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7310" w:rsidRDefault="00037310" w:rsidP="000F3FCB">
      <w:pPr>
        <w:tabs>
          <w:tab w:val="left" w:pos="5529"/>
        </w:tabs>
        <w:ind w:left="5812"/>
        <w:jc w:val="left"/>
      </w:pPr>
      <w:r>
        <w:t xml:space="preserve">Приложение </w:t>
      </w:r>
    </w:p>
    <w:p w:rsidR="00037310" w:rsidRDefault="00037310" w:rsidP="000F3FCB">
      <w:pPr>
        <w:ind w:left="5812"/>
        <w:jc w:val="left"/>
      </w:pPr>
      <w:r>
        <w:t>к постановлению администрации</w:t>
      </w:r>
    </w:p>
    <w:p w:rsidR="00037310" w:rsidRDefault="00037310" w:rsidP="000F3FCB">
      <w:pPr>
        <w:ind w:left="5812"/>
        <w:jc w:val="left"/>
      </w:pPr>
      <w:r>
        <w:t>Балашовского муниципального</w:t>
      </w:r>
    </w:p>
    <w:p w:rsidR="00037310" w:rsidRDefault="00037310" w:rsidP="000F3FCB">
      <w:pPr>
        <w:ind w:left="5812"/>
        <w:jc w:val="left"/>
      </w:pPr>
      <w:r>
        <w:t>района</w:t>
      </w:r>
    </w:p>
    <w:p w:rsidR="00037310" w:rsidRDefault="00037310" w:rsidP="000F3FCB">
      <w:pPr>
        <w:ind w:left="5812"/>
        <w:jc w:val="left"/>
      </w:pPr>
      <w:r>
        <w:t>№_182-п от __04.09.2015__года</w:t>
      </w:r>
    </w:p>
    <w:p w:rsidR="00037310" w:rsidRDefault="00037310" w:rsidP="000F3FCB">
      <w:pPr>
        <w:jc w:val="center"/>
        <w:rPr>
          <w:b/>
          <w:bCs/>
          <w:sz w:val="36"/>
          <w:szCs w:val="36"/>
        </w:rPr>
      </w:pPr>
    </w:p>
    <w:p w:rsidR="00037310" w:rsidRDefault="00037310" w:rsidP="000F3FCB">
      <w:pPr>
        <w:jc w:val="center"/>
        <w:rPr>
          <w:b/>
          <w:bCs/>
          <w:sz w:val="36"/>
          <w:szCs w:val="36"/>
        </w:rPr>
      </w:pPr>
    </w:p>
    <w:p w:rsidR="00037310" w:rsidRDefault="00037310" w:rsidP="000F3FCB">
      <w:pPr>
        <w:jc w:val="center"/>
        <w:rPr>
          <w:b/>
          <w:bCs/>
          <w:sz w:val="36"/>
          <w:szCs w:val="36"/>
        </w:rPr>
      </w:pPr>
    </w:p>
    <w:p w:rsidR="00037310" w:rsidRDefault="00037310" w:rsidP="000F3FCB">
      <w:pPr>
        <w:jc w:val="center"/>
        <w:rPr>
          <w:b/>
          <w:bCs/>
          <w:sz w:val="36"/>
          <w:szCs w:val="36"/>
        </w:rPr>
      </w:pPr>
    </w:p>
    <w:p w:rsidR="00037310" w:rsidRDefault="00037310" w:rsidP="000F3FCB">
      <w:pPr>
        <w:jc w:val="center"/>
        <w:rPr>
          <w:b/>
          <w:bCs/>
          <w:sz w:val="36"/>
          <w:szCs w:val="36"/>
        </w:rPr>
      </w:pPr>
    </w:p>
    <w:p w:rsidR="00037310" w:rsidRDefault="00037310" w:rsidP="000F3FCB">
      <w:pPr>
        <w:jc w:val="center"/>
        <w:rPr>
          <w:b/>
          <w:bCs/>
          <w:sz w:val="36"/>
          <w:szCs w:val="36"/>
        </w:rPr>
      </w:pPr>
    </w:p>
    <w:p w:rsidR="00037310" w:rsidRDefault="00037310" w:rsidP="000F3FCB">
      <w:pPr>
        <w:jc w:val="center"/>
        <w:rPr>
          <w:b/>
          <w:bCs/>
          <w:sz w:val="36"/>
          <w:szCs w:val="36"/>
        </w:rPr>
      </w:pPr>
    </w:p>
    <w:p w:rsidR="00037310" w:rsidRDefault="00037310" w:rsidP="0027725C">
      <w:pPr>
        <w:spacing w:line="360" w:lineRule="auto"/>
        <w:jc w:val="center"/>
        <w:rPr>
          <w:b/>
          <w:bCs/>
          <w:sz w:val="36"/>
          <w:szCs w:val="36"/>
        </w:rPr>
      </w:pPr>
    </w:p>
    <w:p w:rsidR="00037310" w:rsidRDefault="00037310" w:rsidP="0027725C">
      <w:pPr>
        <w:spacing w:line="360" w:lineRule="auto"/>
        <w:jc w:val="center"/>
        <w:rPr>
          <w:b/>
          <w:bCs/>
          <w:sz w:val="36"/>
          <w:szCs w:val="36"/>
        </w:rPr>
      </w:pPr>
    </w:p>
    <w:p w:rsidR="00037310" w:rsidRPr="00F17638" w:rsidRDefault="00037310" w:rsidP="0027725C">
      <w:pPr>
        <w:spacing w:line="360" w:lineRule="auto"/>
        <w:jc w:val="center"/>
        <w:rPr>
          <w:b/>
          <w:bCs/>
          <w:sz w:val="36"/>
          <w:szCs w:val="36"/>
        </w:rPr>
      </w:pPr>
      <w:r w:rsidRPr="00F17638">
        <w:rPr>
          <w:b/>
          <w:bCs/>
          <w:sz w:val="36"/>
          <w:szCs w:val="36"/>
        </w:rPr>
        <w:t xml:space="preserve">Схема водоснабжения и водоотведения муниципального </w:t>
      </w:r>
    </w:p>
    <w:p w:rsidR="00037310" w:rsidRPr="00F17638" w:rsidRDefault="00037310" w:rsidP="0027725C">
      <w:pPr>
        <w:spacing w:line="360" w:lineRule="auto"/>
        <w:jc w:val="center"/>
      </w:pPr>
      <w:r w:rsidRPr="00F17638">
        <w:rPr>
          <w:b/>
          <w:bCs/>
          <w:sz w:val="36"/>
          <w:szCs w:val="36"/>
        </w:rPr>
        <w:t xml:space="preserve">образования </w:t>
      </w:r>
      <w:r w:rsidRPr="008A37FA">
        <w:rPr>
          <w:b/>
          <w:bCs/>
          <w:sz w:val="36"/>
          <w:szCs w:val="36"/>
        </w:rPr>
        <w:t>город Балаш</w:t>
      </w:r>
      <w:r>
        <w:rPr>
          <w:b/>
          <w:bCs/>
          <w:sz w:val="36"/>
          <w:szCs w:val="36"/>
        </w:rPr>
        <w:t xml:space="preserve">ов </w:t>
      </w:r>
      <w:r w:rsidRPr="008A37FA">
        <w:rPr>
          <w:b/>
          <w:bCs/>
          <w:sz w:val="36"/>
          <w:szCs w:val="36"/>
        </w:rPr>
        <w:t>на период до 2025 года</w:t>
      </w:r>
    </w:p>
    <w:p w:rsidR="00037310" w:rsidRDefault="00037310" w:rsidP="000F3FCB">
      <w:pPr>
        <w:spacing w:after="200"/>
        <w:jc w:val="left"/>
      </w:pPr>
    </w:p>
    <w:p w:rsidR="00037310" w:rsidRDefault="00037310" w:rsidP="000F3FCB">
      <w:pPr>
        <w:spacing w:after="200"/>
        <w:jc w:val="center"/>
      </w:pPr>
      <w:r>
        <w:br w:type="page"/>
      </w:r>
    </w:p>
    <w:p w:rsidR="00037310" w:rsidRPr="00F17638" w:rsidRDefault="00037310" w:rsidP="006279E6">
      <w:pPr>
        <w:tabs>
          <w:tab w:val="left" w:pos="6096"/>
        </w:tabs>
        <w:ind w:left="5954"/>
        <w:jc w:val="right"/>
      </w:pPr>
      <w:r w:rsidRPr="00F17638">
        <w:t>УТВЕРЖДАЮ</w:t>
      </w:r>
    </w:p>
    <w:p w:rsidR="00037310" w:rsidRPr="00F17638" w:rsidRDefault="00037310" w:rsidP="006279E6">
      <w:pPr>
        <w:jc w:val="right"/>
        <w:rPr>
          <w:snapToGrid w:val="0"/>
        </w:rPr>
      </w:pPr>
      <w:r w:rsidRPr="00F17638">
        <w:rPr>
          <w:snapToGrid w:val="0"/>
        </w:rPr>
        <w:t xml:space="preserve">Глава </w:t>
      </w:r>
      <w:r w:rsidRPr="00F17638">
        <w:t>администрации</w:t>
      </w:r>
    </w:p>
    <w:p w:rsidR="00037310" w:rsidRDefault="00037310" w:rsidP="006279E6">
      <w:pPr>
        <w:spacing w:after="200"/>
        <w:jc w:val="right"/>
      </w:pPr>
      <w:r w:rsidRPr="00F17638">
        <w:rPr>
          <w:snapToGrid w:val="0"/>
        </w:rPr>
        <w:t xml:space="preserve">___________ </w:t>
      </w:r>
      <w:r>
        <w:rPr>
          <w:snapToGrid w:val="0"/>
        </w:rPr>
        <w:t>Москалев А.А</w:t>
      </w:r>
    </w:p>
    <w:p w:rsidR="00037310" w:rsidRDefault="00037310" w:rsidP="000F3FCB">
      <w:pPr>
        <w:spacing w:after="200"/>
        <w:jc w:val="center"/>
        <w:rPr>
          <w:b/>
          <w:bCs/>
          <w:sz w:val="36"/>
          <w:szCs w:val="3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6" type="#_x0000_t75" style="position:absolute;left:0;text-align:left;margin-left:171.15pt;margin-top:10.5pt;width:171.45pt;height:280.5pt;z-index:251655680;visibility:visible">
            <v:imagedata r:id="rId7" o:title=""/>
            <w10:wrap type="topAndBottom"/>
          </v:shape>
        </w:pict>
      </w:r>
    </w:p>
    <w:p w:rsidR="00037310" w:rsidRPr="00F17638" w:rsidRDefault="00037310" w:rsidP="000F3FCB">
      <w:pPr>
        <w:spacing w:after="200"/>
        <w:jc w:val="center"/>
        <w:rPr>
          <w:b/>
          <w:bCs/>
          <w:sz w:val="36"/>
          <w:szCs w:val="36"/>
        </w:rPr>
      </w:pPr>
      <w:r w:rsidRPr="00F17638">
        <w:rPr>
          <w:b/>
          <w:bCs/>
          <w:sz w:val="36"/>
          <w:szCs w:val="36"/>
        </w:rPr>
        <w:t xml:space="preserve">Схема водоснабжения и водоотведения муниципального </w:t>
      </w:r>
    </w:p>
    <w:p w:rsidR="00037310" w:rsidRPr="00F17638" w:rsidRDefault="00037310" w:rsidP="008D4534">
      <w:pPr>
        <w:spacing w:line="360" w:lineRule="auto"/>
        <w:jc w:val="center"/>
      </w:pPr>
      <w:r w:rsidRPr="00F17638">
        <w:rPr>
          <w:b/>
          <w:bCs/>
          <w:sz w:val="36"/>
          <w:szCs w:val="36"/>
        </w:rPr>
        <w:t xml:space="preserve">образования </w:t>
      </w:r>
      <w:r w:rsidRPr="008A37FA">
        <w:rPr>
          <w:b/>
          <w:bCs/>
          <w:sz w:val="36"/>
          <w:szCs w:val="36"/>
        </w:rPr>
        <w:t>город Балаш</w:t>
      </w:r>
      <w:r>
        <w:rPr>
          <w:b/>
          <w:bCs/>
          <w:sz w:val="36"/>
          <w:szCs w:val="36"/>
        </w:rPr>
        <w:t xml:space="preserve">ов </w:t>
      </w:r>
      <w:r w:rsidRPr="008A37FA">
        <w:rPr>
          <w:b/>
          <w:bCs/>
          <w:sz w:val="36"/>
          <w:szCs w:val="36"/>
        </w:rPr>
        <w:t>на период до 2025 года</w:t>
      </w:r>
    </w:p>
    <w:p w:rsidR="00037310" w:rsidRDefault="00037310" w:rsidP="008D4534">
      <w:pPr>
        <w:jc w:val="right"/>
      </w:pPr>
    </w:p>
    <w:p w:rsidR="00037310" w:rsidRDefault="00037310" w:rsidP="008D4534">
      <w:pPr>
        <w:jc w:val="right"/>
      </w:pPr>
    </w:p>
    <w:p w:rsidR="00037310" w:rsidRDefault="00037310" w:rsidP="008D4534">
      <w:pPr>
        <w:jc w:val="right"/>
      </w:pPr>
    </w:p>
    <w:p w:rsidR="00037310" w:rsidRPr="00F17638" w:rsidRDefault="00037310" w:rsidP="008D4534">
      <w:pPr>
        <w:jc w:val="right"/>
      </w:pPr>
      <w:r w:rsidRPr="00F17638">
        <w:t xml:space="preserve">Генеральный директор </w:t>
      </w:r>
    </w:p>
    <w:p w:rsidR="00037310" w:rsidRPr="00F17638" w:rsidRDefault="00037310" w:rsidP="008D4534">
      <w:pPr>
        <w:jc w:val="right"/>
      </w:pPr>
      <w:r w:rsidRPr="00F17638">
        <w:t>ООО «Центр повышения энергетической эффективности»</w:t>
      </w:r>
    </w:p>
    <w:p w:rsidR="00037310" w:rsidRPr="00F17638" w:rsidRDefault="00037310" w:rsidP="008D4534">
      <w:pPr>
        <w:jc w:val="right"/>
      </w:pPr>
      <w:r w:rsidRPr="00F17638">
        <w:t>______________ С.Е. Кубашов</w:t>
      </w:r>
    </w:p>
    <w:p w:rsidR="00037310" w:rsidRDefault="00037310" w:rsidP="00E66417">
      <w:pPr>
        <w:jc w:val="right"/>
      </w:pPr>
      <w:r w:rsidRPr="00F17638">
        <w:br/>
      </w:r>
      <w:r w:rsidRPr="00F17638">
        <w:br/>
      </w:r>
    </w:p>
    <w:p w:rsidR="00037310" w:rsidRDefault="00037310" w:rsidP="008D4534">
      <w:pPr>
        <w:jc w:val="center"/>
      </w:pPr>
    </w:p>
    <w:p w:rsidR="00037310" w:rsidRDefault="00037310" w:rsidP="008D4534">
      <w:pPr>
        <w:jc w:val="center"/>
      </w:pPr>
    </w:p>
    <w:p w:rsidR="00037310" w:rsidRDefault="00037310" w:rsidP="008D4534">
      <w:pPr>
        <w:jc w:val="center"/>
      </w:pPr>
    </w:p>
    <w:p w:rsidR="00037310" w:rsidRDefault="00037310" w:rsidP="008D4534">
      <w:pPr>
        <w:jc w:val="center"/>
      </w:pPr>
    </w:p>
    <w:p w:rsidR="00037310" w:rsidRPr="00167BFF" w:rsidRDefault="00037310" w:rsidP="008D4534">
      <w:pPr>
        <w:jc w:val="center"/>
      </w:pPr>
      <w:r>
        <w:rPr>
          <w:noProof/>
        </w:rPr>
        <w:pict>
          <v:oval id="_x0000_s1027" style="position:absolute;left:0;text-align:left;margin-left:492.75pt;margin-top:24.45pt;width:14pt;height:17.75pt;z-index:251659776" strokecolor="white"/>
        </w:pict>
      </w:r>
      <w:r w:rsidRPr="00F17638">
        <w:t>г. Ульяновск, 201</w:t>
      </w:r>
      <w:r>
        <w:t>5</w:t>
      </w:r>
    </w:p>
    <w:p w:rsidR="00037310" w:rsidRPr="00F17638" w:rsidRDefault="00037310" w:rsidP="008D4534">
      <w:pPr>
        <w:pStyle w:val="TOCHeading"/>
        <w:spacing w:before="0" w:line="360" w:lineRule="auto"/>
        <w:rPr>
          <w:color w:val="auto"/>
        </w:rPr>
      </w:pPr>
      <w:r w:rsidRPr="00F17638">
        <w:rPr>
          <w:color w:val="auto"/>
        </w:rPr>
        <w:t>ОГЛАВЛЕНИЕ</w:t>
      </w:r>
    </w:p>
    <w:p w:rsidR="00037310" w:rsidRDefault="00037310">
      <w:pPr>
        <w:pStyle w:val="TOC1"/>
        <w:rPr>
          <w:rFonts w:ascii="Calibri" w:hAnsi="Calibri" w:cs="Calibri"/>
          <w:sz w:val="22"/>
          <w:szCs w:val="22"/>
        </w:rPr>
      </w:pPr>
      <w:r w:rsidRPr="00F17638">
        <w:rPr>
          <w:sz w:val="28"/>
          <w:szCs w:val="28"/>
          <w:highlight w:val="yellow"/>
        </w:rPr>
        <w:fldChar w:fldCharType="begin"/>
      </w:r>
      <w:r w:rsidRPr="00F17638">
        <w:rPr>
          <w:sz w:val="28"/>
          <w:szCs w:val="28"/>
          <w:highlight w:val="yellow"/>
        </w:rPr>
        <w:instrText xml:space="preserve"> TOC \o "1-3" \h \z \u </w:instrText>
      </w:r>
      <w:r w:rsidRPr="00F17638">
        <w:rPr>
          <w:sz w:val="28"/>
          <w:szCs w:val="28"/>
          <w:highlight w:val="yellow"/>
        </w:rPr>
        <w:fldChar w:fldCharType="separate"/>
      </w:r>
      <w:hyperlink w:anchor="_Toc427759750" w:history="1">
        <w:r w:rsidRPr="0004183A">
          <w:rPr>
            <w:rStyle w:val="Hyperlink"/>
          </w:rPr>
          <w:t>Введение</w:t>
        </w:r>
        <w:r>
          <w:rPr>
            <w:webHidden/>
          </w:rPr>
          <w:tab/>
        </w:r>
        <w:r>
          <w:rPr>
            <w:webHidden/>
          </w:rPr>
          <w:fldChar w:fldCharType="begin"/>
        </w:r>
        <w:r>
          <w:rPr>
            <w:webHidden/>
          </w:rPr>
          <w:instrText xml:space="preserve"> PAGEREF _Toc427759750 \h </w:instrText>
        </w:r>
        <w:r>
          <w:rPr>
            <w:webHidden/>
          </w:rPr>
          <w:fldChar w:fldCharType="separate"/>
        </w:r>
        <w:r>
          <w:rPr>
            <w:webHidden/>
          </w:rPr>
          <w:t>3</w:t>
        </w:r>
        <w:r>
          <w:rPr>
            <w:webHidden/>
          </w:rPr>
          <w:fldChar w:fldCharType="end"/>
        </w:r>
      </w:hyperlink>
    </w:p>
    <w:p w:rsidR="00037310" w:rsidRDefault="00037310">
      <w:pPr>
        <w:pStyle w:val="TOC1"/>
        <w:rPr>
          <w:rFonts w:ascii="Calibri" w:hAnsi="Calibri" w:cs="Calibri"/>
          <w:sz w:val="22"/>
          <w:szCs w:val="22"/>
        </w:rPr>
      </w:pPr>
      <w:hyperlink w:anchor="_Toc427759751" w:history="1">
        <w:r w:rsidRPr="0004183A">
          <w:rPr>
            <w:rStyle w:val="Hyperlink"/>
          </w:rPr>
          <w:t>Глава 1. Краткое описание</w:t>
        </w:r>
        <w:r>
          <w:rPr>
            <w:webHidden/>
          </w:rPr>
          <w:tab/>
        </w:r>
        <w:r>
          <w:rPr>
            <w:webHidden/>
          </w:rPr>
          <w:fldChar w:fldCharType="begin"/>
        </w:r>
        <w:r>
          <w:rPr>
            <w:webHidden/>
          </w:rPr>
          <w:instrText xml:space="preserve"> PAGEREF _Toc427759751 \h </w:instrText>
        </w:r>
        <w:r>
          <w:rPr>
            <w:webHidden/>
          </w:rPr>
          <w:fldChar w:fldCharType="separate"/>
        </w:r>
        <w:r>
          <w:rPr>
            <w:webHidden/>
          </w:rPr>
          <w:t>3</w:t>
        </w:r>
        <w:r>
          <w:rPr>
            <w:webHidden/>
          </w:rPr>
          <w:fldChar w:fldCharType="end"/>
        </w:r>
      </w:hyperlink>
    </w:p>
    <w:p w:rsidR="00037310" w:rsidRDefault="00037310">
      <w:pPr>
        <w:pStyle w:val="TOC1"/>
        <w:rPr>
          <w:rFonts w:ascii="Calibri" w:hAnsi="Calibri" w:cs="Calibri"/>
          <w:sz w:val="22"/>
          <w:szCs w:val="22"/>
        </w:rPr>
      </w:pPr>
      <w:hyperlink w:anchor="_Toc427759752" w:history="1">
        <w:r w:rsidRPr="0004183A">
          <w:rPr>
            <w:rStyle w:val="Hyperlink"/>
          </w:rPr>
          <w:t>Глава 2. Схема водоснабжения МО город Балашов</w:t>
        </w:r>
        <w:r>
          <w:rPr>
            <w:webHidden/>
          </w:rPr>
          <w:tab/>
        </w:r>
        <w:r>
          <w:rPr>
            <w:webHidden/>
          </w:rPr>
          <w:fldChar w:fldCharType="begin"/>
        </w:r>
        <w:r>
          <w:rPr>
            <w:webHidden/>
          </w:rPr>
          <w:instrText xml:space="preserve"> PAGEREF _Toc427759752 \h </w:instrText>
        </w:r>
        <w:r>
          <w:rPr>
            <w:webHidden/>
          </w:rPr>
          <w:fldChar w:fldCharType="separate"/>
        </w:r>
        <w:r>
          <w:rPr>
            <w:webHidden/>
          </w:rPr>
          <w:t>3</w:t>
        </w:r>
        <w:r>
          <w:rPr>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53" w:history="1">
        <w:r w:rsidRPr="0004183A">
          <w:rPr>
            <w:rStyle w:val="Hyperlink"/>
            <w:noProof/>
          </w:rPr>
          <w:t>2.1. Технико-экономическое состояние централизованных систем водоснабжения МО город Балашов</w:t>
        </w:r>
        <w:r>
          <w:rPr>
            <w:noProof/>
            <w:webHidden/>
          </w:rPr>
          <w:tab/>
        </w:r>
        <w:r>
          <w:rPr>
            <w:noProof/>
            <w:webHidden/>
          </w:rPr>
          <w:fldChar w:fldCharType="begin"/>
        </w:r>
        <w:r>
          <w:rPr>
            <w:noProof/>
            <w:webHidden/>
          </w:rPr>
          <w:instrText xml:space="preserve"> PAGEREF _Toc427759753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54" w:history="1">
        <w:r w:rsidRPr="0004183A">
          <w:rPr>
            <w:rStyle w:val="Hyperlink"/>
            <w:noProof/>
          </w:rPr>
          <w:t>2.1.1. Описание системы и структуры водоснабжения МО город Балашов и деление территории МО город Балашов на эксплуатационные зоны</w:t>
        </w:r>
        <w:r>
          <w:rPr>
            <w:noProof/>
            <w:webHidden/>
          </w:rPr>
          <w:tab/>
        </w:r>
        <w:r>
          <w:rPr>
            <w:noProof/>
            <w:webHidden/>
          </w:rPr>
          <w:fldChar w:fldCharType="begin"/>
        </w:r>
        <w:r>
          <w:rPr>
            <w:noProof/>
            <w:webHidden/>
          </w:rPr>
          <w:instrText xml:space="preserve"> PAGEREF _Toc427759754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55" w:history="1">
        <w:r w:rsidRPr="0004183A">
          <w:rPr>
            <w:rStyle w:val="Hyperlink"/>
            <w:noProof/>
          </w:rPr>
          <w:t>2.1.2. Описание территорий МО город Балашов, не охваченных централизованными системами водоснабжения</w:t>
        </w:r>
        <w:r>
          <w:rPr>
            <w:noProof/>
            <w:webHidden/>
          </w:rPr>
          <w:tab/>
        </w:r>
        <w:r>
          <w:rPr>
            <w:noProof/>
            <w:webHidden/>
          </w:rPr>
          <w:fldChar w:fldCharType="begin"/>
        </w:r>
        <w:r>
          <w:rPr>
            <w:noProof/>
            <w:webHidden/>
          </w:rPr>
          <w:instrText xml:space="preserve"> PAGEREF _Toc427759755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56" w:history="1">
        <w:r w:rsidRPr="0004183A">
          <w:rPr>
            <w:rStyle w:val="Hyperlink"/>
            <w:noProof/>
          </w:rPr>
          <w:t>2.1.3.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Pr>
            <w:noProof/>
            <w:webHidden/>
          </w:rPr>
          <w:tab/>
        </w:r>
        <w:r>
          <w:rPr>
            <w:noProof/>
            <w:webHidden/>
          </w:rPr>
          <w:fldChar w:fldCharType="begin"/>
        </w:r>
        <w:r>
          <w:rPr>
            <w:noProof/>
            <w:webHidden/>
          </w:rPr>
          <w:instrText xml:space="preserve"> PAGEREF _Toc427759756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57" w:history="1">
        <w:r w:rsidRPr="0004183A">
          <w:rPr>
            <w:rStyle w:val="Hyperlink"/>
            <w:noProof/>
          </w:rPr>
          <w:t>2.1.4. Описание результатов технического обследования централизованных систем водоснабжения</w:t>
        </w:r>
        <w:r>
          <w:rPr>
            <w:noProof/>
            <w:webHidden/>
          </w:rPr>
          <w:tab/>
        </w:r>
        <w:r>
          <w:rPr>
            <w:noProof/>
            <w:webHidden/>
          </w:rPr>
          <w:fldChar w:fldCharType="begin"/>
        </w:r>
        <w:r>
          <w:rPr>
            <w:noProof/>
            <w:webHidden/>
          </w:rPr>
          <w:instrText xml:space="preserve"> PAGEREF _Toc427759757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58" w:history="1">
        <w:r w:rsidRPr="0004183A">
          <w:rPr>
            <w:rStyle w:val="Hyperlink"/>
            <w:noProof/>
          </w:rPr>
          <w:t>2.1.5.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Pr>
            <w:noProof/>
            <w:webHidden/>
          </w:rPr>
          <w:tab/>
        </w:r>
        <w:r>
          <w:rPr>
            <w:noProof/>
            <w:webHidden/>
          </w:rPr>
          <w:fldChar w:fldCharType="begin"/>
        </w:r>
        <w:r>
          <w:rPr>
            <w:noProof/>
            <w:webHidden/>
          </w:rPr>
          <w:instrText xml:space="preserve"> PAGEREF _Toc427759758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59" w:history="1">
        <w:r w:rsidRPr="0004183A">
          <w:rPr>
            <w:rStyle w:val="Hyperlink"/>
            <w:noProof/>
          </w:rPr>
          <w:t>2.2.  Направления развития централизованных систем водоснабжения</w:t>
        </w:r>
        <w:r>
          <w:rPr>
            <w:noProof/>
            <w:webHidden/>
          </w:rPr>
          <w:tab/>
        </w:r>
        <w:r>
          <w:rPr>
            <w:noProof/>
            <w:webHidden/>
          </w:rPr>
          <w:fldChar w:fldCharType="begin"/>
        </w:r>
        <w:r>
          <w:rPr>
            <w:noProof/>
            <w:webHidden/>
          </w:rPr>
          <w:instrText xml:space="preserve"> PAGEREF _Toc427759759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0" w:history="1">
        <w:r w:rsidRPr="0004183A">
          <w:rPr>
            <w:rStyle w:val="Hyperlink"/>
            <w:noProof/>
          </w:rPr>
          <w:t>2.2.1. Основные направления, принципы, задачи и целевые показатели развития централизованных систем водоснабжения</w:t>
        </w:r>
        <w:r>
          <w:rPr>
            <w:noProof/>
            <w:webHidden/>
          </w:rPr>
          <w:tab/>
        </w:r>
        <w:r>
          <w:rPr>
            <w:noProof/>
            <w:webHidden/>
          </w:rPr>
          <w:fldChar w:fldCharType="begin"/>
        </w:r>
        <w:r>
          <w:rPr>
            <w:noProof/>
            <w:webHidden/>
          </w:rPr>
          <w:instrText xml:space="preserve"> PAGEREF _Toc427759760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1" w:history="1">
        <w:r w:rsidRPr="0004183A">
          <w:rPr>
            <w:rStyle w:val="Hyperlink"/>
            <w:noProof/>
          </w:rPr>
          <w:t>2.2.2. Различные сценарии развития централизованных систем водоснабжения в зависимости от различных сценариев развития МО город Балашов</w:t>
        </w:r>
        <w:r>
          <w:rPr>
            <w:noProof/>
            <w:webHidden/>
          </w:rPr>
          <w:tab/>
        </w:r>
        <w:r>
          <w:rPr>
            <w:noProof/>
            <w:webHidden/>
          </w:rPr>
          <w:fldChar w:fldCharType="begin"/>
        </w:r>
        <w:r>
          <w:rPr>
            <w:noProof/>
            <w:webHidden/>
          </w:rPr>
          <w:instrText xml:space="preserve"> PAGEREF _Toc427759761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62" w:history="1">
        <w:r w:rsidRPr="0004183A">
          <w:rPr>
            <w:rStyle w:val="Hyperlink"/>
            <w:noProof/>
          </w:rPr>
          <w:t>2.3. Баланс водоснабжения и потребления питьевой воды</w:t>
        </w:r>
        <w:r>
          <w:rPr>
            <w:noProof/>
            <w:webHidden/>
          </w:rPr>
          <w:tab/>
        </w:r>
        <w:r>
          <w:rPr>
            <w:noProof/>
            <w:webHidden/>
          </w:rPr>
          <w:fldChar w:fldCharType="begin"/>
        </w:r>
        <w:r>
          <w:rPr>
            <w:noProof/>
            <w:webHidden/>
          </w:rPr>
          <w:instrText xml:space="preserve"> PAGEREF _Toc427759762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3" w:history="1">
        <w:r w:rsidRPr="0004183A">
          <w:rPr>
            <w:rStyle w:val="Hyperlink"/>
            <w:noProof/>
          </w:rPr>
          <w:t>2.3.1. Общий баланс подачи и реализации воды, включая анализ и оценку структурных составляющих потерь питьевой воды при ее производстве и транспортировке</w:t>
        </w:r>
        <w:r>
          <w:rPr>
            <w:noProof/>
            <w:webHidden/>
          </w:rPr>
          <w:tab/>
        </w:r>
        <w:r>
          <w:rPr>
            <w:noProof/>
            <w:webHidden/>
          </w:rPr>
          <w:fldChar w:fldCharType="begin"/>
        </w:r>
        <w:r>
          <w:rPr>
            <w:noProof/>
            <w:webHidden/>
          </w:rPr>
          <w:instrText xml:space="preserve"> PAGEREF _Toc427759763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4" w:history="1">
        <w:r w:rsidRPr="0004183A">
          <w:rPr>
            <w:rStyle w:val="Hyperlink"/>
            <w:noProof/>
          </w:rPr>
          <w:t>2.3.2. Территориальный баланс подачи питьевой воды по технологическим зонам водоснабжения (годовой и в сутки максимального водопотребления)</w:t>
        </w:r>
        <w:r>
          <w:rPr>
            <w:noProof/>
            <w:webHidden/>
          </w:rPr>
          <w:tab/>
        </w:r>
        <w:r>
          <w:rPr>
            <w:noProof/>
            <w:webHidden/>
          </w:rPr>
          <w:fldChar w:fldCharType="begin"/>
        </w:r>
        <w:r>
          <w:rPr>
            <w:noProof/>
            <w:webHidden/>
          </w:rPr>
          <w:instrText xml:space="preserve"> PAGEREF _Toc427759764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5" w:history="1">
        <w:r w:rsidRPr="0004183A">
          <w:rPr>
            <w:rStyle w:val="Hyperlink"/>
            <w:noProof/>
          </w:rPr>
          <w:t>2.3.3. 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МО город Балашов (пожаротушение, полив и др.)</w:t>
        </w:r>
        <w:r>
          <w:rPr>
            <w:noProof/>
            <w:webHidden/>
          </w:rPr>
          <w:tab/>
        </w:r>
        <w:r>
          <w:rPr>
            <w:noProof/>
            <w:webHidden/>
          </w:rPr>
          <w:fldChar w:fldCharType="begin"/>
        </w:r>
        <w:r>
          <w:rPr>
            <w:noProof/>
            <w:webHidden/>
          </w:rPr>
          <w:instrText xml:space="preserve"> PAGEREF _Toc427759765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6" w:history="1">
        <w:r w:rsidRPr="0004183A">
          <w:rPr>
            <w:rStyle w:val="Hyperlink"/>
            <w:noProof/>
          </w:rPr>
          <w:t>2.3.4.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r>
          <w:rPr>
            <w:noProof/>
            <w:webHidden/>
          </w:rPr>
          <w:tab/>
        </w:r>
        <w:r>
          <w:rPr>
            <w:noProof/>
            <w:webHidden/>
          </w:rPr>
          <w:fldChar w:fldCharType="begin"/>
        </w:r>
        <w:r>
          <w:rPr>
            <w:noProof/>
            <w:webHidden/>
          </w:rPr>
          <w:instrText xml:space="preserve"> PAGEREF _Toc427759766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7" w:history="1">
        <w:r w:rsidRPr="0004183A">
          <w:rPr>
            <w:rStyle w:val="Hyperlink"/>
            <w:noProof/>
          </w:rPr>
          <w:t>2.3.5. Описание существующей системы коммерческого учета горячей, питьевой воды и планов по установке приборов учета</w:t>
        </w:r>
        <w:r>
          <w:rPr>
            <w:noProof/>
            <w:webHidden/>
          </w:rPr>
          <w:tab/>
        </w:r>
        <w:r>
          <w:rPr>
            <w:noProof/>
            <w:webHidden/>
          </w:rPr>
          <w:fldChar w:fldCharType="begin"/>
        </w:r>
        <w:r>
          <w:rPr>
            <w:noProof/>
            <w:webHidden/>
          </w:rPr>
          <w:instrText xml:space="preserve"> PAGEREF _Toc427759767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8" w:history="1">
        <w:r w:rsidRPr="0004183A">
          <w:rPr>
            <w:rStyle w:val="Hyperlink"/>
            <w:noProof/>
          </w:rPr>
          <w:t>2.3.6. Анализ резервов и дефицитов производственных мощностей системы водоснабжения МО город Балашов</w:t>
        </w:r>
        <w:r>
          <w:rPr>
            <w:noProof/>
            <w:webHidden/>
          </w:rPr>
          <w:tab/>
        </w:r>
        <w:r>
          <w:rPr>
            <w:noProof/>
            <w:webHidden/>
          </w:rPr>
          <w:fldChar w:fldCharType="begin"/>
        </w:r>
        <w:r>
          <w:rPr>
            <w:noProof/>
            <w:webHidden/>
          </w:rPr>
          <w:instrText xml:space="preserve"> PAGEREF _Toc427759768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69" w:history="1">
        <w:r w:rsidRPr="0004183A">
          <w:rPr>
            <w:rStyle w:val="Hyperlink"/>
            <w:noProof/>
          </w:rPr>
          <w:t>2.3.7. Прогнозные балансы потребления горячей, питьевой, технической воды на срок 10 лет с учетом различных сценариев развития МО город Балашов,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Pr>
            <w:noProof/>
            <w:webHidden/>
          </w:rPr>
          <w:tab/>
        </w:r>
        <w:r>
          <w:rPr>
            <w:noProof/>
            <w:webHidden/>
          </w:rPr>
          <w:fldChar w:fldCharType="begin"/>
        </w:r>
        <w:r>
          <w:rPr>
            <w:noProof/>
            <w:webHidden/>
          </w:rPr>
          <w:instrText xml:space="preserve"> PAGEREF _Toc427759769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0" w:history="1">
        <w:r w:rsidRPr="0004183A">
          <w:rPr>
            <w:rStyle w:val="Hyperlink"/>
            <w:noProof/>
          </w:rPr>
          <w:t>2.3.8.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Pr>
            <w:noProof/>
            <w:webHidden/>
          </w:rPr>
          <w:tab/>
        </w:r>
        <w:r>
          <w:rPr>
            <w:noProof/>
            <w:webHidden/>
          </w:rPr>
          <w:fldChar w:fldCharType="begin"/>
        </w:r>
        <w:r>
          <w:rPr>
            <w:noProof/>
            <w:webHidden/>
          </w:rPr>
          <w:instrText xml:space="preserve"> PAGEREF _Toc427759770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1" w:history="1">
        <w:r w:rsidRPr="0004183A">
          <w:rPr>
            <w:rStyle w:val="Hyperlink"/>
            <w:noProof/>
          </w:rPr>
          <w:t>2.3.9. Сведения о фактическом и ожидаемом потреблении питьевой, технической воды</w:t>
        </w:r>
        <w:r>
          <w:rPr>
            <w:noProof/>
            <w:webHidden/>
          </w:rPr>
          <w:tab/>
        </w:r>
        <w:r>
          <w:rPr>
            <w:noProof/>
            <w:webHidden/>
          </w:rPr>
          <w:fldChar w:fldCharType="begin"/>
        </w:r>
        <w:r>
          <w:rPr>
            <w:noProof/>
            <w:webHidden/>
          </w:rPr>
          <w:instrText xml:space="preserve"> PAGEREF _Toc427759771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2" w:history="1">
        <w:r w:rsidRPr="0004183A">
          <w:rPr>
            <w:rStyle w:val="Hyperlink"/>
            <w:noProof/>
          </w:rPr>
          <w:t>2.3.10. Описание территориальной структуры потребления питьевой воды</w:t>
        </w:r>
        <w:r>
          <w:rPr>
            <w:noProof/>
            <w:webHidden/>
          </w:rPr>
          <w:tab/>
        </w:r>
        <w:r>
          <w:rPr>
            <w:noProof/>
            <w:webHidden/>
          </w:rPr>
          <w:fldChar w:fldCharType="begin"/>
        </w:r>
        <w:r>
          <w:rPr>
            <w:noProof/>
            <w:webHidden/>
          </w:rPr>
          <w:instrText xml:space="preserve"> PAGEREF _Toc427759772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3" w:history="1">
        <w:r w:rsidRPr="0004183A">
          <w:rPr>
            <w:rStyle w:val="Hyperlink"/>
            <w:noProof/>
          </w:rPr>
          <w:t>2.3.11.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технической воды с учетом данных о перспективном потреблении питьевой, технической воды абонентами</w:t>
        </w:r>
        <w:r>
          <w:rPr>
            <w:noProof/>
            <w:webHidden/>
          </w:rPr>
          <w:tab/>
        </w:r>
        <w:r>
          <w:rPr>
            <w:noProof/>
            <w:webHidden/>
          </w:rPr>
          <w:fldChar w:fldCharType="begin"/>
        </w:r>
        <w:r>
          <w:rPr>
            <w:noProof/>
            <w:webHidden/>
          </w:rPr>
          <w:instrText xml:space="preserve"> PAGEREF _Toc427759773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4" w:history="1">
        <w:r w:rsidRPr="0004183A">
          <w:rPr>
            <w:rStyle w:val="Hyperlink"/>
            <w:noProof/>
          </w:rPr>
          <w:t>2.3.12. Сведения о фактических и планируемых потерях питьевой, технической воды при ее транспортировке (годовые, среднесуточные значения)</w:t>
        </w:r>
        <w:r>
          <w:rPr>
            <w:noProof/>
            <w:webHidden/>
          </w:rPr>
          <w:tab/>
        </w:r>
        <w:r>
          <w:rPr>
            <w:noProof/>
            <w:webHidden/>
          </w:rPr>
          <w:fldChar w:fldCharType="begin"/>
        </w:r>
        <w:r>
          <w:rPr>
            <w:noProof/>
            <w:webHidden/>
          </w:rPr>
          <w:instrText xml:space="preserve"> PAGEREF _Toc427759774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5" w:history="1">
        <w:r w:rsidRPr="0004183A">
          <w:rPr>
            <w:rStyle w:val="Hyperlink"/>
            <w:noProof/>
          </w:rPr>
          <w:t>2.3.13. Перспективные балансы водоснабжения и водоотведения (общий – баланс подачи и реализации питьевой, технической воды, территориальный – баланс подачи питьевой, технической воды по технологическим зонам водоснабжения, структурный – баланс реализации питьевой, технической воды по группам абонентов)</w:t>
        </w:r>
        <w:r>
          <w:rPr>
            <w:noProof/>
            <w:webHidden/>
          </w:rPr>
          <w:tab/>
        </w:r>
        <w:r>
          <w:rPr>
            <w:noProof/>
            <w:webHidden/>
          </w:rPr>
          <w:fldChar w:fldCharType="begin"/>
        </w:r>
        <w:r>
          <w:rPr>
            <w:noProof/>
            <w:webHidden/>
          </w:rPr>
          <w:instrText xml:space="preserve"> PAGEREF _Toc427759775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6" w:history="1">
        <w:r w:rsidRPr="0004183A">
          <w:rPr>
            <w:rStyle w:val="Hyperlink"/>
            <w:noProof/>
          </w:rPr>
          <w:t>2.3.14. Расчет требуемой мощности водозаборных и очистных сооружений исходя из данных о перспективном потреблении питьевой, технической воды и величины потерь питьевой, технической воды при ее транспортировке с указанием требуемых объемов подачи и потребления питьевой, технической воды, дефицита (резерва) мощностей по технологическим зонам с разбивкой по годам</w:t>
        </w:r>
        <w:r>
          <w:rPr>
            <w:noProof/>
            <w:webHidden/>
          </w:rPr>
          <w:tab/>
        </w:r>
        <w:r>
          <w:rPr>
            <w:noProof/>
            <w:webHidden/>
          </w:rPr>
          <w:fldChar w:fldCharType="begin"/>
        </w:r>
        <w:r>
          <w:rPr>
            <w:noProof/>
            <w:webHidden/>
          </w:rPr>
          <w:instrText xml:space="preserve"> PAGEREF _Toc427759776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7" w:history="1">
        <w:r w:rsidRPr="0004183A">
          <w:rPr>
            <w:rStyle w:val="Hyperlink"/>
            <w:noProof/>
          </w:rPr>
          <w:t>2.3.15. Наименование организации, которая наделена статусом гарантирующей организации</w:t>
        </w:r>
        <w:r>
          <w:rPr>
            <w:noProof/>
            <w:webHidden/>
          </w:rPr>
          <w:tab/>
        </w:r>
        <w:r>
          <w:rPr>
            <w:noProof/>
            <w:webHidden/>
          </w:rPr>
          <w:fldChar w:fldCharType="begin"/>
        </w:r>
        <w:r>
          <w:rPr>
            <w:noProof/>
            <w:webHidden/>
          </w:rPr>
          <w:instrText xml:space="preserve"> PAGEREF _Toc427759777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78" w:history="1">
        <w:r w:rsidRPr="0004183A">
          <w:rPr>
            <w:rStyle w:val="Hyperlink"/>
            <w:noProof/>
          </w:rPr>
          <w:t>2.4. Предложения по строительству, реконструкции и модернизации объектов централизованных систем водоснабжения</w:t>
        </w:r>
        <w:r>
          <w:rPr>
            <w:noProof/>
            <w:webHidden/>
          </w:rPr>
          <w:tab/>
        </w:r>
        <w:r>
          <w:rPr>
            <w:noProof/>
            <w:webHidden/>
          </w:rPr>
          <w:fldChar w:fldCharType="begin"/>
        </w:r>
        <w:r>
          <w:rPr>
            <w:noProof/>
            <w:webHidden/>
          </w:rPr>
          <w:instrText xml:space="preserve"> PAGEREF _Toc427759778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79" w:history="1">
        <w:r w:rsidRPr="0004183A">
          <w:rPr>
            <w:rStyle w:val="Hyperlink"/>
            <w:noProof/>
          </w:rPr>
          <w:t>2.4.1. Перечень основных мероприятий по реализации схем водоснабжения с разбивкой по годам</w:t>
        </w:r>
        <w:r>
          <w:rPr>
            <w:noProof/>
            <w:webHidden/>
          </w:rPr>
          <w:tab/>
        </w:r>
        <w:r>
          <w:rPr>
            <w:noProof/>
            <w:webHidden/>
          </w:rPr>
          <w:fldChar w:fldCharType="begin"/>
        </w:r>
        <w:r>
          <w:rPr>
            <w:noProof/>
            <w:webHidden/>
          </w:rPr>
          <w:instrText xml:space="preserve"> PAGEREF _Toc427759779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0" w:history="1">
        <w:r w:rsidRPr="0004183A">
          <w:rPr>
            <w:rStyle w:val="Hyperlink"/>
            <w:noProof/>
          </w:rPr>
          <w:t>2.4.2.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Pr>
            <w:noProof/>
            <w:webHidden/>
          </w:rPr>
          <w:tab/>
        </w:r>
        <w:r>
          <w:rPr>
            <w:noProof/>
            <w:webHidden/>
          </w:rPr>
          <w:fldChar w:fldCharType="begin"/>
        </w:r>
        <w:r>
          <w:rPr>
            <w:noProof/>
            <w:webHidden/>
          </w:rPr>
          <w:instrText xml:space="preserve"> PAGEREF _Toc427759780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1" w:history="1">
        <w:r w:rsidRPr="0004183A">
          <w:rPr>
            <w:rStyle w:val="Hyperlink"/>
            <w:noProof/>
          </w:rPr>
          <w:t>2.4.3. Сведения о вновь строящихся, реконструируемых и предлагаемых к выводу из эксплуатации объектах системы водоснабжения</w:t>
        </w:r>
        <w:r>
          <w:rPr>
            <w:noProof/>
            <w:webHidden/>
          </w:rPr>
          <w:tab/>
        </w:r>
        <w:r>
          <w:rPr>
            <w:noProof/>
            <w:webHidden/>
          </w:rPr>
          <w:fldChar w:fldCharType="begin"/>
        </w:r>
        <w:r>
          <w:rPr>
            <w:noProof/>
            <w:webHidden/>
          </w:rPr>
          <w:instrText xml:space="preserve"> PAGEREF _Toc427759781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2" w:history="1">
        <w:r w:rsidRPr="0004183A">
          <w:rPr>
            <w:rStyle w:val="Hyperlink"/>
            <w:noProof/>
          </w:rPr>
          <w:t>2.4.4. Сведения о других источниках воды</w:t>
        </w:r>
        <w:r>
          <w:rPr>
            <w:noProof/>
            <w:webHidden/>
          </w:rPr>
          <w:tab/>
        </w:r>
        <w:r>
          <w:rPr>
            <w:noProof/>
            <w:webHidden/>
          </w:rPr>
          <w:fldChar w:fldCharType="begin"/>
        </w:r>
        <w:r>
          <w:rPr>
            <w:noProof/>
            <w:webHidden/>
          </w:rPr>
          <w:instrText xml:space="preserve"> PAGEREF _Toc427759782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3" w:history="1">
        <w:r w:rsidRPr="0004183A">
          <w:rPr>
            <w:rStyle w:val="Hyperlink"/>
            <w:noProof/>
          </w:rPr>
          <w:t>2.4.5.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Pr>
            <w:noProof/>
            <w:webHidden/>
          </w:rPr>
          <w:tab/>
        </w:r>
        <w:r>
          <w:rPr>
            <w:noProof/>
            <w:webHidden/>
          </w:rPr>
          <w:fldChar w:fldCharType="begin"/>
        </w:r>
        <w:r>
          <w:rPr>
            <w:noProof/>
            <w:webHidden/>
          </w:rPr>
          <w:instrText xml:space="preserve"> PAGEREF _Toc427759783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4" w:history="1">
        <w:r w:rsidRPr="0004183A">
          <w:rPr>
            <w:rStyle w:val="Hyperlink"/>
            <w:noProof/>
          </w:rPr>
          <w:t>2.4.6. Сведения об оснащенности зданий, строений, сооружений приборами учета воды и их применении при осуществлении расчетов за потребленную воду</w:t>
        </w:r>
        <w:r>
          <w:rPr>
            <w:noProof/>
            <w:webHidden/>
          </w:rPr>
          <w:tab/>
        </w:r>
        <w:r>
          <w:rPr>
            <w:noProof/>
            <w:webHidden/>
          </w:rPr>
          <w:fldChar w:fldCharType="begin"/>
        </w:r>
        <w:r>
          <w:rPr>
            <w:noProof/>
            <w:webHidden/>
          </w:rPr>
          <w:instrText xml:space="preserve"> PAGEREF _Toc427759784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5" w:history="1">
        <w:r w:rsidRPr="0004183A">
          <w:rPr>
            <w:rStyle w:val="Hyperlink"/>
            <w:noProof/>
          </w:rPr>
          <w:t>2.4.7. Описание вариантов маршрутов прохождения трубопроводов (трасс) по территории МО город Балашов и их обоснование</w:t>
        </w:r>
        <w:r>
          <w:rPr>
            <w:noProof/>
            <w:webHidden/>
          </w:rPr>
          <w:tab/>
        </w:r>
        <w:r>
          <w:rPr>
            <w:noProof/>
            <w:webHidden/>
          </w:rPr>
          <w:fldChar w:fldCharType="begin"/>
        </w:r>
        <w:r>
          <w:rPr>
            <w:noProof/>
            <w:webHidden/>
          </w:rPr>
          <w:instrText xml:space="preserve"> PAGEREF _Toc427759785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6" w:history="1">
        <w:r w:rsidRPr="0004183A">
          <w:rPr>
            <w:rStyle w:val="Hyperlink"/>
            <w:noProof/>
          </w:rPr>
          <w:t>2.4.8. Рекомендации о месте размещения насосных станций, резервуаров, водонапорных башен</w:t>
        </w:r>
        <w:r>
          <w:rPr>
            <w:noProof/>
            <w:webHidden/>
          </w:rPr>
          <w:tab/>
        </w:r>
        <w:r>
          <w:rPr>
            <w:noProof/>
            <w:webHidden/>
          </w:rPr>
          <w:fldChar w:fldCharType="begin"/>
        </w:r>
        <w:r>
          <w:rPr>
            <w:noProof/>
            <w:webHidden/>
          </w:rPr>
          <w:instrText xml:space="preserve"> PAGEREF _Toc427759786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7" w:history="1">
        <w:r w:rsidRPr="0004183A">
          <w:rPr>
            <w:rStyle w:val="Hyperlink"/>
            <w:noProof/>
          </w:rPr>
          <w:t>2.4.9. Границы планируемых зон размещения объектов централизованных систем горячего водоснабжения, холодного водоснабжения</w:t>
        </w:r>
        <w:r>
          <w:rPr>
            <w:noProof/>
            <w:webHidden/>
          </w:rPr>
          <w:tab/>
        </w:r>
        <w:r>
          <w:rPr>
            <w:noProof/>
            <w:webHidden/>
          </w:rPr>
          <w:fldChar w:fldCharType="begin"/>
        </w:r>
        <w:r>
          <w:rPr>
            <w:noProof/>
            <w:webHidden/>
          </w:rPr>
          <w:instrText xml:space="preserve"> PAGEREF _Toc427759787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88" w:history="1">
        <w:r w:rsidRPr="0004183A">
          <w:rPr>
            <w:rStyle w:val="Hyperlink"/>
            <w:noProof/>
          </w:rPr>
          <w:t>2.4.10. Карты (схемы) существующего и планируемого размещения объектов централизованных систем горячего водоснабжения, холодного водоснабжения</w:t>
        </w:r>
        <w:r>
          <w:rPr>
            <w:noProof/>
            <w:webHidden/>
          </w:rPr>
          <w:tab/>
        </w:r>
        <w:r>
          <w:rPr>
            <w:noProof/>
            <w:webHidden/>
          </w:rPr>
          <w:fldChar w:fldCharType="begin"/>
        </w:r>
        <w:r>
          <w:rPr>
            <w:noProof/>
            <w:webHidden/>
          </w:rPr>
          <w:instrText xml:space="preserve"> PAGEREF _Toc427759788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89" w:history="1">
        <w:r w:rsidRPr="0004183A">
          <w:rPr>
            <w:rStyle w:val="Hyperlink"/>
            <w:noProof/>
          </w:rPr>
          <w:t>2.5. Экологические аспекты мероприятий по строительству, реконструкции и модернизации объектов централизованных систем водоснабжения</w:t>
        </w:r>
        <w:r>
          <w:rPr>
            <w:noProof/>
            <w:webHidden/>
          </w:rPr>
          <w:tab/>
        </w:r>
        <w:r>
          <w:rPr>
            <w:noProof/>
            <w:webHidden/>
          </w:rPr>
          <w:fldChar w:fldCharType="begin"/>
        </w:r>
        <w:r>
          <w:rPr>
            <w:noProof/>
            <w:webHidden/>
          </w:rPr>
          <w:instrText xml:space="preserve"> PAGEREF _Toc427759789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90" w:history="1">
        <w:r w:rsidRPr="0004183A">
          <w:rPr>
            <w:rStyle w:val="Hyperlink"/>
            <w:noProof/>
          </w:rPr>
          <w:t>2.5.1.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Pr>
            <w:noProof/>
            <w:webHidden/>
          </w:rPr>
          <w:tab/>
        </w:r>
        <w:r>
          <w:rPr>
            <w:noProof/>
            <w:webHidden/>
          </w:rPr>
          <w:fldChar w:fldCharType="begin"/>
        </w:r>
        <w:r>
          <w:rPr>
            <w:noProof/>
            <w:webHidden/>
          </w:rPr>
          <w:instrText xml:space="preserve"> PAGEREF _Toc427759790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91" w:history="1">
        <w:r w:rsidRPr="0004183A">
          <w:rPr>
            <w:rStyle w:val="Hyperlink"/>
            <w:noProof/>
          </w:rPr>
          <w:t>2.5.2. На окружающую среду при реализации мероприятий по снабжению и хранению химических реагентов, используемых в водоподготовке (хлор и др.)</w:t>
        </w:r>
        <w:r>
          <w:rPr>
            <w:noProof/>
            <w:webHidden/>
          </w:rPr>
          <w:tab/>
        </w:r>
        <w:r>
          <w:rPr>
            <w:noProof/>
            <w:webHidden/>
          </w:rPr>
          <w:fldChar w:fldCharType="begin"/>
        </w:r>
        <w:r>
          <w:rPr>
            <w:noProof/>
            <w:webHidden/>
          </w:rPr>
          <w:instrText xml:space="preserve"> PAGEREF _Toc427759791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92" w:history="1">
        <w:r w:rsidRPr="0004183A">
          <w:rPr>
            <w:rStyle w:val="Hyperlink"/>
            <w:noProof/>
          </w:rPr>
          <w:t>2.6. Оценка объемов капитальных вложений в строительство, реконструкцию и модернизацию объектов централизованных систем водоснабжения</w:t>
        </w:r>
        <w:r>
          <w:rPr>
            <w:noProof/>
            <w:webHidden/>
          </w:rPr>
          <w:tab/>
        </w:r>
        <w:r>
          <w:rPr>
            <w:noProof/>
            <w:webHidden/>
          </w:rPr>
          <w:fldChar w:fldCharType="begin"/>
        </w:r>
        <w:r>
          <w:rPr>
            <w:noProof/>
            <w:webHidden/>
          </w:rPr>
          <w:instrText xml:space="preserve"> PAGEREF _Toc427759792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93" w:history="1">
        <w:r w:rsidRPr="0004183A">
          <w:rPr>
            <w:rStyle w:val="Hyperlink"/>
            <w:noProof/>
          </w:rPr>
          <w:t>2.7. Целевые показатели развития централизованных систем водоснабжения</w:t>
        </w:r>
        <w:r>
          <w:rPr>
            <w:noProof/>
            <w:webHidden/>
          </w:rPr>
          <w:tab/>
        </w:r>
        <w:r>
          <w:rPr>
            <w:noProof/>
            <w:webHidden/>
          </w:rPr>
          <w:fldChar w:fldCharType="begin"/>
        </w:r>
        <w:r>
          <w:rPr>
            <w:noProof/>
            <w:webHidden/>
          </w:rPr>
          <w:instrText xml:space="preserve"> PAGEREF _Toc427759793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94" w:history="1">
        <w:r w:rsidRPr="0004183A">
          <w:rPr>
            <w:rStyle w:val="Hyperlink"/>
            <w:noProof/>
          </w:rPr>
          <w:t>2.8.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Pr>
            <w:noProof/>
            <w:webHidden/>
          </w:rPr>
          <w:tab/>
        </w:r>
        <w:r>
          <w:rPr>
            <w:noProof/>
            <w:webHidden/>
          </w:rPr>
          <w:fldChar w:fldCharType="begin"/>
        </w:r>
        <w:r>
          <w:rPr>
            <w:noProof/>
            <w:webHidden/>
          </w:rPr>
          <w:instrText xml:space="preserve"> PAGEREF _Toc427759794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1"/>
        <w:rPr>
          <w:rFonts w:ascii="Calibri" w:hAnsi="Calibri" w:cs="Calibri"/>
          <w:sz w:val="22"/>
          <w:szCs w:val="22"/>
        </w:rPr>
      </w:pPr>
      <w:hyperlink w:anchor="_Toc427759795" w:history="1">
        <w:r w:rsidRPr="0004183A">
          <w:rPr>
            <w:rStyle w:val="Hyperlink"/>
          </w:rPr>
          <w:t>Глава 3. Схема водоотведения МО город Балашов</w:t>
        </w:r>
        <w:r>
          <w:rPr>
            <w:webHidden/>
          </w:rPr>
          <w:tab/>
        </w:r>
        <w:r>
          <w:rPr>
            <w:webHidden/>
          </w:rPr>
          <w:fldChar w:fldCharType="begin"/>
        </w:r>
        <w:r>
          <w:rPr>
            <w:webHidden/>
          </w:rPr>
          <w:instrText xml:space="preserve"> PAGEREF _Toc427759795 \h </w:instrText>
        </w:r>
        <w:r>
          <w:rPr>
            <w:webHidden/>
          </w:rPr>
          <w:fldChar w:fldCharType="separate"/>
        </w:r>
        <w:r>
          <w:rPr>
            <w:webHidden/>
          </w:rPr>
          <w:t>3</w:t>
        </w:r>
        <w:r>
          <w:rPr>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796" w:history="1">
        <w:r w:rsidRPr="0004183A">
          <w:rPr>
            <w:rStyle w:val="Hyperlink"/>
            <w:noProof/>
          </w:rPr>
          <w:t>3.1. Существующее положение в сфере водоотведения МО город Балашов</w:t>
        </w:r>
        <w:r>
          <w:rPr>
            <w:noProof/>
            <w:webHidden/>
          </w:rPr>
          <w:tab/>
        </w:r>
        <w:r>
          <w:rPr>
            <w:noProof/>
            <w:webHidden/>
          </w:rPr>
          <w:fldChar w:fldCharType="begin"/>
        </w:r>
        <w:r>
          <w:rPr>
            <w:noProof/>
            <w:webHidden/>
          </w:rPr>
          <w:instrText xml:space="preserve"> PAGEREF _Toc427759796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97" w:history="1">
        <w:r w:rsidRPr="0004183A">
          <w:rPr>
            <w:rStyle w:val="Hyperlink"/>
            <w:noProof/>
          </w:rPr>
          <w:t>3.1.1. Описание структуры системы сбора, очистки и отведения сточных вод на территории МО город Балашов и деление территории МО город Балашов на эксплуатационные зоны</w:t>
        </w:r>
        <w:r>
          <w:rPr>
            <w:noProof/>
            <w:webHidden/>
          </w:rPr>
          <w:tab/>
        </w:r>
        <w:r>
          <w:rPr>
            <w:noProof/>
            <w:webHidden/>
          </w:rPr>
          <w:fldChar w:fldCharType="begin"/>
        </w:r>
        <w:r>
          <w:rPr>
            <w:noProof/>
            <w:webHidden/>
          </w:rPr>
          <w:instrText xml:space="preserve"> PAGEREF _Toc427759797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98" w:history="1">
        <w:r w:rsidRPr="0004183A">
          <w:rPr>
            <w:rStyle w:val="Hyperlink"/>
            <w:noProof/>
          </w:rPr>
          <w:t>3.1.2.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w:t>
        </w:r>
        <w:r>
          <w:rPr>
            <w:noProof/>
            <w:webHidden/>
          </w:rPr>
          <w:tab/>
        </w:r>
        <w:r>
          <w:rPr>
            <w:noProof/>
            <w:webHidden/>
          </w:rPr>
          <w:fldChar w:fldCharType="begin"/>
        </w:r>
        <w:r>
          <w:rPr>
            <w:noProof/>
            <w:webHidden/>
          </w:rPr>
          <w:instrText xml:space="preserve"> PAGEREF _Toc427759798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799" w:history="1">
        <w:r w:rsidRPr="0004183A">
          <w:rPr>
            <w:rStyle w:val="Hyperlink"/>
            <w:noProof/>
          </w:rPr>
          <w:t>3.1.3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Pr>
            <w:noProof/>
            <w:webHidden/>
          </w:rPr>
          <w:tab/>
        </w:r>
        <w:r>
          <w:rPr>
            <w:noProof/>
            <w:webHidden/>
          </w:rPr>
          <w:fldChar w:fldCharType="begin"/>
        </w:r>
        <w:r>
          <w:rPr>
            <w:noProof/>
            <w:webHidden/>
          </w:rPr>
          <w:instrText xml:space="preserve"> PAGEREF _Toc427759799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0" w:history="1">
        <w:r w:rsidRPr="0004183A">
          <w:rPr>
            <w:rStyle w:val="Hyperlink"/>
            <w:noProof/>
          </w:rPr>
          <w:t>3.1.4. Описание технической возможности утилизации осадков сточных вод на очистных сооружениях существующей централизованной системы водоотведения</w:t>
        </w:r>
        <w:r>
          <w:rPr>
            <w:noProof/>
            <w:webHidden/>
          </w:rPr>
          <w:tab/>
        </w:r>
        <w:r>
          <w:rPr>
            <w:noProof/>
            <w:webHidden/>
          </w:rPr>
          <w:fldChar w:fldCharType="begin"/>
        </w:r>
        <w:r>
          <w:rPr>
            <w:noProof/>
            <w:webHidden/>
          </w:rPr>
          <w:instrText xml:space="preserve"> PAGEREF _Toc427759800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1" w:history="1">
        <w:r w:rsidRPr="0004183A">
          <w:rPr>
            <w:rStyle w:val="Hyperlink"/>
            <w:noProof/>
          </w:rPr>
          <w:t>3.1.5.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Pr>
            <w:noProof/>
            <w:webHidden/>
          </w:rPr>
          <w:tab/>
        </w:r>
        <w:r>
          <w:rPr>
            <w:noProof/>
            <w:webHidden/>
          </w:rPr>
          <w:fldChar w:fldCharType="begin"/>
        </w:r>
        <w:r>
          <w:rPr>
            <w:noProof/>
            <w:webHidden/>
          </w:rPr>
          <w:instrText xml:space="preserve"> PAGEREF _Toc427759801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2" w:history="1">
        <w:r w:rsidRPr="0004183A">
          <w:rPr>
            <w:rStyle w:val="Hyperlink"/>
            <w:noProof/>
          </w:rPr>
          <w:t>3.1.6. Оценка безопасности и надежности объектов централизованной системы водоотведения и их управляемости</w:t>
        </w:r>
        <w:r>
          <w:rPr>
            <w:noProof/>
            <w:webHidden/>
          </w:rPr>
          <w:tab/>
        </w:r>
        <w:r>
          <w:rPr>
            <w:noProof/>
            <w:webHidden/>
          </w:rPr>
          <w:fldChar w:fldCharType="begin"/>
        </w:r>
        <w:r>
          <w:rPr>
            <w:noProof/>
            <w:webHidden/>
          </w:rPr>
          <w:instrText xml:space="preserve"> PAGEREF _Toc427759802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3" w:history="1">
        <w:r w:rsidRPr="0004183A">
          <w:rPr>
            <w:rStyle w:val="Hyperlink"/>
            <w:noProof/>
          </w:rPr>
          <w:t>3.1.7. Оценка воздействия сбросов сточных вод через централизованную систему водоотведения на окружающую среду</w:t>
        </w:r>
        <w:r>
          <w:rPr>
            <w:noProof/>
            <w:webHidden/>
          </w:rPr>
          <w:tab/>
        </w:r>
        <w:r>
          <w:rPr>
            <w:noProof/>
            <w:webHidden/>
          </w:rPr>
          <w:fldChar w:fldCharType="begin"/>
        </w:r>
        <w:r>
          <w:rPr>
            <w:noProof/>
            <w:webHidden/>
          </w:rPr>
          <w:instrText xml:space="preserve"> PAGEREF _Toc427759803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4" w:history="1">
        <w:r w:rsidRPr="0004183A">
          <w:rPr>
            <w:rStyle w:val="Hyperlink"/>
            <w:noProof/>
          </w:rPr>
          <w:t>3.1.8. Описание территорий муниципального образования, не охваченных централизованной системой водоотведения</w:t>
        </w:r>
        <w:r>
          <w:rPr>
            <w:noProof/>
            <w:webHidden/>
          </w:rPr>
          <w:tab/>
        </w:r>
        <w:r>
          <w:rPr>
            <w:noProof/>
            <w:webHidden/>
          </w:rPr>
          <w:fldChar w:fldCharType="begin"/>
        </w:r>
        <w:r>
          <w:rPr>
            <w:noProof/>
            <w:webHidden/>
          </w:rPr>
          <w:instrText xml:space="preserve"> PAGEREF _Toc427759804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5" w:history="1">
        <w:r w:rsidRPr="0004183A">
          <w:rPr>
            <w:rStyle w:val="Hyperlink"/>
            <w:noProof/>
          </w:rPr>
          <w:t>3.1.9. Описание существующих технических и технологических проблем системы водоотведения МО город Балашов</w:t>
        </w:r>
        <w:r>
          <w:rPr>
            <w:noProof/>
            <w:webHidden/>
          </w:rPr>
          <w:tab/>
        </w:r>
        <w:r>
          <w:rPr>
            <w:noProof/>
            <w:webHidden/>
          </w:rPr>
          <w:fldChar w:fldCharType="begin"/>
        </w:r>
        <w:r>
          <w:rPr>
            <w:noProof/>
            <w:webHidden/>
          </w:rPr>
          <w:instrText xml:space="preserve"> PAGEREF _Toc427759805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806" w:history="1">
        <w:r w:rsidRPr="0004183A">
          <w:rPr>
            <w:rStyle w:val="Hyperlink"/>
            <w:noProof/>
          </w:rPr>
          <w:t>3.2. Балансы сточных вод в системе водоотведения</w:t>
        </w:r>
        <w:r>
          <w:rPr>
            <w:noProof/>
            <w:webHidden/>
          </w:rPr>
          <w:tab/>
        </w:r>
        <w:r>
          <w:rPr>
            <w:noProof/>
            <w:webHidden/>
          </w:rPr>
          <w:fldChar w:fldCharType="begin"/>
        </w:r>
        <w:r>
          <w:rPr>
            <w:noProof/>
            <w:webHidden/>
          </w:rPr>
          <w:instrText xml:space="preserve"> PAGEREF _Toc427759806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7" w:history="1">
        <w:r w:rsidRPr="0004183A">
          <w:rPr>
            <w:rStyle w:val="Hyperlink"/>
            <w:noProof/>
          </w:rPr>
          <w:t>3.2.1. Баланс поступления сточных вод в централизованную систему водоотведения и отведения стоков по технологическим зонам водоотведения</w:t>
        </w:r>
        <w:r>
          <w:rPr>
            <w:noProof/>
            <w:webHidden/>
          </w:rPr>
          <w:tab/>
        </w:r>
        <w:r>
          <w:rPr>
            <w:noProof/>
            <w:webHidden/>
          </w:rPr>
          <w:fldChar w:fldCharType="begin"/>
        </w:r>
        <w:r>
          <w:rPr>
            <w:noProof/>
            <w:webHidden/>
          </w:rPr>
          <w:instrText xml:space="preserve"> PAGEREF _Toc427759807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8" w:history="1">
        <w:r w:rsidRPr="0004183A">
          <w:rPr>
            <w:rStyle w:val="Hyperlink"/>
            <w:noProof/>
          </w:rPr>
          <w:t>3.2.2.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Pr>
            <w:noProof/>
            <w:webHidden/>
          </w:rPr>
          <w:tab/>
        </w:r>
        <w:r>
          <w:rPr>
            <w:noProof/>
            <w:webHidden/>
          </w:rPr>
          <w:fldChar w:fldCharType="begin"/>
        </w:r>
        <w:r>
          <w:rPr>
            <w:noProof/>
            <w:webHidden/>
          </w:rPr>
          <w:instrText xml:space="preserve"> PAGEREF _Toc427759808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09" w:history="1">
        <w:r w:rsidRPr="0004183A">
          <w:rPr>
            <w:rStyle w:val="Hyperlink"/>
            <w:noProof/>
          </w:rPr>
          <w:t>3.2.3.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Pr>
            <w:noProof/>
            <w:webHidden/>
          </w:rPr>
          <w:tab/>
        </w:r>
        <w:r>
          <w:rPr>
            <w:noProof/>
            <w:webHidden/>
          </w:rPr>
          <w:fldChar w:fldCharType="begin"/>
        </w:r>
        <w:r>
          <w:rPr>
            <w:noProof/>
            <w:webHidden/>
          </w:rPr>
          <w:instrText xml:space="preserve"> PAGEREF _Toc427759809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0" w:history="1">
        <w:r w:rsidRPr="0004183A">
          <w:rPr>
            <w:rStyle w:val="Hyperlink"/>
            <w:noProof/>
          </w:rPr>
          <w:t>3.2.4.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МО город Балашов с выделением зон дефицитов и резервов производственных мощностей.</w:t>
        </w:r>
        <w:r>
          <w:rPr>
            <w:noProof/>
            <w:webHidden/>
          </w:rPr>
          <w:tab/>
        </w:r>
        <w:r>
          <w:rPr>
            <w:noProof/>
            <w:webHidden/>
          </w:rPr>
          <w:fldChar w:fldCharType="begin"/>
        </w:r>
        <w:r>
          <w:rPr>
            <w:noProof/>
            <w:webHidden/>
          </w:rPr>
          <w:instrText xml:space="preserve"> PAGEREF _Toc427759810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1" w:history="1">
        <w:r w:rsidRPr="0004183A">
          <w:rPr>
            <w:rStyle w:val="Hyperlink"/>
            <w:noProof/>
          </w:rPr>
          <w:t>3.2.5.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МО город Балашов</w:t>
        </w:r>
        <w:r>
          <w:rPr>
            <w:noProof/>
            <w:webHidden/>
          </w:rPr>
          <w:tab/>
        </w:r>
        <w:r>
          <w:rPr>
            <w:noProof/>
            <w:webHidden/>
          </w:rPr>
          <w:fldChar w:fldCharType="begin"/>
        </w:r>
        <w:r>
          <w:rPr>
            <w:noProof/>
            <w:webHidden/>
          </w:rPr>
          <w:instrText xml:space="preserve"> PAGEREF _Toc427759811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812" w:history="1">
        <w:r w:rsidRPr="0004183A">
          <w:rPr>
            <w:rStyle w:val="Hyperlink"/>
            <w:noProof/>
          </w:rPr>
          <w:t>3.3. Прогноз объема сточных вод</w:t>
        </w:r>
        <w:r>
          <w:rPr>
            <w:noProof/>
            <w:webHidden/>
          </w:rPr>
          <w:tab/>
        </w:r>
        <w:r>
          <w:rPr>
            <w:noProof/>
            <w:webHidden/>
          </w:rPr>
          <w:fldChar w:fldCharType="begin"/>
        </w:r>
        <w:r>
          <w:rPr>
            <w:noProof/>
            <w:webHidden/>
          </w:rPr>
          <w:instrText xml:space="preserve"> PAGEREF _Toc427759812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3" w:history="1">
        <w:r w:rsidRPr="0004183A">
          <w:rPr>
            <w:rStyle w:val="Hyperlink"/>
            <w:noProof/>
          </w:rPr>
          <w:t>3.3.1. Сведения о фактическом и ожидаемом поступлении сточных вод в централизованную систему водоотведения</w:t>
        </w:r>
        <w:r>
          <w:rPr>
            <w:noProof/>
            <w:webHidden/>
          </w:rPr>
          <w:tab/>
        </w:r>
        <w:r>
          <w:rPr>
            <w:noProof/>
            <w:webHidden/>
          </w:rPr>
          <w:fldChar w:fldCharType="begin"/>
        </w:r>
        <w:r>
          <w:rPr>
            <w:noProof/>
            <w:webHidden/>
          </w:rPr>
          <w:instrText xml:space="preserve"> PAGEREF _Toc427759813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4" w:history="1">
        <w:r w:rsidRPr="0004183A">
          <w:rPr>
            <w:rStyle w:val="Hyperlink"/>
            <w:noProof/>
          </w:rPr>
          <w:t>3.3.2. Описание структуры централизованной системы водоотведения</w:t>
        </w:r>
        <w:r>
          <w:rPr>
            <w:noProof/>
            <w:webHidden/>
          </w:rPr>
          <w:tab/>
        </w:r>
        <w:r>
          <w:rPr>
            <w:noProof/>
            <w:webHidden/>
          </w:rPr>
          <w:fldChar w:fldCharType="begin"/>
        </w:r>
        <w:r>
          <w:rPr>
            <w:noProof/>
            <w:webHidden/>
          </w:rPr>
          <w:instrText xml:space="preserve"> PAGEREF _Toc427759814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5" w:history="1">
        <w:r w:rsidRPr="0004183A">
          <w:rPr>
            <w:rStyle w:val="Hyperlink"/>
            <w:noProof/>
          </w:rPr>
          <w:t>3.3.3.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Pr>
            <w:noProof/>
            <w:webHidden/>
          </w:rPr>
          <w:tab/>
        </w:r>
        <w:r>
          <w:rPr>
            <w:noProof/>
            <w:webHidden/>
          </w:rPr>
          <w:fldChar w:fldCharType="begin"/>
        </w:r>
        <w:r>
          <w:rPr>
            <w:noProof/>
            <w:webHidden/>
          </w:rPr>
          <w:instrText xml:space="preserve"> PAGEREF _Toc427759815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6" w:history="1">
        <w:r w:rsidRPr="0004183A">
          <w:rPr>
            <w:rStyle w:val="Hyperlink"/>
            <w:noProof/>
          </w:rPr>
          <w:t>3.3.4. Результаты анализа гидравлических режимов и режимов работы элементов централизованной системы водоотведения</w:t>
        </w:r>
        <w:r>
          <w:rPr>
            <w:noProof/>
            <w:webHidden/>
          </w:rPr>
          <w:tab/>
        </w:r>
        <w:r>
          <w:rPr>
            <w:noProof/>
            <w:webHidden/>
          </w:rPr>
          <w:fldChar w:fldCharType="begin"/>
        </w:r>
        <w:r>
          <w:rPr>
            <w:noProof/>
            <w:webHidden/>
          </w:rPr>
          <w:instrText xml:space="preserve"> PAGEREF _Toc427759816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7" w:history="1">
        <w:r w:rsidRPr="0004183A">
          <w:rPr>
            <w:rStyle w:val="Hyperlink"/>
            <w:noProof/>
          </w:rPr>
          <w:t>3.3.5. Анализ резервов производственных мощностей системы водоотведения и возможности расширения зоны их действия</w:t>
        </w:r>
        <w:r>
          <w:rPr>
            <w:noProof/>
            <w:webHidden/>
          </w:rPr>
          <w:tab/>
        </w:r>
        <w:r>
          <w:rPr>
            <w:noProof/>
            <w:webHidden/>
          </w:rPr>
          <w:fldChar w:fldCharType="begin"/>
        </w:r>
        <w:r>
          <w:rPr>
            <w:noProof/>
            <w:webHidden/>
          </w:rPr>
          <w:instrText xml:space="preserve"> PAGEREF _Toc427759817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818" w:history="1">
        <w:r w:rsidRPr="0004183A">
          <w:rPr>
            <w:rStyle w:val="Hyperlink"/>
            <w:noProof/>
          </w:rPr>
          <w:t>3.4. Предложения по строительству, реконструкции и модернизации (техническому перевооружению) объектов централизованной системы водоотведения</w:t>
        </w:r>
        <w:r>
          <w:rPr>
            <w:noProof/>
            <w:webHidden/>
          </w:rPr>
          <w:tab/>
        </w:r>
        <w:r>
          <w:rPr>
            <w:noProof/>
            <w:webHidden/>
          </w:rPr>
          <w:fldChar w:fldCharType="begin"/>
        </w:r>
        <w:r>
          <w:rPr>
            <w:noProof/>
            <w:webHidden/>
          </w:rPr>
          <w:instrText xml:space="preserve"> PAGEREF _Toc427759818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19" w:history="1">
        <w:r w:rsidRPr="0004183A">
          <w:rPr>
            <w:rStyle w:val="Hyperlink"/>
            <w:noProof/>
          </w:rPr>
          <w:t>3.4.1. Основные направления, принципы, задачи и целевые показатели развития централизованной системы водоотведения</w:t>
        </w:r>
        <w:r>
          <w:rPr>
            <w:noProof/>
            <w:webHidden/>
          </w:rPr>
          <w:tab/>
        </w:r>
        <w:r>
          <w:rPr>
            <w:noProof/>
            <w:webHidden/>
          </w:rPr>
          <w:fldChar w:fldCharType="begin"/>
        </w:r>
        <w:r>
          <w:rPr>
            <w:noProof/>
            <w:webHidden/>
          </w:rPr>
          <w:instrText xml:space="preserve"> PAGEREF _Toc427759819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0" w:history="1">
        <w:r w:rsidRPr="0004183A">
          <w:rPr>
            <w:rStyle w:val="Hyperlink"/>
            <w:noProof/>
          </w:rPr>
          <w:t>3.4.2. Перечень основных мероприятий по реализации схем водоотведения с разбивкой по годам, включая технические обоснования этих мероприятий</w:t>
        </w:r>
        <w:r>
          <w:rPr>
            <w:noProof/>
            <w:webHidden/>
          </w:rPr>
          <w:tab/>
        </w:r>
        <w:r>
          <w:rPr>
            <w:noProof/>
            <w:webHidden/>
          </w:rPr>
          <w:fldChar w:fldCharType="begin"/>
        </w:r>
        <w:r>
          <w:rPr>
            <w:noProof/>
            <w:webHidden/>
          </w:rPr>
          <w:instrText xml:space="preserve"> PAGEREF _Toc427759820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1" w:history="1">
        <w:r w:rsidRPr="0004183A">
          <w:rPr>
            <w:rStyle w:val="Hyperlink"/>
            <w:noProof/>
          </w:rPr>
          <w:t>3.4.3. Технические обоснования основных мероприятий по реализации схем водоотведения</w:t>
        </w:r>
        <w:r>
          <w:rPr>
            <w:noProof/>
            <w:webHidden/>
          </w:rPr>
          <w:tab/>
        </w:r>
        <w:r>
          <w:rPr>
            <w:noProof/>
            <w:webHidden/>
          </w:rPr>
          <w:fldChar w:fldCharType="begin"/>
        </w:r>
        <w:r>
          <w:rPr>
            <w:noProof/>
            <w:webHidden/>
          </w:rPr>
          <w:instrText xml:space="preserve"> PAGEREF _Toc427759821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2" w:history="1">
        <w:r w:rsidRPr="0004183A">
          <w:rPr>
            <w:rStyle w:val="Hyperlink"/>
            <w:noProof/>
          </w:rPr>
          <w:t>3.4.4. Сведения вновь стоящихся, реконструируемых и предлагаемых к выводу из эксплуатации объектах централизованной системы водоотведения</w:t>
        </w:r>
        <w:r>
          <w:rPr>
            <w:noProof/>
            <w:webHidden/>
          </w:rPr>
          <w:tab/>
        </w:r>
        <w:r>
          <w:rPr>
            <w:noProof/>
            <w:webHidden/>
          </w:rPr>
          <w:fldChar w:fldCharType="begin"/>
        </w:r>
        <w:r>
          <w:rPr>
            <w:noProof/>
            <w:webHidden/>
          </w:rPr>
          <w:instrText xml:space="preserve"> PAGEREF _Toc427759822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3" w:history="1">
        <w:r w:rsidRPr="0004183A">
          <w:rPr>
            <w:rStyle w:val="Hyperlink"/>
            <w:noProof/>
          </w:rPr>
          <w:t>3.4.5.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Pr>
            <w:noProof/>
            <w:webHidden/>
          </w:rPr>
          <w:tab/>
        </w:r>
        <w:r>
          <w:rPr>
            <w:noProof/>
            <w:webHidden/>
          </w:rPr>
          <w:fldChar w:fldCharType="begin"/>
        </w:r>
        <w:r>
          <w:rPr>
            <w:noProof/>
            <w:webHidden/>
          </w:rPr>
          <w:instrText xml:space="preserve"> PAGEREF _Toc427759823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4" w:history="1">
        <w:r w:rsidRPr="0004183A">
          <w:rPr>
            <w:rStyle w:val="Hyperlink"/>
            <w:noProof/>
          </w:rPr>
          <w:t>3.4.6. Описание вариантов маршрутов прохождения трубопроводов (трасс) по территории МО город Балашов, расположения намечаемых площадок под строительство сооружений водоотведения и их обоснование</w:t>
        </w:r>
        <w:r>
          <w:rPr>
            <w:noProof/>
            <w:webHidden/>
          </w:rPr>
          <w:tab/>
        </w:r>
        <w:r>
          <w:rPr>
            <w:noProof/>
            <w:webHidden/>
          </w:rPr>
          <w:fldChar w:fldCharType="begin"/>
        </w:r>
        <w:r>
          <w:rPr>
            <w:noProof/>
            <w:webHidden/>
          </w:rPr>
          <w:instrText xml:space="preserve"> PAGEREF _Toc427759824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5" w:history="1">
        <w:r w:rsidRPr="0004183A">
          <w:rPr>
            <w:rStyle w:val="Hyperlink"/>
            <w:noProof/>
          </w:rPr>
          <w:t>3.4.7. Границы и характеристики охранных зон сетей и сооружений централизованной системы водоотведения</w:t>
        </w:r>
        <w:r>
          <w:rPr>
            <w:noProof/>
            <w:webHidden/>
          </w:rPr>
          <w:tab/>
        </w:r>
        <w:r>
          <w:rPr>
            <w:noProof/>
            <w:webHidden/>
          </w:rPr>
          <w:fldChar w:fldCharType="begin"/>
        </w:r>
        <w:r>
          <w:rPr>
            <w:noProof/>
            <w:webHidden/>
          </w:rPr>
          <w:instrText xml:space="preserve"> PAGEREF _Toc427759825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6" w:history="1">
        <w:r w:rsidRPr="0004183A">
          <w:rPr>
            <w:rStyle w:val="Hyperlink"/>
            <w:noProof/>
          </w:rPr>
          <w:t>3.4.8. Границы планируемых зон размещения объектов централизованной системы водоотведения</w:t>
        </w:r>
        <w:r>
          <w:rPr>
            <w:noProof/>
            <w:webHidden/>
          </w:rPr>
          <w:tab/>
        </w:r>
        <w:r>
          <w:rPr>
            <w:noProof/>
            <w:webHidden/>
          </w:rPr>
          <w:fldChar w:fldCharType="begin"/>
        </w:r>
        <w:r>
          <w:rPr>
            <w:noProof/>
            <w:webHidden/>
          </w:rPr>
          <w:instrText xml:space="preserve"> PAGEREF _Toc427759826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827" w:history="1">
        <w:r w:rsidRPr="0004183A">
          <w:rPr>
            <w:rStyle w:val="Hyperlink"/>
            <w:noProof/>
          </w:rPr>
          <w:t>3.5. Экологические аспекты мероприятий по строительству и реконструкции объектов централизованной системы водоотведения</w:t>
        </w:r>
        <w:r>
          <w:rPr>
            <w:noProof/>
            <w:webHidden/>
          </w:rPr>
          <w:tab/>
        </w:r>
        <w:r>
          <w:rPr>
            <w:noProof/>
            <w:webHidden/>
          </w:rPr>
          <w:fldChar w:fldCharType="begin"/>
        </w:r>
        <w:r>
          <w:rPr>
            <w:noProof/>
            <w:webHidden/>
          </w:rPr>
          <w:instrText xml:space="preserve"> PAGEREF _Toc427759827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8" w:history="1">
        <w:r w:rsidRPr="0004183A">
          <w:rPr>
            <w:rStyle w:val="Hyperlink"/>
            <w:noProof/>
          </w:rPr>
          <w:t>3.5.1.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Pr>
            <w:noProof/>
            <w:webHidden/>
          </w:rPr>
          <w:tab/>
        </w:r>
        <w:r>
          <w:rPr>
            <w:noProof/>
            <w:webHidden/>
          </w:rPr>
          <w:fldChar w:fldCharType="begin"/>
        </w:r>
        <w:r>
          <w:rPr>
            <w:noProof/>
            <w:webHidden/>
          </w:rPr>
          <w:instrText xml:space="preserve"> PAGEREF _Toc427759828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3"/>
        <w:tabs>
          <w:tab w:val="right" w:leader="dot" w:pos="10053"/>
        </w:tabs>
        <w:rPr>
          <w:rFonts w:ascii="Calibri" w:hAnsi="Calibri" w:cs="Calibri"/>
          <w:noProof/>
          <w:sz w:val="22"/>
          <w:szCs w:val="22"/>
        </w:rPr>
      </w:pPr>
      <w:hyperlink w:anchor="_Toc427759829" w:history="1">
        <w:r w:rsidRPr="0004183A">
          <w:rPr>
            <w:rStyle w:val="Hyperlink"/>
            <w:noProof/>
          </w:rPr>
          <w:t>3.5.2. Сведения о применении методов, безопасных для окружающей среды, при утилизации осадков сточных вод</w:t>
        </w:r>
        <w:r>
          <w:rPr>
            <w:noProof/>
            <w:webHidden/>
          </w:rPr>
          <w:tab/>
        </w:r>
        <w:r>
          <w:rPr>
            <w:noProof/>
            <w:webHidden/>
          </w:rPr>
          <w:fldChar w:fldCharType="begin"/>
        </w:r>
        <w:r>
          <w:rPr>
            <w:noProof/>
            <w:webHidden/>
          </w:rPr>
          <w:instrText xml:space="preserve"> PAGEREF _Toc427759829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830" w:history="1">
        <w:r w:rsidRPr="0004183A">
          <w:rPr>
            <w:rStyle w:val="Hyperlink"/>
            <w:noProof/>
          </w:rPr>
          <w:t>3.6. Оценка потребности в капитальных вложениях в строительство, реконструкцию и модернизацию объектов централизованной системы водоотведения</w:t>
        </w:r>
        <w:r>
          <w:rPr>
            <w:noProof/>
            <w:webHidden/>
          </w:rPr>
          <w:tab/>
        </w:r>
        <w:r>
          <w:rPr>
            <w:noProof/>
            <w:webHidden/>
          </w:rPr>
          <w:fldChar w:fldCharType="begin"/>
        </w:r>
        <w:r>
          <w:rPr>
            <w:noProof/>
            <w:webHidden/>
          </w:rPr>
          <w:instrText xml:space="preserve"> PAGEREF _Toc427759830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831" w:history="1">
        <w:r w:rsidRPr="0004183A">
          <w:rPr>
            <w:rStyle w:val="Hyperlink"/>
            <w:noProof/>
          </w:rPr>
          <w:t>3.7. Целевые показатели развития централизованной системы водоотведения</w:t>
        </w:r>
        <w:r>
          <w:rPr>
            <w:noProof/>
            <w:webHidden/>
          </w:rPr>
          <w:tab/>
        </w:r>
        <w:r>
          <w:rPr>
            <w:noProof/>
            <w:webHidden/>
          </w:rPr>
          <w:fldChar w:fldCharType="begin"/>
        </w:r>
        <w:r>
          <w:rPr>
            <w:noProof/>
            <w:webHidden/>
          </w:rPr>
          <w:instrText xml:space="preserve"> PAGEREF _Toc427759831 \h </w:instrText>
        </w:r>
        <w:r>
          <w:rPr>
            <w:noProof/>
          </w:rPr>
        </w:r>
        <w:r>
          <w:rPr>
            <w:noProof/>
            <w:webHidden/>
          </w:rPr>
          <w:fldChar w:fldCharType="separate"/>
        </w:r>
        <w:r>
          <w:rPr>
            <w:noProof/>
            <w:webHidden/>
          </w:rPr>
          <w:t>3</w:t>
        </w:r>
        <w:r>
          <w:rPr>
            <w:noProof/>
            <w:webHidden/>
          </w:rPr>
          <w:fldChar w:fldCharType="end"/>
        </w:r>
      </w:hyperlink>
    </w:p>
    <w:p w:rsidR="00037310" w:rsidRDefault="00037310">
      <w:pPr>
        <w:pStyle w:val="TOC2"/>
        <w:tabs>
          <w:tab w:val="right" w:leader="dot" w:pos="10053"/>
        </w:tabs>
        <w:rPr>
          <w:rFonts w:ascii="Calibri" w:hAnsi="Calibri" w:cs="Calibri"/>
          <w:noProof/>
          <w:sz w:val="22"/>
          <w:szCs w:val="22"/>
        </w:rPr>
      </w:pPr>
      <w:hyperlink w:anchor="_Toc427759832" w:history="1">
        <w:r w:rsidRPr="0004183A">
          <w:rPr>
            <w:rStyle w:val="Hyperlink"/>
            <w:noProof/>
          </w:rPr>
          <w:t>3.8.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Pr>
            <w:noProof/>
            <w:webHidden/>
          </w:rPr>
          <w:tab/>
        </w:r>
        <w:r>
          <w:rPr>
            <w:noProof/>
            <w:webHidden/>
          </w:rPr>
          <w:fldChar w:fldCharType="begin"/>
        </w:r>
        <w:r>
          <w:rPr>
            <w:noProof/>
            <w:webHidden/>
          </w:rPr>
          <w:instrText xml:space="preserve"> PAGEREF _Toc427759832 \h </w:instrText>
        </w:r>
        <w:r>
          <w:rPr>
            <w:noProof/>
          </w:rPr>
        </w:r>
        <w:r>
          <w:rPr>
            <w:noProof/>
            <w:webHidden/>
          </w:rPr>
          <w:fldChar w:fldCharType="separate"/>
        </w:r>
        <w:r>
          <w:rPr>
            <w:noProof/>
            <w:webHidden/>
          </w:rPr>
          <w:t>3</w:t>
        </w:r>
        <w:r>
          <w:rPr>
            <w:noProof/>
            <w:webHidden/>
          </w:rPr>
          <w:fldChar w:fldCharType="end"/>
        </w:r>
      </w:hyperlink>
    </w:p>
    <w:p w:rsidR="00037310" w:rsidRPr="00F17638" w:rsidRDefault="00037310" w:rsidP="008D4534">
      <w:pPr>
        <w:rPr>
          <w:highlight w:val="yellow"/>
        </w:rPr>
      </w:pPr>
      <w:r w:rsidRPr="00F17638">
        <w:rPr>
          <w:highlight w:val="yellow"/>
        </w:rPr>
        <w:fldChar w:fldCharType="end"/>
      </w:r>
      <w:r w:rsidRPr="00F17638">
        <w:rPr>
          <w:highlight w:val="yellow"/>
        </w:rPr>
        <w:br w:type="page"/>
      </w:r>
    </w:p>
    <w:p w:rsidR="00037310" w:rsidRPr="00F17638" w:rsidRDefault="00037310" w:rsidP="008D4534">
      <w:pPr>
        <w:pStyle w:val="Heading1"/>
        <w:spacing w:before="0" w:after="240"/>
        <w:jc w:val="center"/>
        <w:rPr>
          <w:rFonts w:ascii="Times New Roman" w:hAnsi="Times New Roman" w:cs="Times New Roman"/>
          <w:color w:val="auto"/>
        </w:rPr>
      </w:pPr>
      <w:bookmarkStart w:id="0" w:name="_Toc427759750"/>
      <w:r w:rsidRPr="00F17638">
        <w:rPr>
          <w:rFonts w:ascii="Times New Roman" w:hAnsi="Times New Roman" w:cs="Times New Roman"/>
          <w:color w:val="auto"/>
        </w:rPr>
        <w:t>Введение</w:t>
      </w:r>
      <w:bookmarkEnd w:id="0"/>
    </w:p>
    <w:p w:rsidR="00037310" w:rsidRPr="00F17638" w:rsidRDefault="00037310" w:rsidP="008D4534">
      <w:pPr>
        <w:ind w:firstLine="567"/>
      </w:pPr>
      <w:r w:rsidRPr="00F17638">
        <w:t xml:space="preserve">Схема водоснабжения и водоотведения </w:t>
      </w:r>
      <w:r w:rsidRPr="00874C53">
        <w:t xml:space="preserve">муниципального образования </w:t>
      </w:r>
      <w:r>
        <w:t>город Балашов</w:t>
      </w:r>
      <w:r w:rsidRPr="00F17638">
        <w:t xml:space="preserve"> на </w:t>
      </w:r>
      <w:r>
        <w:t>период до 2025</w:t>
      </w:r>
      <w:r w:rsidRPr="00F17638">
        <w:t xml:space="preserve"> </w:t>
      </w:r>
      <w:r>
        <w:t>г</w:t>
      </w:r>
      <w:r w:rsidRPr="00F17638">
        <w:t>. разработана на основании следующих документов:</w:t>
      </w:r>
    </w:p>
    <w:p w:rsidR="00037310" w:rsidRPr="00F17638" w:rsidRDefault="00037310" w:rsidP="008D4534">
      <w:pPr>
        <w:pStyle w:val="ListParagraph"/>
        <w:numPr>
          <w:ilvl w:val="0"/>
          <w:numId w:val="13"/>
        </w:numPr>
      </w:pPr>
      <w:r w:rsidRPr="00F17638">
        <w:t>Федерального закона от 07.12.2011 №416-ФЗ (ред. от 30.12.2012) «О водоснабжении и водоотведении»;</w:t>
      </w:r>
    </w:p>
    <w:p w:rsidR="00037310" w:rsidRPr="00F17638" w:rsidRDefault="00037310" w:rsidP="008D4534">
      <w:pPr>
        <w:pStyle w:val="ListParagraph"/>
        <w:numPr>
          <w:ilvl w:val="0"/>
          <w:numId w:val="13"/>
        </w:numPr>
      </w:pPr>
      <w:r w:rsidRPr="00F17638">
        <w:t>Постановления Правительства Российской Федерации от 05.09.2013 № 782         «О схемах водоснабжения и водоотведения»;</w:t>
      </w:r>
    </w:p>
    <w:p w:rsidR="00037310" w:rsidRPr="00F17638" w:rsidRDefault="00037310" w:rsidP="008D4534">
      <w:pPr>
        <w:pStyle w:val="ListParagraph"/>
        <w:numPr>
          <w:ilvl w:val="0"/>
          <w:numId w:val="13"/>
        </w:numPr>
      </w:pPr>
      <w:r w:rsidRPr="00F17638">
        <w:t>технического задания;</w:t>
      </w:r>
    </w:p>
    <w:p w:rsidR="00037310" w:rsidRPr="00F17638" w:rsidRDefault="00037310" w:rsidP="008D4534">
      <w:pPr>
        <w:pStyle w:val="ListParagraph"/>
        <w:numPr>
          <w:ilvl w:val="0"/>
          <w:numId w:val="13"/>
        </w:numPr>
      </w:pPr>
      <w:r w:rsidRPr="00F17638">
        <w:t xml:space="preserve">документов территориального планирования </w:t>
      </w:r>
      <w:r w:rsidRPr="00C92053">
        <w:t xml:space="preserve">МО </w:t>
      </w:r>
      <w:r>
        <w:t>город Балашов</w:t>
      </w:r>
      <w:r w:rsidRPr="00F17638">
        <w:t>.</w:t>
      </w:r>
    </w:p>
    <w:p w:rsidR="00037310" w:rsidRPr="00F17638" w:rsidRDefault="00037310" w:rsidP="008D4534">
      <w:pPr>
        <w:ind w:firstLine="567"/>
      </w:pPr>
      <w:r w:rsidRPr="00F17638">
        <w:t>Схема включает в себя первоочередные мероприятия по созданию систем 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rsidR="00037310" w:rsidRPr="00F17638" w:rsidRDefault="00037310" w:rsidP="008D4534">
      <w:pPr>
        <w:ind w:firstLine="567"/>
      </w:pPr>
      <w:r w:rsidRPr="00F17638">
        <w:t>Схема водоснабжения и водоотведения содержит:</w:t>
      </w:r>
    </w:p>
    <w:p w:rsidR="00037310" w:rsidRPr="00F17638" w:rsidRDefault="00037310" w:rsidP="008D4534">
      <w:pPr>
        <w:pStyle w:val="ListParagraph"/>
        <w:numPr>
          <w:ilvl w:val="0"/>
          <w:numId w:val="14"/>
        </w:numPr>
      </w:pPr>
      <w:r w:rsidRPr="00F17638">
        <w:t>основные направления, принципы, задачи и целевые показатели развития централизованных систем водоснабжения и водоотведения;</w:t>
      </w:r>
    </w:p>
    <w:p w:rsidR="00037310" w:rsidRPr="00F17638" w:rsidRDefault="00037310" w:rsidP="008D4534">
      <w:pPr>
        <w:pStyle w:val="ListParagraph"/>
        <w:numPr>
          <w:ilvl w:val="0"/>
          <w:numId w:val="14"/>
        </w:numPr>
      </w:pPr>
      <w:r w:rsidRPr="00F17638">
        <w:t xml:space="preserve">прогнозные балансы потребления горячей и питьевой воды, количества и состава сточных вод сроком на 10 лет с учетом различных сценариев развития </w:t>
      </w:r>
      <w:r>
        <w:t>города</w:t>
      </w:r>
      <w:r w:rsidRPr="00F17638">
        <w:t>;</w:t>
      </w:r>
    </w:p>
    <w:p w:rsidR="00037310" w:rsidRPr="00F17638" w:rsidRDefault="00037310" w:rsidP="008D4534">
      <w:pPr>
        <w:pStyle w:val="ListParagraph"/>
        <w:numPr>
          <w:ilvl w:val="0"/>
          <w:numId w:val="14"/>
        </w:numPr>
      </w:pPr>
      <w:r w:rsidRPr="00F17638">
        <w:t>описание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водоотведения;</w:t>
      </w:r>
    </w:p>
    <w:p w:rsidR="00037310" w:rsidRPr="00F17638" w:rsidRDefault="00037310" w:rsidP="008D4534">
      <w:pPr>
        <w:pStyle w:val="ListParagraph"/>
        <w:numPr>
          <w:ilvl w:val="0"/>
          <w:numId w:val="14"/>
        </w:numPr>
      </w:pPr>
      <w:r w:rsidRPr="00F17638">
        <w:t>карты (схемы) планируемого размещения объектов централизованных систем горячего водоснабжения, холодного водоснабжения и (или) водоотведения;</w:t>
      </w:r>
    </w:p>
    <w:p w:rsidR="00037310" w:rsidRPr="00F17638" w:rsidRDefault="00037310" w:rsidP="008D4534">
      <w:pPr>
        <w:pStyle w:val="ListParagraph"/>
        <w:numPr>
          <w:ilvl w:val="0"/>
          <w:numId w:val="14"/>
        </w:numPr>
      </w:pPr>
      <w:r w:rsidRPr="00F17638">
        <w:t>перечень основных мероприятий по реализации схем водоснабжения и водоотведения в разбивке по годам, включая технические обоснования этих мероприятий и оценку стоимости их реализации.</w:t>
      </w:r>
    </w:p>
    <w:p w:rsidR="00037310" w:rsidRPr="00F17638" w:rsidRDefault="00037310" w:rsidP="008D4534">
      <w:pPr>
        <w:ind w:firstLine="567"/>
      </w:pPr>
      <w:r w:rsidRPr="00F17638">
        <w:t>Мероприятия охватывают следующие объекты системы коммунальной инфраструктуры:</w:t>
      </w:r>
    </w:p>
    <w:p w:rsidR="00037310" w:rsidRPr="00F17638" w:rsidRDefault="00037310" w:rsidP="008D4534">
      <w:pPr>
        <w:ind w:firstLine="567"/>
      </w:pPr>
      <w:r w:rsidRPr="00F17638">
        <w:t>1) Водоснабжение:</w:t>
      </w:r>
    </w:p>
    <w:p w:rsidR="00037310" w:rsidRPr="00F17638" w:rsidRDefault="00037310" w:rsidP="008D4534">
      <w:pPr>
        <w:pStyle w:val="ListParagraph"/>
        <w:numPr>
          <w:ilvl w:val="0"/>
          <w:numId w:val="15"/>
        </w:numPr>
      </w:pPr>
      <w:r w:rsidRPr="00F17638">
        <w:t>магистральные сети водоснабжения;</w:t>
      </w:r>
    </w:p>
    <w:p w:rsidR="00037310" w:rsidRPr="00F17638" w:rsidRDefault="00037310" w:rsidP="008D4534">
      <w:pPr>
        <w:pStyle w:val="ListParagraph"/>
        <w:numPr>
          <w:ilvl w:val="0"/>
          <w:numId w:val="15"/>
        </w:numPr>
      </w:pPr>
      <w:r w:rsidRPr="00F17638">
        <w:t>водозаборные узлы (далее – ВЗУ);</w:t>
      </w:r>
    </w:p>
    <w:p w:rsidR="00037310" w:rsidRPr="00F17638" w:rsidRDefault="00037310" w:rsidP="008D4534">
      <w:pPr>
        <w:pStyle w:val="ListParagraph"/>
        <w:numPr>
          <w:ilvl w:val="0"/>
          <w:numId w:val="15"/>
        </w:numPr>
      </w:pPr>
      <w:r w:rsidRPr="00F17638">
        <w:t>насосные станции.</w:t>
      </w:r>
    </w:p>
    <w:p w:rsidR="00037310" w:rsidRPr="00F17638" w:rsidRDefault="00037310" w:rsidP="008D4534">
      <w:pPr>
        <w:ind w:firstLine="567"/>
      </w:pPr>
      <w:r w:rsidRPr="00F17638">
        <w:t>2) Водоотведение:</w:t>
      </w:r>
    </w:p>
    <w:p w:rsidR="00037310" w:rsidRPr="00F17638" w:rsidRDefault="00037310" w:rsidP="008D4534">
      <w:pPr>
        <w:pStyle w:val="ListParagraph"/>
        <w:numPr>
          <w:ilvl w:val="0"/>
          <w:numId w:val="16"/>
        </w:numPr>
      </w:pPr>
      <w:r w:rsidRPr="00F17638">
        <w:t>магистральные сети водоотведения;</w:t>
      </w:r>
    </w:p>
    <w:p w:rsidR="00037310" w:rsidRPr="00F17638" w:rsidRDefault="00037310" w:rsidP="008D4534">
      <w:pPr>
        <w:pStyle w:val="ListParagraph"/>
        <w:numPr>
          <w:ilvl w:val="0"/>
          <w:numId w:val="16"/>
        </w:numPr>
      </w:pPr>
      <w:r w:rsidRPr="00F17638">
        <w:t>канализационно-насосные станции (далее - КНС);</w:t>
      </w:r>
    </w:p>
    <w:p w:rsidR="00037310" w:rsidRPr="00F17638" w:rsidRDefault="00037310" w:rsidP="008D4534">
      <w:pPr>
        <w:pStyle w:val="ListParagraph"/>
        <w:numPr>
          <w:ilvl w:val="0"/>
          <w:numId w:val="16"/>
        </w:numPr>
      </w:pPr>
      <w:r w:rsidRPr="00F17638">
        <w:t>канализационные очистные сооружения (далее</w:t>
      </w:r>
      <w:r>
        <w:t xml:space="preserve"> -</w:t>
      </w:r>
      <w:r w:rsidRPr="00F17638">
        <w:t xml:space="preserve"> КОС);</w:t>
      </w:r>
    </w:p>
    <w:p w:rsidR="00037310" w:rsidRPr="00F17638" w:rsidRDefault="00037310" w:rsidP="008D4534">
      <w:pPr>
        <w:pStyle w:val="ListParagraph"/>
        <w:numPr>
          <w:ilvl w:val="0"/>
          <w:numId w:val="16"/>
        </w:numPr>
      </w:pPr>
      <w:r w:rsidRPr="00F17638">
        <w:t>биологические очистные сооружения (далее</w:t>
      </w:r>
      <w:r>
        <w:t xml:space="preserve"> -</w:t>
      </w:r>
      <w:r w:rsidRPr="00F17638">
        <w:t xml:space="preserve"> БОС).</w:t>
      </w:r>
    </w:p>
    <w:p w:rsidR="00037310" w:rsidRPr="00F17638" w:rsidRDefault="00037310" w:rsidP="008D4534">
      <w:pPr>
        <w:spacing w:after="120"/>
        <w:ind w:firstLine="567"/>
        <w:jc w:val="center"/>
        <w:rPr>
          <w:b/>
          <w:bCs/>
        </w:rPr>
      </w:pPr>
      <w:r w:rsidRPr="00F17638">
        <w:rPr>
          <w:highlight w:val="yellow"/>
        </w:rPr>
        <w:br w:type="page"/>
      </w:r>
      <w:r w:rsidRPr="00F17638">
        <w:rPr>
          <w:b/>
          <w:bCs/>
        </w:rPr>
        <w:t>Паспорт схемы</w:t>
      </w:r>
    </w:p>
    <w:p w:rsidR="00037310" w:rsidRPr="00F17638" w:rsidRDefault="00037310" w:rsidP="008D4534">
      <w:pPr>
        <w:ind w:firstLine="567"/>
        <w:rPr>
          <w:b/>
          <w:bCs/>
        </w:rPr>
      </w:pPr>
      <w:r w:rsidRPr="00F17638">
        <w:rPr>
          <w:b/>
          <w:bCs/>
        </w:rPr>
        <w:t>Наименование:</w:t>
      </w:r>
    </w:p>
    <w:p w:rsidR="00037310" w:rsidRPr="00F17638" w:rsidRDefault="00037310" w:rsidP="008D4534">
      <w:pPr>
        <w:ind w:firstLine="567"/>
      </w:pPr>
      <w:r w:rsidRPr="00F17638">
        <w:t xml:space="preserve">Схема водоснабжения и водоотведения муниципального образования                       </w:t>
      </w:r>
      <w:r>
        <w:t>город Балашов</w:t>
      </w:r>
      <w:r w:rsidRPr="00F17638">
        <w:t xml:space="preserve"> </w:t>
      </w:r>
      <w:r>
        <w:t xml:space="preserve">на </w:t>
      </w:r>
      <w:r w:rsidRPr="00F17638">
        <w:t xml:space="preserve">период </w:t>
      </w:r>
      <w:r>
        <w:t>до 2025</w:t>
      </w:r>
      <w:r w:rsidRPr="00F17638">
        <w:t xml:space="preserve"> года</w:t>
      </w:r>
    </w:p>
    <w:p w:rsidR="00037310" w:rsidRPr="00F17638" w:rsidRDefault="00037310" w:rsidP="008D4534">
      <w:pPr>
        <w:ind w:firstLine="567"/>
        <w:rPr>
          <w:b/>
          <w:bCs/>
        </w:rPr>
      </w:pPr>
      <w:r w:rsidRPr="00F17638">
        <w:rPr>
          <w:b/>
          <w:bCs/>
        </w:rPr>
        <w:t>Инициатор проекта (муниципальный заказчик):</w:t>
      </w:r>
    </w:p>
    <w:p w:rsidR="00037310" w:rsidRDefault="00037310" w:rsidP="008D4534">
      <w:pPr>
        <w:ind w:firstLine="567"/>
        <w:rPr>
          <w:b/>
          <w:bCs/>
        </w:rPr>
      </w:pPr>
      <w:r w:rsidRPr="00874C53">
        <w:t xml:space="preserve">Администрация </w:t>
      </w:r>
      <w:r w:rsidRPr="00FE180A">
        <w:t>Балашовского муниципального района Саратовской области</w:t>
      </w:r>
    </w:p>
    <w:p w:rsidR="00037310" w:rsidRPr="00F17638" w:rsidRDefault="00037310" w:rsidP="008D4534">
      <w:pPr>
        <w:ind w:firstLine="567"/>
        <w:rPr>
          <w:b/>
          <w:bCs/>
        </w:rPr>
      </w:pPr>
      <w:r w:rsidRPr="00F17638">
        <w:rPr>
          <w:b/>
          <w:bCs/>
        </w:rPr>
        <w:t>Местонахождение объекта:</w:t>
      </w:r>
    </w:p>
    <w:p w:rsidR="00037310" w:rsidRDefault="00037310" w:rsidP="00775500">
      <w:pPr>
        <w:ind w:firstLine="567"/>
      </w:pPr>
      <w:r w:rsidRPr="00775500">
        <w:t>412300, Саратовская область г. Балашов,</w:t>
      </w:r>
      <w:r>
        <w:t xml:space="preserve"> </w:t>
      </w:r>
      <w:r w:rsidRPr="00775500">
        <w:t>ул. Советская, д.178</w:t>
      </w:r>
    </w:p>
    <w:p w:rsidR="00037310" w:rsidRPr="00F17638" w:rsidRDefault="00037310" w:rsidP="00775500">
      <w:pPr>
        <w:ind w:firstLine="567"/>
        <w:rPr>
          <w:b/>
          <w:bCs/>
        </w:rPr>
      </w:pPr>
      <w:r w:rsidRPr="00F17638">
        <w:rPr>
          <w:b/>
          <w:bCs/>
        </w:rPr>
        <w:t>Нормативно-правовая база для разработки схемы:</w:t>
      </w:r>
    </w:p>
    <w:p w:rsidR="00037310" w:rsidRPr="00F17638" w:rsidRDefault="00037310" w:rsidP="008D4534">
      <w:pPr>
        <w:pStyle w:val="ListParagraph"/>
        <w:numPr>
          <w:ilvl w:val="0"/>
          <w:numId w:val="17"/>
        </w:numPr>
      </w:pPr>
      <w:r w:rsidRPr="00F17638">
        <w:t>Федеральный закон от 07.12.11 N 416-ФЗ «О водоснабжении и водоотведении»;</w:t>
      </w:r>
    </w:p>
    <w:p w:rsidR="00037310" w:rsidRPr="00F17638" w:rsidRDefault="00037310" w:rsidP="008D4534">
      <w:pPr>
        <w:pStyle w:val="ListParagraph"/>
        <w:numPr>
          <w:ilvl w:val="0"/>
          <w:numId w:val="17"/>
        </w:numPr>
      </w:pPr>
      <w:r w:rsidRPr="00F17638">
        <w:t>Постановление Правительства Российской Федерации от 05.09.2013 № 782                   «О схемах водоснабжения и водоотведения»;</w:t>
      </w:r>
    </w:p>
    <w:p w:rsidR="00037310" w:rsidRPr="00F17638" w:rsidRDefault="00037310" w:rsidP="008D4534">
      <w:pPr>
        <w:pStyle w:val="ListParagraph"/>
        <w:numPr>
          <w:ilvl w:val="0"/>
          <w:numId w:val="17"/>
        </w:numPr>
      </w:pPr>
      <w:r w:rsidRPr="00F17638">
        <w:t>Федеральный закон от 30.12.2004 № 210-ФЗ «Об основах регулирования тарифов организаций коммунального комплекса»;</w:t>
      </w:r>
    </w:p>
    <w:p w:rsidR="00037310" w:rsidRPr="00F17638" w:rsidRDefault="00037310" w:rsidP="008D4534">
      <w:pPr>
        <w:pStyle w:val="ListParagraph"/>
        <w:numPr>
          <w:ilvl w:val="0"/>
          <w:numId w:val="17"/>
        </w:numPr>
      </w:pPr>
      <w:r w:rsidRPr="00F17638">
        <w:t>Федеральный закон от 23.11.2009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rsidR="00037310" w:rsidRPr="00F17638" w:rsidRDefault="00037310" w:rsidP="008D4534">
      <w:pPr>
        <w:pStyle w:val="ListParagraph"/>
        <w:numPr>
          <w:ilvl w:val="0"/>
          <w:numId w:val="17"/>
        </w:numPr>
      </w:pPr>
      <w:r w:rsidRPr="00F17638">
        <w:t>Федеральный закон от 26.03.2003 № 35-ФЗ «Об электроэнергетике»;</w:t>
      </w:r>
    </w:p>
    <w:p w:rsidR="00037310" w:rsidRPr="00F17638" w:rsidRDefault="00037310" w:rsidP="008D4534">
      <w:pPr>
        <w:pStyle w:val="ListParagraph"/>
        <w:numPr>
          <w:ilvl w:val="0"/>
          <w:numId w:val="17"/>
        </w:numPr>
      </w:pPr>
      <w:r w:rsidRPr="00F17638">
        <w:t>Федеральный закон от 06.10.2003 № 131-ФЗ «Об общих принципах организации местного самоуправления в Российской Федерации»;</w:t>
      </w:r>
    </w:p>
    <w:p w:rsidR="00037310" w:rsidRPr="00F17638" w:rsidRDefault="00037310" w:rsidP="008D4534">
      <w:pPr>
        <w:pStyle w:val="ListParagraph"/>
        <w:numPr>
          <w:ilvl w:val="0"/>
          <w:numId w:val="17"/>
        </w:numPr>
      </w:pPr>
      <w:r w:rsidRPr="00F17638">
        <w:t>Градостроительный кодекс Российской Федерации;</w:t>
      </w:r>
    </w:p>
    <w:p w:rsidR="00037310" w:rsidRPr="00F17638" w:rsidRDefault="00037310" w:rsidP="008D4534">
      <w:pPr>
        <w:pStyle w:val="ListParagraph"/>
        <w:numPr>
          <w:ilvl w:val="0"/>
          <w:numId w:val="17"/>
        </w:numPr>
      </w:pPr>
      <w:r w:rsidRPr="00F17638">
        <w:t xml:space="preserve">Устав </w:t>
      </w:r>
      <w:r w:rsidRPr="00041792">
        <w:t>Балашовского  муниципального района;</w:t>
      </w:r>
    </w:p>
    <w:p w:rsidR="00037310" w:rsidRPr="00F17638" w:rsidRDefault="00037310" w:rsidP="008D4534">
      <w:pPr>
        <w:pStyle w:val="ListParagraph"/>
        <w:numPr>
          <w:ilvl w:val="0"/>
          <w:numId w:val="17"/>
        </w:numPr>
      </w:pPr>
      <w:r w:rsidRPr="00F17638">
        <w:t>Приказ Министерства регионального развития Российской Федерации от 10.10.2007 №99 «Об утверждении Методических рекомендаций по разработке инвестиционных программ организаций коммунального комплекса»;</w:t>
      </w:r>
    </w:p>
    <w:p w:rsidR="00037310" w:rsidRPr="00F17638" w:rsidRDefault="00037310" w:rsidP="008D4534">
      <w:pPr>
        <w:pStyle w:val="ListParagraph"/>
        <w:numPr>
          <w:ilvl w:val="0"/>
          <w:numId w:val="17"/>
        </w:numPr>
      </w:pPr>
      <w:r w:rsidRPr="00F17638">
        <w:t>Приказ Министерства регионального развития Российской Федерации от 10.10.2007 №100 «Об утверждении Методических рекомендаций по подготовке технических заданий по разработке инвестиционных программ организаций коммунального комплекса»;</w:t>
      </w:r>
    </w:p>
    <w:p w:rsidR="00037310" w:rsidRPr="00F17638" w:rsidRDefault="00037310" w:rsidP="008D4534">
      <w:pPr>
        <w:pStyle w:val="ListParagraph"/>
        <w:numPr>
          <w:ilvl w:val="0"/>
          <w:numId w:val="17"/>
        </w:numPr>
      </w:pPr>
      <w:r w:rsidRPr="00F17638">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037310" w:rsidRPr="00F17638" w:rsidRDefault="00037310" w:rsidP="008D4534">
      <w:pPr>
        <w:pStyle w:val="ListParagraph"/>
        <w:numPr>
          <w:ilvl w:val="0"/>
          <w:numId w:val="17"/>
        </w:numPr>
      </w:pPr>
      <w:r w:rsidRPr="00F17638">
        <w:t>СП 32.13330.2012 «Канализация. Наружные сети и сооружения». Актуализированная редакция СНИП 2.04.03-85* Утвержден приказом Министерства регионального развития Российской Федерации (Минрегион России) от 29 декабря 2011 г. № 635/11 и введен в действие с 01 января 2013 г;</w:t>
      </w:r>
    </w:p>
    <w:p w:rsidR="00037310" w:rsidRPr="00F17638" w:rsidRDefault="00037310" w:rsidP="008D4534">
      <w:pPr>
        <w:pStyle w:val="ListParagraph"/>
        <w:numPr>
          <w:ilvl w:val="0"/>
          <w:numId w:val="18"/>
        </w:numPr>
      </w:pPr>
      <w:r w:rsidRPr="00F17638">
        <w:t>СНиП 2.04.01-85* «Внутренний водопровод и канализация зданий» (Официальное издание, М.: ГУП ЦПП, 2003. Дата редакции: 01.01.2003).</w:t>
      </w:r>
    </w:p>
    <w:p w:rsidR="00037310" w:rsidRPr="00F17638" w:rsidRDefault="00037310" w:rsidP="008D4534">
      <w:pPr>
        <w:ind w:firstLine="567"/>
        <w:rPr>
          <w:b/>
          <w:bCs/>
        </w:rPr>
      </w:pPr>
      <w:r w:rsidRPr="00F17638">
        <w:rPr>
          <w:b/>
          <w:bCs/>
        </w:rPr>
        <w:t>Цели схемы:</w:t>
      </w:r>
    </w:p>
    <w:p w:rsidR="00037310" w:rsidRPr="00F17638" w:rsidRDefault="00037310" w:rsidP="008D4534">
      <w:pPr>
        <w:pStyle w:val="a5"/>
        <w:numPr>
          <w:ilvl w:val="0"/>
          <w:numId w:val="19"/>
        </w:numPr>
        <w:rPr>
          <w:sz w:val="28"/>
          <w:szCs w:val="28"/>
        </w:rPr>
      </w:pPr>
      <w:r w:rsidRPr="00F17638">
        <w:rPr>
          <w:sz w:val="28"/>
          <w:szCs w:val="28"/>
        </w:rPr>
        <w:t>обеспечение безопасности и надежности систем водоснабжения и водоотведения в соответствии с требованиями технических регламентов;</w:t>
      </w:r>
    </w:p>
    <w:p w:rsidR="00037310" w:rsidRPr="00F17638" w:rsidRDefault="00037310" w:rsidP="008D4534">
      <w:pPr>
        <w:pStyle w:val="a5"/>
        <w:numPr>
          <w:ilvl w:val="0"/>
          <w:numId w:val="19"/>
        </w:numPr>
        <w:rPr>
          <w:sz w:val="28"/>
          <w:szCs w:val="28"/>
        </w:rPr>
      </w:pPr>
      <w:r w:rsidRPr="00F17638">
        <w:rPr>
          <w:sz w:val="28"/>
          <w:szCs w:val="28"/>
        </w:rPr>
        <w:t>обеспечение энергетической эффективности и экологической безопасности снабжения и потребления ресурсов с учетом требований, установленных действующими законами РФ;</w:t>
      </w:r>
    </w:p>
    <w:p w:rsidR="00037310" w:rsidRPr="00F17638" w:rsidRDefault="00037310" w:rsidP="008D4534">
      <w:pPr>
        <w:pStyle w:val="a5"/>
        <w:numPr>
          <w:ilvl w:val="0"/>
          <w:numId w:val="19"/>
        </w:numPr>
        <w:rPr>
          <w:sz w:val="28"/>
          <w:szCs w:val="28"/>
        </w:rPr>
      </w:pPr>
      <w:r w:rsidRPr="00F17638">
        <w:rPr>
          <w:sz w:val="28"/>
          <w:szCs w:val="28"/>
        </w:rPr>
        <w:t>соблюдение баланса экономических интересов ресурсоснабжающих организаций и потребителей;</w:t>
      </w:r>
    </w:p>
    <w:p w:rsidR="00037310" w:rsidRPr="00F17638" w:rsidRDefault="00037310" w:rsidP="008D4534">
      <w:pPr>
        <w:pStyle w:val="a5"/>
        <w:numPr>
          <w:ilvl w:val="0"/>
          <w:numId w:val="19"/>
        </w:numPr>
        <w:rPr>
          <w:sz w:val="28"/>
          <w:szCs w:val="28"/>
        </w:rPr>
      </w:pPr>
      <w:r w:rsidRPr="00F17638">
        <w:rPr>
          <w:sz w:val="28"/>
          <w:szCs w:val="28"/>
        </w:rPr>
        <w:t>минимизации затрат на ресурсоснабжение в расчете на каждого потребителя в долгосрочной перспективе;</w:t>
      </w:r>
    </w:p>
    <w:p w:rsidR="00037310" w:rsidRPr="00F17638" w:rsidRDefault="00037310" w:rsidP="008D4534">
      <w:pPr>
        <w:pStyle w:val="a5"/>
        <w:numPr>
          <w:ilvl w:val="0"/>
          <w:numId w:val="19"/>
        </w:numPr>
        <w:rPr>
          <w:sz w:val="28"/>
          <w:szCs w:val="28"/>
        </w:rPr>
      </w:pPr>
      <w:r w:rsidRPr="00F17638">
        <w:rPr>
          <w:sz w:val="28"/>
          <w:szCs w:val="28"/>
        </w:rPr>
        <w:t>минимизации вредного воздействия на окружающую среду;</w:t>
      </w:r>
    </w:p>
    <w:p w:rsidR="00037310" w:rsidRPr="00F17638" w:rsidRDefault="00037310" w:rsidP="008D4534">
      <w:pPr>
        <w:pStyle w:val="a5"/>
        <w:numPr>
          <w:ilvl w:val="0"/>
          <w:numId w:val="19"/>
        </w:numPr>
        <w:rPr>
          <w:sz w:val="28"/>
          <w:szCs w:val="28"/>
        </w:rPr>
      </w:pPr>
      <w:r w:rsidRPr="00F17638">
        <w:rPr>
          <w:sz w:val="28"/>
          <w:szCs w:val="28"/>
        </w:rPr>
        <w:t>обеспечение не дискриминационных и стабильных условий осуществления предпринимательской деятельности в сфере ресурсоснабжения;</w:t>
      </w:r>
    </w:p>
    <w:p w:rsidR="00037310" w:rsidRPr="00F17638" w:rsidRDefault="00037310" w:rsidP="008D4534">
      <w:pPr>
        <w:pStyle w:val="a5"/>
        <w:numPr>
          <w:ilvl w:val="0"/>
          <w:numId w:val="19"/>
        </w:numPr>
        <w:rPr>
          <w:sz w:val="28"/>
          <w:szCs w:val="28"/>
        </w:rPr>
      </w:pPr>
      <w:r w:rsidRPr="00F17638">
        <w:rPr>
          <w:sz w:val="28"/>
          <w:szCs w:val="28"/>
        </w:rPr>
        <w:t>согласованности схем водоснабжения и водоотведения с иными программами развития сетей инженерно-технического обеспечения;</w:t>
      </w:r>
    </w:p>
    <w:p w:rsidR="00037310" w:rsidRPr="00F17638" w:rsidRDefault="00037310" w:rsidP="008D4534">
      <w:pPr>
        <w:ind w:firstLine="567"/>
        <w:rPr>
          <w:b/>
          <w:bCs/>
        </w:rPr>
      </w:pPr>
      <w:r w:rsidRPr="00F17638">
        <w:rPr>
          <w:b/>
          <w:bCs/>
        </w:rPr>
        <w:t>Способ достижения поставленных целей:</w:t>
      </w:r>
    </w:p>
    <w:p w:rsidR="00037310" w:rsidRPr="00F17638" w:rsidRDefault="00037310" w:rsidP="008D4534">
      <w:pPr>
        <w:ind w:firstLine="567"/>
      </w:pPr>
      <w:r w:rsidRPr="00F17638">
        <w:t>Для достижения поставленных целей следует реализовать следующие мероприятия:</w:t>
      </w:r>
    </w:p>
    <w:p w:rsidR="00037310" w:rsidRPr="00F17638" w:rsidRDefault="00037310" w:rsidP="008D4534">
      <w:pPr>
        <w:pStyle w:val="ListParagraph"/>
        <w:numPr>
          <w:ilvl w:val="0"/>
          <w:numId w:val="20"/>
        </w:numPr>
      </w:pPr>
      <w:r w:rsidRPr="00F17638">
        <w:t>строительство и реконструкция водоводов и магистральных сетей;</w:t>
      </w:r>
    </w:p>
    <w:p w:rsidR="00037310" w:rsidRPr="00F17638" w:rsidRDefault="00037310" w:rsidP="008D4534">
      <w:pPr>
        <w:pStyle w:val="ListParagraph"/>
        <w:numPr>
          <w:ilvl w:val="0"/>
          <w:numId w:val="20"/>
        </w:numPr>
      </w:pPr>
      <w:r w:rsidRPr="00F17638">
        <w:t>реконструкция канализационных сооружений, основных КНС;</w:t>
      </w:r>
    </w:p>
    <w:p w:rsidR="00037310" w:rsidRPr="00F17638" w:rsidRDefault="00037310" w:rsidP="008D4534">
      <w:pPr>
        <w:pStyle w:val="ListParagraph"/>
        <w:numPr>
          <w:ilvl w:val="0"/>
          <w:numId w:val="21"/>
        </w:numPr>
      </w:pPr>
      <w:r w:rsidRPr="00F17638">
        <w:t>снижение вредного воздействия на окружающую среду.</w:t>
      </w:r>
    </w:p>
    <w:p w:rsidR="00037310" w:rsidRPr="00F17638" w:rsidRDefault="00037310" w:rsidP="008D4534">
      <w:pPr>
        <w:ind w:firstLine="567"/>
        <w:rPr>
          <w:b/>
          <w:bCs/>
        </w:rPr>
      </w:pPr>
      <w:r w:rsidRPr="00F17638">
        <w:rPr>
          <w:b/>
          <w:bCs/>
        </w:rPr>
        <w:t>Сроки и этапы реализации мероприятий схемы:</w:t>
      </w:r>
    </w:p>
    <w:p w:rsidR="00037310" w:rsidRPr="00F611E3" w:rsidRDefault="00037310" w:rsidP="00A77C17">
      <w:pPr>
        <w:ind w:firstLine="567"/>
        <w:rPr>
          <w:b/>
          <w:bCs/>
        </w:rPr>
      </w:pPr>
      <w:r>
        <w:rPr>
          <w:b/>
          <w:bCs/>
        </w:rPr>
        <w:t>г. Балашов</w:t>
      </w:r>
    </w:p>
    <w:p w:rsidR="00037310" w:rsidRDefault="00037310" w:rsidP="00A77C17">
      <w:pPr>
        <w:ind w:firstLine="567"/>
      </w:pPr>
      <w:r w:rsidRPr="00E30EA3">
        <w:t>На первый этап 2015-2020 год:</w:t>
      </w:r>
    </w:p>
    <w:p w:rsidR="00037310" w:rsidRPr="00997259" w:rsidRDefault="00037310" w:rsidP="00997259">
      <w:pPr>
        <w:ind w:firstLine="567"/>
        <w:jc w:val="center"/>
      </w:pPr>
      <w:r w:rsidRPr="00997259">
        <w:rPr>
          <w:b/>
          <w:bCs/>
        </w:rPr>
        <w:t>МУП «БЖКХ»</w:t>
      </w:r>
    </w:p>
    <w:p w:rsidR="00037310" w:rsidRPr="00E30EA3" w:rsidRDefault="00037310" w:rsidP="00255739">
      <w:pPr>
        <w:pStyle w:val="ListParagraph"/>
        <w:numPr>
          <w:ilvl w:val="0"/>
          <w:numId w:val="37"/>
        </w:numPr>
      </w:pPr>
      <w:r w:rsidRPr="00E30EA3">
        <w:t>Создание системы диспетчеризации и автоматического управления</w:t>
      </w:r>
    </w:p>
    <w:p w:rsidR="00037310" w:rsidRPr="00E30EA3" w:rsidRDefault="00037310" w:rsidP="00255739">
      <w:pPr>
        <w:pStyle w:val="ListParagraph"/>
        <w:numPr>
          <w:ilvl w:val="0"/>
          <w:numId w:val="37"/>
        </w:numPr>
      </w:pPr>
      <w:r w:rsidRPr="00E30EA3">
        <w:t>Завершение строительства водозабора подземных вод (2-ой очереди 13 скважин)</w:t>
      </w:r>
    </w:p>
    <w:p w:rsidR="00037310" w:rsidRPr="00E30EA3" w:rsidRDefault="00037310" w:rsidP="00255739">
      <w:pPr>
        <w:pStyle w:val="ListParagraph"/>
        <w:numPr>
          <w:ilvl w:val="0"/>
          <w:numId w:val="37"/>
        </w:numPr>
      </w:pPr>
      <w:r w:rsidRPr="00E30EA3">
        <w:t>Реконструкция ветхих водопроводных сетей</w:t>
      </w:r>
    </w:p>
    <w:p w:rsidR="00037310" w:rsidRPr="00E30EA3" w:rsidRDefault="00037310" w:rsidP="00255739">
      <w:pPr>
        <w:pStyle w:val="ListParagraph"/>
        <w:numPr>
          <w:ilvl w:val="0"/>
          <w:numId w:val="37"/>
        </w:numPr>
      </w:pPr>
      <w:r w:rsidRPr="00E30EA3">
        <w:t>Прокладка двух магистральных водоводов Ø 500 мм по ул. Юбилейная – ул. Строителей и по ул. Орджоникидзе, 2 – ул. Орджоникидзе,82/ул. Камышинская</w:t>
      </w:r>
    </w:p>
    <w:p w:rsidR="00037310" w:rsidRPr="00E30EA3" w:rsidRDefault="00037310" w:rsidP="00255739">
      <w:pPr>
        <w:pStyle w:val="ListParagraph"/>
        <w:numPr>
          <w:ilvl w:val="0"/>
          <w:numId w:val="37"/>
        </w:numPr>
      </w:pPr>
      <w:r w:rsidRPr="00E30EA3">
        <w:t>Замена физически устаревшего артезианского насоса марки 24А-18х1 на станции 1-го подъема водозаборных сооружений</w:t>
      </w:r>
    </w:p>
    <w:p w:rsidR="00037310" w:rsidRDefault="00037310" w:rsidP="00255739">
      <w:pPr>
        <w:pStyle w:val="ListParagraph"/>
        <w:numPr>
          <w:ilvl w:val="0"/>
          <w:numId w:val="37"/>
        </w:numPr>
      </w:pPr>
      <w:r w:rsidRPr="00E30EA3">
        <w:t>Приобретение инженерной и автомобильной техники (экскаватор марки ТВЭКС ЕК-8 (2 шт.) общей стоимостью 3,4 млн. руб.; экскаватор марки ТВЭКС 140W –  4,5 млн. руб.; установка горизонтально-направленного бурения марки ХСМG XZ200 - 3,6 млн. руб.; автокран марки КС-35714К-3 КАМАЗ-53605 (4х2) - 4,29 млн. руб.; автомобиль ГАЗ -3309 (вахтовка) – 2 шт. общей стоимостью 1,82 млн. руб., вакуумная машина КО – 503В (бочка) – 2 шт. общей стоимостью 2,02 млн. руб.)</w:t>
      </w:r>
    </w:p>
    <w:p w:rsidR="00037310" w:rsidRDefault="00037310" w:rsidP="00255739">
      <w:pPr>
        <w:pStyle w:val="ListParagraph"/>
        <w:numPr>
          <w:ilvl w:val="0"/>
          <w:numId w:val="37"/>
        </w:numPr>
      </w:pPr>
      <w:r w:rsidRPr="00063183">
        <w:t>Модернизировать хлорное хозяйство насосно-фильтровальной станции с применением бактерицидных ламп или «Анолит»</w:t>
      </w:r>
    </w:p>
    <w:p w:rsidR="00037310" w:rsidRPr="00063183" w:rsidRDefault="00037310" w:rsidP="00063183">
      <w:pPr>
        <w:pStyle w:val="ListParagraph"/>
        <w:numPr>
          <w:ilvl w:val="0"/>
          <w:numId w:val="37"/>
        </w:numPr>
      </w:pPr>
      <w:r w:rsidRPr="00063183">
        <w:t>Замена изношенных водоводов (Ø400 мм – «Старо-солдатского» и «Энергопоезда»; Ø250 мм – «Ерменихинского»), а также, разводящих уличных сетей с увеличением их пропускной способности и необходимых кольцеваний (20,3 км);</w:t>
      </w:r>
    </w:p>
    <w:p w:rsidR="00037310" w:rsidRPr="00063183" w:rsidRDefault="00037310" w:rsidP="00063183">
      <w:pPr>
        <w:pStyle w:val="ListParagraph"/>
        <w:numPr>
          <w:ilvl w:val="0"/>
          <w:numId w:val="37"/>
        </w:numPr>
      </w:pPr>
      <w:r w:rsidRPr="00063183">
        <w:t xml:space="preserve">Подключение жилых домов по ул. Саратовское шоссе к подземному водозабору с прокладкой водоводов Ø200, </w:t>
      </w:r>
      <w:r w:rsidRPr="00063183">
        <w:rPr>
          <w:lang w:val="en-US"/>
        </w:rPr>
        <w:t>L</w:t>
      </w:r>
      <w:r w:rsidRPr="00063183">
        <w:t>=1000м;</w:t>
      </w:r>
    </w:p>
    <w:p w:rsidR="00037310" w:rsidRPr="00063183" w:rsidRDefault="00037310" w:rsidP="00063183">
      <w:pPr>
        <w:pStyle w:val="ListParagraph"/>
        <w:numPr>
          <w:ilvl w:val="0"/>
          <w:numId w:val="37"/>
        </w:numPr>
      </w:pPr>
      <w:r w:rsidRPr="00063183">
        <w:t xml:space="preserve">Подключение перспективной застройки коттеджного поселка по Ртищевскому шоссе к подземному водозабору Ø200, </w:t>
      </w:r>
      <w:r w:rsidRPr="00063183">
        <w:rPr>
          <w:lang w:val="en-US"/>
        </w:rPr>
        <w:t>L</w:t>
      </w:r>
      <w:r w:rsidRPr="00063183">
        <w:t>=1400м;</w:t>
      </w:r>
    </w:p>
    <w:p w:rsidR="00037310" w:rsidRPr="00063183" w:rsidRDefault="00037310" w:rsidP="00063183">
      <w:pPr>
        <w:pStyle w:val="ListParagraph"/>
        <w:numPr>
          <w:ilvl w:val="0"/>
          <w:numId w:val="37"/>
        </w:numPr>
      </w:pPr>
      <w:r w:rsidRPr="00063183">
        <w:t xml:space="preserve">Перекладка водопровода по ул. Щербаковой, Софинского </w:t>
      </w:r>
      <w:r w:rsidRPr="00063183">
        <w:rPr>
          <w:lang w:val="en-US"/>
        </w:rPr>
        <w:t>L</w:t>
      </w:r>
      <w:r w:rsidRPr="00063183">
        <w:t>=400, Ø1300м;</w:t>
      </w:r>
    </w:p>
    <w:p w:rsidR="00037310" w:rsidRPr="00063183" w:rsidRDefault="00037310" w:rsidP="00063183">
      <w:pPr>
        <w:pStyle w:val="ListParagraph"/>
        <w:numPr>
          <w:ilvl w:val="0"/>
          <w:numId w:val="37"/>
        </w:numPr>
      </w:pPr>
      <w:r w:rsidRPr="00063183">
        <w:t xml:space="preserve">Реконструкция подкачивающей станции </w:t>
      </w:r>
      <w:r w:rsidRPr="00063183">
        <w:rPr>
          <w:lang w:val="en-US"/>
        </w:rPr>
        <w:t>III</w:t>
      </w:r>
      <w:r w:rsidRPr="00063183">
        <w:t xml:space="preserve"> подъема железнодорожного водоканала;</w:t>
      </w:r>
    </w:p>
    <w:p w:rsidR="00037310" w:rsidRPr="00E30EA3" w:rsidRDefault="00037310" w:rsidP="00063183">
      <w:pPr>
        <w:pStyle w:val="ListParagraph"/>
        <w:numPr>
          <w:ilvl w:val="0"/>
          <w:numId w:val="37"/>
        </w:numPr>
      </w:pPr>
      <w:r w:rsidRPr="00063183">
        <w:t xml:space="preserve">Перекладка водопровода в микрорайон «Ветлянка» по пер. Новый, ул. Железнодорожная с Ø200 на Ø400, </w:t>
      </w:r>
      <w:r w:rsidRPr="00063183">
        <w:rPr>
          <w:lang w:val="en-US"/>
        </w:rPr>
        <w:t>L</w:t>
      </w:r>
      <w:r w:rsidRPr="00063183">
        <w:t>=1500м.</w:t>
      </w:r>
    </w:p>
    <w:p w:rsidR="00037310" w:rsidRDefault="00037310" w:rsidP="00255739">
      <w:pPr>
        <w:pStyle w:val="ListParagraph"/>
        <w:numPr>
          <w:ilvl w:val="0"/>
          <w:numId w:val="37"/>
        </w:numPr>
      </w:pPr>
      <w:r w:rsidRPr="00E30EA3">
        <w:t>Строительство перспективных сетей 12 км</w:t>
      </w:r>
    </w:p>
    <w:p w:rsidR="00037310" w:rsidRPr="00063183" w:rsidRDefault="00037310" w:rsidP="00B41F01">
      <w:pPr>
        <w:pStyle w:val="ListParagraph"/>
        <w:ind w:left="1287"/>
        <w:jc w:val="center"/>
        <w:rPr>
          <w:b/>
          <w:bCs/>
        </w:rPr>
      </w:pPr>
      <w:r w:rsidRPr="00063183">
        <w:rPr>
          <w:b/>
          <w:bCs/>
        </w:rPr>
        <w:t>ООО «Балтекс Плюс»</w:t>
      </w:r>
    </w:p>
    <w:p w:rsidR="00037310" w:rsidRPr="00E30EA3" w:rsidRDefault="00037310" w:rsidP="00255739">
      <w:pPr>
        <w:pStyle w:val="ListParagraph"/>
        <w:numPr>
          <w:ilvl w:val="0"/>
          <w:numId w:val="37"/>
        </w:numPr>
      </w:pPr>
      <w:r w:rsidRPr="00E30EA3">
        <w:t xml:space="preserve">Прокладка двух магистральных водоводов </w:t>
      </w:r>
      <w:r>
        <w:t>Ø</w:t>
      </w:r>
      <w:r w:rsidRPr="00E30EA3">
        <w:t xml:space="preserve">300 мм по проспекту Космонавтов до участка НФС </w:t>
      </w:r>
    </w:p>
    <w:p w:rsidR="00037310" w:rsidRPr="00E30EA3" w:rsidRDefault="00037310" w:rsidP="00255739">
      <w:pPr>
        <w:pStyle w:val="ListParagraph"/>
        <w:numPr>
          <w:ilvl w:val="0"/>
          <w:numId w:val="37"/>
        </w:numPr>
      </w:pPr>
      <w:r w:rsidRPr="00E30EA3">
        <w:t>Замена запорной арматуры в колодцах на водоводе</w:t>
      </w:r>
    </w:p>
    <w:p w:rsidR="00037310" w:rsidRPr="00E30EA3" w:rsidRDefault="00037310" w:rsidP="00255739">
      <w:pPr>
        <w:pStyle w:val="ListParagraph"/>
        <w:numPr>
          <w:ilvl w:val="0"/>
          <w:numId w:val="37"/>
        </w:numPr>
      </w:pPr>
      <w:r w:rsidRPr="00E30EA3">
        <w:t xml:space="preserve">Установить прибор учета на выходе питьевой воды </w:t>
      </w:r>
      <w:r>
        <w:t>Ø</w:t>
      </w:r>
      <w:r w:rsidRPr="00E30EA3">
        <w:t>400мм</w:t>
      </w:r>
    </w:p>
    <w:p w:rsidR="00037310" w:rsidRPr="00E30EA3" w:rsidRDefault="00037310" w:rsidP="00255739">
      <w:pPr>
        <w:pStyle w:val="ListParagraph"/>
        <w:numPr>
          <w:ilvl w:val="0"/>
          <w:numId w:val="37"/>
        </w:numPr>
      </w:pPr>
      <w:r w:rsidRPr="00E30EA3">
        <w:t>Приобрести в насосную насос марки 1Д350-50 с частотным преобразователем</w:t>
      </w:r>
    </w:p>
    <w:p w:rsidR="00037310" w:rsidRPr="00E30EA3" w:rsidRDefault="00037310" w:rsidP="00255739">
      <w:pPr>
        <w:pStyle w:val="ListParagraph"/>
        <w:numPr>
          <w:ilvl w:val="0"/>
          <w:numId w:val="37"/>
        </w:numPr>
      </w:pPr>
      <w:r w:rsidRPr="00E30EA3">
        <w:t>Приобрести дренажный насос на 5 кВт в насосную БФС №1</w:t>
      </w:r>
    </w:p>
    <w:p w:rsidR="00037310" w:rsidRPr="00E30EA3" w:rsidRDefault="00037310" w:rsidP="00255739">
      <w:pPr>
        <w:pStyle w:val="ListParagraph"/>
        <w:numPr>
          <w:ilvl w:val="0"/>
          <w:numId w:val="37"/>
        </w:numPr>
      </w:pPr>
      <w:r w:rsidRPr="00E30EA3">
        <w:t xml:space="preserve">Замена фактически устаревшего водовода </w:t>
      </w:r>
      <w:r w:rsidRPr="009C2A53">
        <w:t xml:space="preserve">Ø </w:t>
      </w:r>
      <w:r w:rsidRPr="00E30EA3">
        <w:t xml:space="preserve">250мм на </w:t>
      </w:r>
      <w:r>
        <w:t>Ø</w:t>
      </w:r>
      <w:r w:rsidRPr="00E30EA3">
        <w:t>200мм – пластик (кольцо)</w:t>
      </w:r>
    </w:p>
    <w:p w:rsidR="00037310" w:rsidRPr="00E30EA3" w:rsidRDefault="00037310" w:rsidP="00255739">
      <w:pPr>
        <w:pStyle w:val="ListParagraph"/>
        <w:numPr>
          <w:ilvl w:val="0"/>
          <w:numId w:val="37"/>
        </w:numPr>
      </w:pPr>
      <w:r w:rsidRPr="00E30EA3">
        <w:t xml:space="preserve">Замена запорной арматуры на кольце предприятия </w:t>
      </w:r>
      <w:r>
        <w:t>Ø</w:t>
      </w:r>
      <w:r w:rsidRPr="00E30EA3">
        <w:t>200мм</w:t>
      </w:r>
    </w:p>
    <w:p w:rsidR="00037310" w:rsidRPr="00E30EA3" w:rsidRDefault="00037310" w:rsidP="00255739">
      <w:pPr>
        <w:pStyle w:val="ListParagraph"/>
        <w:numPr>
          <w:ilvl w:val="0"/>
          <w:numId w:val="37"/>
        </w:numPr>
      </w:pPr>
      <w:r w:rsidRPr="00E30EA3">
        <w:t>Произвести замену кварцевого песка фракцией 0,8-1,2мм в скорых фильтрах</w:t>
      </w:r>
    </w:p>
    <w:p w:rsidR="00037310" w:rsidRPr="00E30EA3" w:rsidRDefault="00037310" w:rsidP="00255739">
      <w:pPr>
        <w:pStyle w:val="ListParagraph"/>
        <w:numPr>
          <w:ilvl w:val="0"/>
          <w:numId w:val="37"/>
        </w:numPr>
      </w:pPr>
      <w:r w:rsidRPr="00E30EA3">
        <w:t>Приобрести дозатор для дозирования реагента в здание БФС №2</w:t>
      </w:r>
    </w:p>
    <w:p w:rsidR="00037310" w:rsidRPr="00E30EA3" w:rsidRDefault="00037310" w:rsidP="00255739">
      <w:pPr>
        <w:pStyle w:val="ListParagraph"/>
        <w:numPr>
          <w:ilvl w:val="0"/>
          <w:numId w:val="37"/>
        </w:numPr>
      </w:pPr>
      <w:r w:rsidRPr="00E30EA3">
        <w:t>Приобрести прибор для определения мутности и хлора (датчики монтируются на выходе воды потребителю)</w:t>
      </w:r>
    </w:p>
    <w:p w:rsidR="00037310" w:rsidRPr="00E30EA3" w:rsidRDefault="00037310" w:rsidP="00255739">
      <w:pPr>
        <w:pStyle w:val="ListParagraph"/>
        <w:numPr>
          <w:ilvl w:val="0"/>
          <w:numId w:val="37"/>
        </w:numPr>
      </w:pPr>
      <w:r w:rsidRPr="00E30EA3">
        <w:t xml:space="preserve">Приобрести электроприводы с двигателями на задвижки </w:t>
      </w:r>
      <w:r>
        <w:t>Ø</w:t>
      </w:r>
      <w:r w:rsidRPr="00E30EA3">
        <w:t>400мм в здание БФС №2</w:t>
      </w:r>
    </w:p>
    <w:p w:rsidR="00037310" w:rsidRPr="00E30EA3" w:rsidRDefault="00037310" w:rsidP="00255739">
      <w:pPr>
        <w:pStyle w:val="ListParagraph"/>
        <w:numPr>
          <w:ilvl w:val="0"/>
          <w:numId w:val="37"/>
        </w:numPr>
      </w:pPr>
      <w:r w:rsidRPr="00E30EA3">
        <w:t>Переделать схему подачи питьевой воды в здании ХВО, минуя башню</w:t>
      </w:r>
    </w:p>
    <w:p w:rsidR="00037310" w:rsidRPr="00E30EA3" w:rsidRDefault="00037310" w:rsidP="00255739">
      <w:pPr>
        <w:pStyle w:val="ListParagraph"/>
        <w:numPr>
          <w:ilvl w:val="0"/>
          <w:numId w:val="37"/>
        </w:numPr>
      </w:pPr>
      <w:r w:rsidRPr="00E30EA3">
        <w:t xml:space="preserve">Произвести прокладку водовода </w:t>
      </w:r>
      <w:r>
        <w:t>Ø</w:t>
      </w:r>
      <w:r w:rsidRPr="00E30EA3">
        <w:t>100мм - пластик от здания НФС до линии водовода</w:t>
      </w:r>
    </w:p>
    <w:p w:rsidR="00037310" w:rsidRPr="00A23F7C" w:rsidRDefault="00037310" w:rsidP="00B41F01">
      <w:pPr>
        <w:pStyle w:val="ListParagraph"/>
        <w:ind w:left="1287"/>
        <w:jc w:val="center"/>
        <w:rPr>
          <w:b/>
          <w:bCs/>
        </w:rPr>
      </w:pPr>
      <w:r w:rsidRPr="00A23F7C">
        <w:rPr>
          <w:b/>
          <w:bCs/>
        </w:rPr>
        <w:t>МУП «БЖКХ»</w:t>
      </w:r>
    </w:p>
    <w:p w:rsidR="00037310" w:rsidRPr="00A23F7C" w:rsidRDefault="00037310" w:rsidP="00A23F7C">
      <w:pPr>
        <w:pStyle w:val="ListParagraph"/>
        <w:numPr>
          <w:ilvl w:val="0"/>
          <w:numId w:val="37"/>
        </w:numPr>
      </w:pPr>
      <w:r w:rsidRPr="00A23F7C">
        <w:t>Строительство новых городских очистных сооружений канализации мощностью 16,5 тыс. м</w:t>
      </w:r>
      <w:r w:rsidRPr="00A23F7C">
        <w:rPr>
          <w:vertAlign w:val="superscript"/>
        </w:rPr>
        <w:t>3</w:t>
      </w:r>
      <w:r w:rsidRPr="00A23F7C">
        <w:t>/сут. с выделением первой очереди 8,5 тыс. м</w:t>
      </w:r>
      <w:r w:rsidRPr="00A23F7C">
        <w:rPr>
          <w:vertAlign w:val="superscript"/>
        </w:rPr>
        <w:t>3</w:t>
      </w:r>
      <w:r w:rsidRPr="00A23F7C">
        <w:t>/сут;</w:t>
      </w:r>
    </w:p>
    <w:p w:rsidR="00037310" w:rsidRPr="00A23F7C" w:rsidRDefault="00037310" w:rsidP="00A23F7C">
      <w:pPr>
        <w:pStyle w:val="ListParagraph"/>
        <w:numPr>
          <w:ilvl w:val="0"/>
          <w:numId w:val="37"/>
        </w:numPr>
      </w:pPr>
      <w:r w:rsidRPr="00A23F7C">
        <w:t>Строительство канализационных сетей в неканализованной части города в микрорайонах «Ветлянка», «Козловка», «Япония», «Низы» (14 км);</w:t>
      </w:r>
    </w:p>
    <w:p w:rsidR="00037310" w:rsidRPr="00A23F7C" w:rsidRDefault="00037310" w:rsidP="00A23F7C">
      <w:pPr>
        <w:pStyle w:val="ListParagraph"/>
        <w:numPr>
          <w:ilvl w:val="0"/>
          <w:numId w:val="37"/>
        </w:numPr>
      </w:pPr>
      <w:r w:rsidRPr="00A23F7C">
        <w:t>Строительство новых КНС месторасположение которых будет определено при проектировании рабочей стадии проекта (2 шт.)</w:t>
      </w:r>
    </w:p>
    <w:p w:rsidR="00037310" w:rsidRPr="00A23F7C" w:rsidRDefault="00037310" w:rsidP="00A23F7C">
      <w:pPr>
        <w:pStyle w:val="ListParagraph"/>
        <w:numPr>
          <w:ilvl w:val="0"/>
          <w:numId w:val="37"/>
        </w:numPr>
      </w:pPr>
      <w:r w:rsidRPr="00A23F7C">
        <w:t>Поэтапная реконструкция ветхих канализационных сетей (132,7 км)</w:t>
      </w:r>
    </w:p>
    <w:p w:rsidR="00037310" w:rsidRPr="00A23F7C" w:rsidRDefault="00037310" w:rsidP="00A23F7C">
      <w:pPr>
        <w:pStyle w:val="ListParagraph"/>
        <w:numPr>
          <w:ilvl w:val="0"/>
          <w:numId w:val="37"/>
        </w:numPr>
      </w:pPr>
      <w:r w:rsidRPr="00A23F7C">
        <w:t>Реконструкция оборудования КНС (7 шт.)</w:t>
      </w:r>
    </w:p>
    <w:p w:rsidR="00037310" w:rsidRPr="00A23F7C" w:rsidRDefault="00037310" w:rsidP="00A23F7C">
      <w:pPr>
        <w:pStyle w:val="ListParagraph"/>
        <w:numPr>
          <w:ilvl w:val="0"/>
          <w:numId w:val="37"/>
        </w:numPr>
      </w:pPr>
      <w:r w:rsidRPr="00A23F7C">
        <w:t xml:space="preserve">Организация водоотведения микрорайона ул. Нефтяная с проведением полного цикла очистки сточных вод: строительство напорного коллектора от проектируемых очистных сооружении Ø300мм, </w:t>
      </w:r>
      <w:r w:rsidRPr="00A23F7C">
        <w:rPr>
          <w:lang w:val="en-US"/>
        </w:rPr>
        <w:t>L</w:t>
      </w:r>
      <w:r w:rsidRPr="00A23F7C">
        <w:t>=2000 м в две нитки (20000 тыс. руб.). Строительство самотечного коллектора с устройством 150 колодцев (14000 тыс. руб.), устройство 2-х КНС (11000 тыс. руб.);</w:t>
      </w:r>
    </w:p>
    <w:p w:rsidR="00037310" w:rsidRPr="00A23F7C" w:rsidRDefault="00037310" w:rsidP="00A23F7C">
      <w:pPr>
        <w:pStyle w:val="ListParagraph"/>
        <w:numPr>
          <w:ilvl w:val="0"/>
          <w:numId w:val="37"/>
        </w:numPr>
      </w:pPr>
      <w:r w:rsidRPr="00A23F7C">
        <w:t xml:space="preserve">Канализирование пер. Тихий, ул. Яблочкова с перекачкой стоков на КНС №10 включает: строительство напорного коллектора Ø300мм, </w:t>
      </w:r>
      <w:r w:rsidRPr="00A23F7C">
        <w:rPr>
          <w:lang w:val="en-US"/>
        </w:rPr>
        <w:t>L</w:t>
      </w:r>
      <w:r w:rsidRPr="00A23F7C">
        <w:t>=1000м в две нитки (11300 тыс. руб.), самотечного коллектора с устройством 12 колодцев (1900 тыс. руб.), строительство КНС (5500 тыс. руб.);</w:t>
      </w:r>
    </w:p>
    <w:p w:rsidR="00037310" w:rsidRPr="00A23F7C" w:rsidRDefault="00037310" w:rsidP="00A23F7C">
      <w:pPr>
        <w:pStyle w:val="ListParagraph"/>
        <w:numPr>
          <w:ilvl w:val="0"/>
          <w:numId w:val="37"/>
        </w:numPr>
      </w:pPr>
      <w:r w:rsidRPr="00A23F7C">
        <w:t xml:space="preserve">Проектирование и строительство коллектора в проектируемом коттеджном поселке на Ртищевском шоссе в две нитки Ø400, </w:t>
      </w:r>
      <w:r w:rsidRPr="00A23F7C">
        <w:rPr>
          <w:lang w:val="en-US"/>
        </w:rPr>
        <w:t>L</w:t>
      </w:r>
      <w:r w:rsidRPr="00A23F7C">
        <w:t>=3800м;</w:t>
      </w:r>
    </w:p>
    <w:p w:rsidR="00037310" w:rsidRPr="00A23F7C" w:rsidRDefault="00037310" w:rsidP="00A23F7C">
      <w:pPr>
        <w:pStyle w:val="ListParagraph"/>
        <w:numPr>
          <w:ilvl w:val="0"/>
          <w:numId w:val="37"/>
        </w:numPr>
      </w:pPr>
      <w:r w:rsidRPr="00A23F7C">
        <w:t xml:space="preserve">Строительство коллектора по ул. Розы Люксембург, ул. Интернациональная, ул. Гагарина, ул. Луначарского до ул. Советская Ø600, </w:t>
      </w:r>
      <w:r w:rsidRPr="00A23F7C">
        <w:rPr>
          <w:lang w:val="en-US"/>
        </w:rPr>
        <w:t>L</w:t>
      </w:r>
      <w:r w:rsidRPr="00A23F7C">
        <w:t xml:space="preserve">=1000м, Ø300, </w:t>
      </w:r>
      <w:r w:rsidRPr="00A23F7C">
        <w:rPr>
          <w:lang w:val="en-US"/>
        </w:rPr>
        <w:t>L</w:t>
      </w:r>
      <w:r w:rsidRPr="00A23F7C">
        <w:t>=1000;</w:t>
      </w:r>
    </w:p>
    <w:p w:rsidR="00037310" w:rsidRPr="00A23F7C" w:rsidRDefault="00037310" w:rsidP="00A23F7C">
      <w:pPr>
        <w:pStyle w:val="ListParagraph"/>
        <w:numPr>
          <w:ilvl w:val="0"/>
          <w:numId w:val="37"/>
        </w:numPr>
      </w:pPr>
      <w:r w:rsidRPr="00A23F7C">
        <w:t>Реконструкция КНС 2 шт. в микрорайоне «Военный городок»;</w:t>
      </w:r>
    </w:p>
    <w:p w:rsidR="00037310" w:rsidRPr="00A23F7C" w:rsidRDefault="00037310" w:rsidP="00A23F7C">
      <w:pPr>
        <w:pStyle w:val="ListParagraph"/>
        <w:numPr>
          <w:ilvl w:val="0"/>
          <w:numId w:val="37"/>
        </w:numPr>
      </w:pPr>
      <w:r w:rsidRPr="00A23F7C">
        <w:t xml:space="preserve">Реконструкция самотечного коллектора на ул. Автомобилистов до ОСК ООО «КПТ» Ø600, </w:t>
      </w:r>
      <w:r w:rsidRPr="00A23F7C">
        <w:rPr>
          <w:lang w:val="en-US"/>
        </w:rPr>
        <w:t>L</w:t>
      </w:r>
      <w:r w:rsidRPr="00A23F7C">
        <w:t>=4000м;</w:t>
      </w:r>
    </w:p>
    <w:p w:rsidR="00037310" w:rsidRDefault="00037310" w:rsidP="00B41F01">
      <w:pPr>
        <w:pStyle w:val="ListParagraph"/>
        <w:ind w:left="1287"/>
        <w:jc w:val="center"/>
        <w:rPr>
          <w:b/>
          <w:bCs/>
        </w:rPr>
      </w:pPr>
    </w:p>
    <w:p w:rsidR="00037310" w:rsidRDefault="00037310" w:rsidP="00B41F01">
      <w:pPr>
        <w:pStyle w:val="ListParagraph"/>
        <w:ind w:left="1287"/>
        <w:jc w:val="center"/>
        <w:rPr>
          <w:b/>
          <w:bCs/>
        </w:rPr>
      </w:pPr>
      <w:r w:rsidRPr="00A23F7C">
        <w:rPr>
          <w:b/>
          <w:bCs/>
        </w:rPr>
        <w:t>ООО «КПТ»</w:t>
      </w:r>
    </w:p>
    <w:p w:rsidR="00037310" w:rsidRPr="00A23F7C" w:rsidRDefault="00037310" w:rsidP="000412F6">
      <w:pPr>
        <w:pStyle w:val="ListParagraph"/>
        <w:numPr>
          <w:ilvl w:val="0"/>
          <w:numId w:val="37"/>
        </w:numPr>
      </w:pPr>
      <w:r w:rsidRPr="00A23F7C">
        <w:t>Реконструкция КНС №1 и КНС №2 ООО «КПТ»;</w:t>
      </w:r>
    </w:p>
    <w:p w:rsidR="00037310" w:rsidRPr="00A23F7C" w:rsidRDefault="00037310" w:rsidP="00A23F7C">
      <w:pPr>
        <w:pStyle w:val="ListParagraph"/>
        <w:numPr>
          <w:ilvl w:val="0"/>
          <w:numId w:val="37"/>
        </w:numPr>
      </w:pPr>
      <w:r w:rsidRPr="00A23F7C">
        <w:t>Устройство колодца-гасителя Ø 1500мм на КНС №2 - 1 шт.</w:t>
      </w:r>
    </w:p>
    <w:p w:rsidR="00037310" w:rsidRPr="00A23F7C" w:rsidRDefault="00037310" w:rsidP="00A23F7C">
      <w:pPr>
        <w:pStyle w:val="ListParagraph"/>
        <w:numPr>
          <w:ilvl w:val="0"/>
          <w:numId w:val="37"/>
        </w:numPr>
      </w:pPr>
      <w:r w:rsidRPr="00A23F7C">
        <w:t>Установить насос марки СМ 200-150-400/4 на КНС №1 - 1 шт.</w:t>
      </w:r>
    </w:p>
    <w:p w:rsidR="00037310" w:rsidRPr="00A23F7C" w:rsidRDefault="00037310" w:rsidP="00A23F7C">
      <w:pPr>
        <w:pStyle w:val="ListParagraph"/>
        <w:numPr>
          <w:ilvl w:val="0"/>
          <w:numId w:val="37"/>
        </w:numPr>
      </w:pPr>
      <w:r w:rsidRPr="00A23F7C">
        <w:t>Замена запорной и регулирующей арматуры 24 шт. на КНС №1,2</w:t>
      </w:r>
    </w:p>
    <w:p w:rsidR="00037310" w:rsidRPr="00A23F7C" w:rsidRDefault="00037310" w:rsidP="00A23F7C">
      <w:pPr>
        <w:pStyle w:val="ListParagraph"/>
        <w:numPr>
          <w:ilvl w:val="0"/>
          <w:numId w:val="37"/>
        </w:numPr>
      </w:pPr>
      <w:r w:rsidRPr="00A23F7C">
        <w:t>Перекладка участка напорного коллектора Ø 200мм на Ø400 мм от КНС №2 до напорного коллектора - 200 м</w:t>
      </w:r>
    </w:p>
    <w:p w:rsidR="00037310" w:rsidRPr="00A23F7C" w:rsidRDefault="00037310" w:rsidP="00A23F7C">
      <w:pPr>
        <w:pStyle w:val="ListParagraph"/>
        <w:numPr>
          <w:ilvl w:val="0"/>
          <w:numId w:val="37"/>
        </w:numPr>
      </w:pPr>
      <w:r w:rsidRPr="00A23F7C">
        <w:t>Расширение приемной камеры на БОСК</w:t>
      </w:r>
    </w:p>
    <w:p w:rsidR="00037310" w:rsidRPr="00A23F7C" w:rsidRDefault="00037310" w:rsidP="00A23F7C">
      <w:pPr>
        <w:pStyle w:val="ListParagraph"/>
        <w:numPr>
          <w:ilvl w:val="0"/>
          <w:numId w:val="37"/>
        </w:numPr>
      </w:pPr>
      <w:r w:rsidRPr="00A23F7C">
        <w:t>Увеличение пропускной способности водоприемных лотков 300 м</w:t>
      </w:r>
    </w:p>
    <w:p w:rsidR="00037310" w:rsidRPr="00A23F7C" w:rsidRDefault="00037310" w:rsidP="00A23F7C">
      <w:pPr>
        <w:pStyle w:val="ListParagraph"/>
        <w:numPr>
          <w:ilvl w:val="0"/>
          <w:numId w:val="37"/>
        </w:numPr>
      </w:pPr>
      <w:r w:rsidRPr="00A23F7C">
        <w:t>Замена насосов перекачки возвратного ила марки 5Ф12 2 шт.</w:t>
      </w:r>
    </w:p>
    <w:p w:rsidR="00037310" w:rsidRPr="00A23F7C" w:rsidRDefault="00037310" w:rsidP="00A23F7C">
      <w:pPr>
        <w:pStyle w:val="ListParagraph"/>
        <w:numPr>
          <w:ilvl w:val="0"/>
          <w:numId w:val="37"/>
        </w:numPr>
      </w:pPr>
      <w:r w:rsidRPr="00A23F7C">
        <w:t>Создание дополнительной аэрации аэротенков, установка воздуходувки ТВ 80-1,6 1 шт.</w:t>
      </w:r>
    </w:p>
    <w:p w:rsidR="00037310" w:rsidRPr="006A2EF5" w:rsidRDefault="00037310" w:rsidP="00A77C17">
      <w:pPr>
        <w:ind w:left="567"/>
      </w:pPr>
      <w:r w:rsidRPr="006A2EF5">
        <w:t>На второй этап 2021-2025 год:</w:t>
      </w:r>
    </w:p>
    <w:p w:rsidR="00037310" w:rsidRPr="006A2EF5" w:rsidRDefault="00037310" w:rsidP="003F05E3">
      <w:pPr>
        <w:pStyle w:val="ListParagraph"/>
        <w:numPr>
          <w:ilvl w:val="0"/>
          <w:numId w:val="37"/>
        </w:numPr>
        <w:ind w:left="993"/>
      </w:pPr>
      <w:r w:rsidRPr="006A2EF5">
        <w:t>Поэтапная реконструкция водопроводных сетей (475,7 км);</w:t>
      </w:r>
    </w:p>
    <w:p w:rsidR="00037310" w:rsidRPr="006A2EF5" w:rsidRDefault="00037310" w:rsidP="003F05E3">
      <w:pPr>
        <w:pStyle w:val="ListParagraph"/>
        <w:numPr>
          <w:ilvl w:val="0"/>
          <w:numId w:val="37"/>
        </w:numPr>
        <w:ind w:left="993"/>
      </w:pPr>
      <w:r w:rsidRPr="006A2EF5">
        <w:t>Строительство перспективных сетей водоснабжения (12 км).</w:t>
      </w:r>
    </w:p>
    <w:p w:rsidR="00037310" w:rsidRPr="006A2EF5" w:rsidRDefault="00037310" w:rsidP="003F05E3">
      <w:pPr>
        <w:pStyle w:val="ListParagraph"/>
        <w:numPr>
          <w:ilvl w:val="0"/>
          <w:numId w:val="37"/>
        </w:numPr>
        <w:ind w:left="993"/>
      </w:pPr>
      <w:r w:rsidRPr="006A2EF5">
        <w:t>Поэтапная реконструкция ветхих канализационных сетей (132,7 км)</w:t>
      </w:r>
    </w:p>
    <w:p w:rsidR="00037310" w:rsidRPr="00F17638" w:rsidRDefault="00037310" w:rsidP="008D4534">
      <w:pPr>
        <w:ind w:firstLine="567"/>
        <w:rPr>
          <w:b/>
          <w:bCs/>
        </w:rPr>
      </w:pPr>
      <w:r w:rsidRPr="00F17638">
        <w:rPr>
          <w:b/>
          <w:bCs/>
        </w:rPr>
        <w:t>Ожидаемые результаты от реализации мероприятий схемы:</w:t>
      </w:r>
    </w:p>
    <w:p w:rsidR="00037310" w:rsidRPr="00F17638" w:rsidRDefault="00037310" w:rsidP="00B961C7">
      <w:pPr>
        <w:pStyle w:val="ListParagraph"/>
        <w:numPr>
          <w:ilvl w:val="0"/>
          <w:numId w:val="34"/>
        </w:numPr>
      </w:pPr>
      <w:r w:rsidRPr="00F17638">
        <w:t>Повышение качества предоставления коммунальных услуг.</w:t>
      </w:r>
    </w:p>
    <w:p w:rsidR="00037310" w:rsidRPr="00F17638" w:rsidRDefault="00037310" w:rsidP="00B961C7">
      <w:pPr>
        <w:pStyle w:val="ListParagraph"/>
        <w:numPr>
          <w:ilvl w:val="0"/>
          <w:numId w:val="34"/>
        </w:numPr>
      </w:pPr>
      <w:r w:rsidRPr="00F17638">
        <w:t>Реконструкция и замена устаревшего оборудования и сетей.</w:t>
      </w:r>
    </w:p>
    <w:p w:rsidR="00037310" w:rsidRPr="00F17638" w:rsidRDefault="00037310" w:rsidP="00B961C7">
      <w:pPr>
        <w:pStyle w:val="ListParagraph"/>
        <w:numPr>
          <w:ilvl w:val="0"/>
          <w:numId w:val="34"/>
        </w:numPr>
      </w:pPr>
      <w:r w:rsidRPr="00F17638">
        <w:t>Увеличение мощности систем водоснабжения и водоотведения.</w:t>
      </w:r>
    </w:p>
    <w:p w:rsidR="00037310" w:rsidRPr="00F17638" w:rsidRDefault="00037310" w:rsidP="00B961C7">
      <w:pPr>
        <w:pStyle w:val="ListParagraph"/>
        <w:numPr>
          <w:ilvl w:val="0"/>
          <w:numId w:val="34"/>
        </w:numPr>
      </w:pPr>
      <w:r w:rsidRPr="00F17638">
        <w:t xml:space="preserve">Улучшение экологической ситуации на территории МО </w:t>
      </w:r>
      <w:r>
        <w:t>город Балашов</w:t>
      </w:r>
    </w:p>
    <w:p w:rsidR="00037310" w:rsidRPr="00F17638" w:rsidRDefault="00037310" w:rsidP="00B961C7">
      <w:pPr>
        <w:pStyle w:val="ListParagraph"/>
        <w:numPr>
          <w:ilvl w:val="0"/>
          <w:numId w:val="34"/>
        </w:numPr>
      </w:pPr>
      <w:r w:rsidRPr="00F17638">
        <w:t xml:space="preserve">Создание коммунальной инфраструктуры для комфортного проживания населения, а также дальнейшего развития МО </w:t>
      </w:r>
      <w:r>
        <w:t>город Балашов</w:t>
      </w:r>
      <w:r w:rsidRPr="00F17638">
        <w:t>.</w:t>
      </w:r>
    </w:p>
    <w:p w:rsidR="00037310" w:rsidRPr="00F17638" w:rsidRDefault="00037310" w:rsidP="008D4534">
      <w:pPr>
        <w:pStyle w:val="Heading1"/>
        <w:spacing w:before="200" w:after="240"/>
        <w:jc w:val="center"/>
        <w:rPr>
          <w:rFonts w:ascii="Times New Roman" w:hAnsi="Times New Roman" w:cs="Times New Roman"/>
          <w:color w:val="auto"/>
        </w:rPr>
      </w:pPr>
      <w:r w:rsidRPr="00F17638">
        <w:rPr>
          <w:rFonts w:ascii="Times New Roman" w:hAnsi="Times New Roman" w:cs="Times New Roman"/>
        </w:rPr>
        <w:br w:type="page"/>
      </w:r>
      <w:bookmarkStart w:id="1" w:name="_Toc427759751"/>
      <w:r w:rsidRPr="00F17638">
        <w:rPr>
          <w:rFonts w:ascii="Times New Roman" w:hAnsi="Times New Roman" w:cs="Times New Roman"/>
          <w:color w:val="auto"/>
        </w:rPr>
        <w:t>Глава 1. Краткое описание</w:t>
      </w:r>
      <w:bookmarkEnd w:id="1"/>
    </w:p>
    <w:p w:rsidR="00037310" w:rsidRDefault="00037310" w:rsidP="00A91427">
      <w:pPr>
        <w:ind w:firstLine="567"/>
      </w:pPr>
      <w:r>
        <w:rPr>
          <w:noProof/>
        </w:rPr>
        <w:pict>
          <v:shape id="Рисунок 2" o:spid="_x0000_s1028" type="#_x0000_t75" style="position:absolute;left:0;text-align:left;margin-left:5.9pt;margin-top:98.8pt;width:300.5pt;height:225pt;z-index:251656704;visibility:visible">
            <v:imagedata r:id="rId8" o:title=""/>
            <w10:wrap type="square"/>
          </v:shape>
        </w:pict>
      </w:r>
      <w:r w:rsidRPr="00A91427">
        <w:t>Муниципальное образование город Балашов входит в состав Саратовской области РФ как самостоятельная административно-территориальная единица. Муниципальное образование город Балашов наделён статусом городского поселения, с административным центром - город Балашов Законом Саратовской области от 01.02.2006 № 10-ЗСО «О муниципальных образованиях,  входящих в состав Балашовского муниципального района».</w:t>
      </w:r>
    </w:p>
    <w:p w:rsidR="00037310" w:rsidRPr="00A91427" w:rsidRDefault="00037310" w:rsidP="00A91427">
      <w:pPr>
        <w:ind w:firstLine="567"/>
      </w:pPr>
      <w:r w:rsidRPr="00A91427">
        <w:t>Город Балашов является городом районного значения.</w:t>
      </w:r>
    </w:p>
    <w:p w:rsidR="00037310" w:rsidRPr="00A91427" w:rsidRDefault="00037310" w:rsidP="00A91427">
      <w:pPr>
        <w:ind w:firstLine="567"/>
      </w:pPr>
      <w:r w:rsidRPr="00A91427">
        <w:t>Город расположен на левом берегу р. Хопер на крайнем юго-западе Саратовской области и является одним из крупных ее городов.</w:t>
      </w:r>
    </w:p>
    <w:p w:rsidR="00037310" w:rsidRPr="00A91427" w:rsidRDefault="00037310" w:rsidP="00A91427">
      <w:pPr>
        <w:ind w:firstLine="567"/>
      </w:pPr>
      <w:r w:rsidRPr="00A91427">
        <w:t>Балашов – город областного подчинения, центр одноименного района в 226</w:t>
      </w:r>
      <w:r>
        <w:t xml:space="preserve"> </w:t>
      </w:r>
      <w:r w:rsidRPr="00A91427">
        <w:t>км от Саратова, железно-дорожный узел на линиях Пенза – Поворино и Тамбов – Петров Вал, на автомобильной дороге – Саратов – Воронеж.</w:t>
      </w:r>
    </w:p>
    <w:p w:rsidR="00037310" w:rsidRPr="00A91427" w:rsidRDefault="00037310" w:rsidP="00A91427">
      <w:pPr>
        <w:ind w:firstLine="567"/>
      </w:pPr>
      <w:r w:rsidRPr="00A91427">
        <w:t xml:space="preserve">Площадь городского поселения составляет 70,81 кв. км. Население насчитывает 92,45 тыс. человек. </w:t>
      </w:r>
    </w:p>
    <w:p w:rsidR="00037310" w:rsidRPr="00A91427" w:rsidRDefault="00037310" w:rsidP="00A91427">
      <w:pPr>
        <w:ind w:firstLine="567"/>
      </w:pPr>
      <w:r w:rsidRPr="00A91427">
        <w:t>Территория Балашовского района граничит на севере с Аркадакским районом, на востоке – с Калининским районом, на юго-востоке – с Самойловским районом,  на юге- с Волгоградской областью, на юго-западе- с Воронежской областью, на северо-западе – с Романовским районом.</w:t>
      </w:r>
    </w:p>
    <w:p w:rsidR="00037310" w:rsidRPr="00A91427" w:rsidRDefault="00037310" w:rsidP="00A91427">
      <w:pPr>
        <w:ind w:firstLine="567"/>
      </w:pPr>
      <w:r w:rsidRPr="00A91427">
        <w:t xml:space="preserve">В 1780 г. указом императрицы Екатерины II бывшему дворцовому селу Балашово был придан статус уездного города. Балашовский уезд вошел в состав Саратовской Губернии. </w:t>
      </w:r>
    </w:p>
    <w:p w:rsidR="00037310" w:rsidRPr="00A91427" w:rsidRDefault="00037310" w:rsidP="00A91427">
      <w:pPr>
        <w:ind w:firstLine="567"/>
      </w:pPr>
      <w:r w:rsidRPr="00A91427">
        <w:t>До 1954 года город Балашов был административным центром одного из прихоперских районов Саратовской области.</w:t>
      </w:r>
    </w:p>
    <w:p w:rsidR="00037310" w:rsidRPr="00A91427" w:rsidRDefault="00037310" w:rsidP="00A91427">
      <w:pPr>
        <w:ind w:firstLine="567"/>
      </w:pPr>
      <w:r w:rsidRPr="00A91427">
        <w:t>В 1954 году указом Президиума Верховного Совета СССР была образована Балашовская область с областным центром в городе Балашове.</w:t>
      </w:r>
    </w:p>
    <w:p w:rsidR="00037310" w:rsidRPr="00A91427" w:rsidRDefault="00037310" w:rsidP="00A91427">
      <w:pPr>
        <w:ind w:firstLine="567"/>
      </w:pPr>
      <w:r w:rsidRPr="00A91427">
        <w:t>Область просуществовала четыре года и в 1958 году после ее ликвидации город вновь стал районным центром Балашовского района. Это были годы строительства, промышленного, культурного развития города.</w:t>
      </w:r>
    </w:p>
    <w:p w:rsidR="00037310" w:rsidRPr="00A91427" w:rsidRDefault="00037310" w:rsidP="00A91427">
      <w:pPr>
        <w:ind w:firstLine="567"/>
      </w:pPr>
      <w:r w:rsidRPr="00A91427">
        <w:t>Город значительно вырос. Благоприятные изменения произошли во всех сферах жизни города, а главное - был заложен хороший фундамент для его дальнейшего роста и развития.</w:t>
      </w:r>
    </w:p>
    <w:p w:rsidR="00037310" w:rsidRPr="00A91427" w:rsidRDefault="00037310" w:rsidP="00A91427">
      <w:pPr>
        <w:ind w:firstLine="567"/>
      </w:pPr>
      <w:r w:rsidRPr="00A91427">
        <w:t xml:space="preserve">На долю центра района — г. Балашова приходится более 90% всего районного промышленного производства. Общее число предприятий и организаций, по данным на конец 2006 г. в городе Балашове — 1040. В сравнении с 2005 г. число предприятий в городе и районе сократилось в среднем на 4-5%. </w:t>
      </w:r>
    </w:p>
    <w:p w:rsidR="00037310" w:rsidRPr="00A91427" w:rsidRDefault="00037310" w:rsidP="00A91427">
      <w:pPr>
        <w:ind w:firstLine="567"/>
      </w:pPr>
      <w:r w:rsidRPr="00A91427">
        <w:t>Промышленный комплекс представлен предприятиями машиностроения и металлообработки, промышленностью строительных материалов, пищевой, легкой,  мукомольно-крупяной и комбикормовой промышленностью.</w:t>
      </w:r>
    </w:p>
    <w:p w:rsidR="00037310" w:rsidRPr="00B82420" w:rsidRDefault="00037310" w:rsidP="00B82420">
      <w:pPr>
        <w:spacing w:before="200" w:after="200"/>
        <w:ind w:firstLine="567"/>
        <w:jc w:val="center"/>
        <w:rPr>
          <w:b/>
          <w:bCs/>
        </w:rPr>
      </w:pPr>
      <w:r w:rsidRPr="00B82420">
        <w:rPr>
          <w:b/>
          <w:bCs/>
        </w:rPr>
        <w:t>Краткая характеристика района.</w:t>
      </w:r>
    </w:p>
    <w:p w:rsidR="00037310" w:rsidRPr="00041792" w:rsidRDefault="00037310" w:rsidP="00B82420">
      <w:pPr>
        <w:ind w:firstLine="567"/>
      </w:pPr>
      <w:r w:rsidRPr="00041792">
        <w:t xml:space="preserve">Город Балашов расположен на левом берегу р. Хопер в пределах Юго-восточного склона  Средне - Русской возвышенности. </w:t>
      </w:r>
    </w:p>
    <w:p w:rsidR="00037310" w:rsidRPr="00041792" w:rsidRDefault="00037310" w:rsidP="00B82420">
      <w:pPr>
        <w:ind w:firstLine="567"/>
      </w:pPr>
      <w:r w:rsidRPr="00041792">
        <w:t>Территория города представляет собой плато, расчлененное оврагами и балками с абсолютными отметками поверхности 110 – 180</w:t>
      </w:r>
      <w:r>
        <w:t xml:space="preserve"> </w:t>
      </w:r>
      <w:r w:rsidRPr="00041792">
        <w:t>м.</w:t>
      </w:r>
    </w:p>
    <w:p w:rsidR="00037310" w:rsidRPr="00041792" w:rsidRDefault="00037310" w:rsidP="00B82420">
      <w:pPr>
        <w:ind w:firstLine="567"/>
      </w:pPr>
      <w:r w:rsidRPr="00041792">
        <w:t>Климат района г. Балашова континентальный с жарким засушливым летом и холодной снежной зимой.</w:t>
      </w:r>
    </w:p>
    <w:p w:rsidR="00037310" w:rsidRPr="00041792" w:rsidRDefault="00037310" w:rsidP="00B82420">
      <w:pPr>
        <w:ind w:firstLine="567"/>
      </w:pPr>
      <w:r w:rsidRPr="00041792">
        <w:t>Средняя годовая температура воздуха        4,3 °С.</w:t>
      </w:r>
    </w:p>
    <w:p w:rsidR="00037310" w:rsidRPr="00041792" w:rsidRDefault="00037310" w:rsidP="00B82420">
      <w:pPr>
        <w:ind w:firstLine="567"/>
      </w:pPr>
      <w:r w:rsidRPr="00041792">
        <w:t>Среднее годовое количество осадков         579 мм.</w:t>
      </w:r>
    </w:p>
    <w:p w:rsidR="00037310" w:rsidRPr="00041792" w:rsidRDefault="00037310" w:rsidP="00B82420">
      <w:pPr>
        <w:ind w:firstLine="567"/>
      </w:pPr>
      <w:r w:rsidRPr="00041792">
        <w:t>Нормальная глубина промерзания               1,4 м.</w:t>
      </w:r>
    </w:p>
    <w:p w:rsidR="00037310" w:rsidRPr="00041792" w:rsidRDefault="00037310" w:rsidP="00B82420">
      <w:pPr>
        <w:ind w:firstLine="567"/>
      </w:pPr>
      <w:r w:rsidRPr="00041792">
        <w:t>Максимальная толщина снежного покрова 0,4 м.</w:t>
      </w:r>
    </w:p>
    <w:p w:rsidR="00037310" w:rsidRDefault="00037310" w:rsidP="00B82420">
      <w:pPr>
        <w:ind w:firstLine="567"/>
      </w:pPr>
      <w:r w:rsidRPr="00041792">
        <w:t xml:space="preserve">Преобладающие ветры: летом – северные, западные и северо-западные; зимой – юго-восточные и юго-западные. </w:t>
      </w:r>
    </w:p>
    <w:p w:rsidR="00037310" w:rsidRPr="00041792" w:rsidRDefault="00037310" w:rsidP="00B82420">
      <w:pPr>
        <w:ind w:firstLine="567"/>
      </w:pPr>
      <w:r w:rsidRPr="00041792">
        <w:t>На территории города на небольших глубинах залегают грунтовые воды типа «верховодки», которые  характеризуются нейтральной реакцией и общей жесткостью до 223 немецких градусов. Воды обладают сульфатной агрессивностью ко всем обычным несульфатостойким цементам.</w:t>
      </w:r>
    </w:p>
    <w:p w:rsidR="00037310" w:rsidRDefault="00037310" w:rsidP="00B82420">
      <w:pPr>
        <w:ind w:firstLine="567"/>
      </w:pPr>
      <w:r w:rsidRPr="00041792">
        <w:t>Источником водоснабжения г. Балашова с 1902 года является река Хопер. Течет река по территории Пензенской, Саратовской, Воронежской и Волгоградской областей России. Хопер - крупнейший левый приток Дона. Полная водосборная площадь реки – 61100 км², длина – 979 км, в том числе в пределах Саратовской области соответственно: 12295 км² и 290 км. Хопер берет  начало в Пензенской области, в пределах Приволжской возвышенности.</w:t>
      </w:r>
    </w:p>
    <w:p w:rsidR="00037310" w:rsidRPr="00041792" w:rsidRDefault="00037310" w:rsidP="00B82420">
      <w:pPr>
        <w:ind w:firstLine="567"/>
      </w:pPr>
      <w:r w:rsidRPr="00041792">
        <w:t xml:space="preserve">Питание преимущественно снеговое. Замерзает Хопер в декабре, лед держится до середины весны. В отдельные годы ледостав неустойчивый. Половодье в апреле — мае. Ширина до 100 м, глубина до 17 м. Рельеф при этом отличается разнообразностью, встречаются как песчаные участки с глиняными перекатами, так и каменистое дно. Течение быстрое. Подход к берегу затруднен. </w:t>
      </w:r>
      <w:r w:rsidRPr="00041792">
        <w:br/>
        <w:t>Общее направление течения реки – на юго-запад через западные районы Саратовской области в Воронежскую область, где она поворачивает на  юго-восток и в  Волгоградской области впадает в реку Дон близ станицы Усть-Хоперская.</w:t>
      </w:r>
    </w:p>
    <w:p w:rsidR="00037310" w:rsidRPr="00041792" w:rsidRDefault="00037310" w:rsidP="00B82420">
      <w:pPr>
        <w:ind w:firstLine="567"/>
      </w:pPr>
      <w:r w:rsidRPr="00041792">
        <w:t>Долина реки хорошо разработана,  преимущественно трапециевидная, местами ящикообразной формы. Ширина долины р. Хопер колеблется от 0,3 - 1,0 км - в верховье, до 10-12 км - в низовье. Правый склон высокий 40-80</w:t>
      </w:r>
      <w:r>
        <w:t xml:space="preserve"> </w:t>
      </w:r>
      <w:r w:rsidRPr="00041792">
        <w:t>м, местами до 120</w:t>
      </w:r>
      <w:r>
        <w:t xml:space="preserve"> </w:t>
      </w:r>
      <w:r w:rsidRPr="00041792">
        <w:t>м, крутой, обрывистый, сильно рассечен, левый - пологий, умеренно крутой, высотой до 40-50</w:t>
      </w:r>
      <w:r>
        <w:t xml:space="preserve"> </w:t>
      </w:r>
      <w:r w:rsidRPr="00041792">
        <w:t>м, с наличием надпойменных террас.</w:t>
      </w:r>
    </w:p>
    <w:p w:rsidR="00037310" w:rsidRPr="00041792" w:rsidRDefault="00037310" w:rsidP="00B82420">
      <w:pPr>
        <w:ind w:firstLine="567"/>
      </w:pPr>
      <w:r w:rsidRPr="00041792">
        <w:t>Пойма двухсторонняя, шириной  от 0,4 –1,0 до 11 –12 км.</w:t>
      </w:r>
    </w:p>
    <w:p w:rsidR="00037310" w:rsidRPr="00041792" w:rsidRDefault="00037310" w:rsidP="00B82420">
      <w:pPr>
        <w:ind w:firstLine="567"/>
      </w:pPr>
      <w:r w:rsidRPr="00041792">
        <w:t>Русло реки Хопер очень извилистое, гидродинамическая ось потока «блуждает» между берегами по всей длине рассматриваемого участка реки.</w:t>
      </w:r>
    </w:p>
    <w:p w:rsidR="00037310" w:rsidRPr="00041792" w:rsidRDefault="00037310" w:rsidP="00B82420">
      <w:pPr>
        <w:ind w:firstLine="567"/>
      </w:pPr>
      <w:r w:rsidRPr="00041792">
        <w:t>Величина коэффициента извилистости русла реки превышает 2,2. Ширина русла составляет 20-30</w:t>
      </w:r>
      <w:r>
        <w:t xml:space="preserve"> </w:t>
      </w:r>
      <w:r w:rsidRPr="00041792">
        <w:t>м в верхнем течении и 100-300 м в нижнем. Глубина воды на плесах достигает 1,5 – 2,0</w:t>
      </w:r>
      <w:r>
        <w:t xml:space="preserve"> </w:t>
      </w:r>
      <w:r w:rsidRPr="00041792">
        <w:t>м., на перекатах 0,3 –1,0 км. Скорости течения на плесах незначительные, на перекатах 0,9 – 1,0 м/сек.</w:t>
      </w:r>
    </w:p>
    <w:p w:rsidR="00037310" w:rsidRPr="00041792" w:rsidRDefault="00037310" w:rsidP="00B82420">
      <w:pPr>
        <w:ind w:firstLine="567"/>
      </w:pPr>
      <w:r w:rsidRPr="00041792">
        <w:t>Район характеризуется равнинным рельефом с небольшим количеством оврагов и лощин, со стороны правого берега реки Хопер в ее системе отмечается первый значительный овраг только в 22 км выше створа водозабора, т.е. в районе верхней границы зоны санитарной охраны. Со стороны правого берега небольшой овраг имеет устье в 2 км выше створа водозабора, а все вышележащие по течению овраги либо затихают по мере приближения к руслу реки, либо весьма удалены от указанного створа.</w:t>
      </w:r>
    </w:p>
    <w:p w:rsidR="00037310" w:rsidRPr="00041792" w:rsidRDefault="00037310" w:rsidP="00B82420">
      <w:pPr>
        <w:ind w:firstLine="567"/>
      </w:pPr>
      <w:r w:rsidRPr="00041792">
        <w:t>Долина реки Хопер характерна пологими склонами и широкой заболоченностью поймы.</w:t>
      </w:r>
    </w:p>
    <w:p w:rsidR="00037310" w:rsidRPr="00041792" w:rsidRDefault="00037310" w:rsidP="00B82420">
      <w:pPr>
        <w:ind w:firstLine="567"/>
      </w:pPr>
      <w:r w:rsidRPr="00041792">
        <w:t>Река Хопер до г. Балашова имеет длину 384 км, площадь водосбора 14300 км</w:t>
      </w:r>
      <w:r w:rsidRPr="00B82420">
        <w:rPr>
          <w:vertAlign w:val="superscript"/>
        </w:rPr>
        <w:t>2</w:t>
      </w:r>
      <w:r w:rsidRPr="00041792">
        <w:t>, средний уклон 0,33%, среднюю высоту водосбора 200</w:t>
      </w:r>
      <w:r>
        <w:t xml:space="preserve"> </w:t>
      </w:r>
      <w:r w:rsidRPr="00041792">
        <w:t>м, лесистость 5%, распаханность 80%.</w:t>
      </w:r>
    </w:p>
    <w:p w:rsidR="00037310" w:rsidRPr="00041792" w:rsidRDefault="00037310" w:rsidP="00B82420">
      <w:pPr>
        <w:ind w:firstLine="567"/>
      </w:pPr>
      <w:r w:rsidRPr="00041792">
        <w:t>Местность, прилегающая к речной долине, представляет собой возвышенную, слабонаклонную на запад равнину с характерным структурно – эрозионным рельефом.</w:t>
      </w:r>
    </w:p>
    <w:p w:rsidR="00037310" w:rsidRPr="00041792" w:rsidRDefault="00037310" w:rsidP="00B82420">
      <w:pPr>
        <w:ind w:firstLine="567"/>
      </w:pPr>
      <w:r w:rsidRPr="00041792">
        <w:t>В 200</w:t>
      </w:r>
      <w:r>
        <w:t xml:space="preserve"> </w:t>
      </w:r>
      <w:r w:rsidRPr="00041792">
        <w:t>м ниже железнодорожного моста в г. Балашове и в 1300м ниже существующего водозабора долина реки расширяется, а река разветвляется на две протоки, более водную правую – «Желудяк» (основное русло) и левую – Старый Хопер.</w:t>
      </w:r>
    </w:p>
    <w:p w:rsidR="00037310" w:rsidRPr="00041792" w:rsidRDefault="00037310" w:rsidP="00B82420">
      <w:pPr>
        <w:ind w:firstLine="567"/>
      </w:pPr>
      <w:r w:rsidRPr="00041792">
        <w:t>Правая протока - «Желудяк» имеет длину около 20 км.</w:t>
      </w:r>
    </w:p>
    <w:p w:rsidR="00037310" w:rsidRPr="00041792" w:rsidRDefault="00037310" w:rsidP="00B82420">
      <w:pPr>
        <w:ind w:firstLine="567"/>
      </w:pPr>
      <w:r w:rsidRPr="00041792">
        <w:t>До водозабора сахарного завода (4-5</w:t>
      </w:r>
      <w:r>
        <w:t xml:space="preserve"> </w:t>
      </w:r>
      <w:r w:rsidRPr="00041792">
        <w:t>км) протока представляет собой плес глубиной 4-5</w:t>
      </w:r>
      <w:r>
        <w:t xml:space="preserve"> </w:t>
      </w:r>
      <w:r w:rsidRPr="00041792">
        <w:t>м, шириной 50-60</w:t>
      </w:r>
      <w:r>
        <w:t xml:space="preserve"> </w:t>
      </w:r>
      <w:r w:rsidRPr="00041792">
        <w:t>м, средние скорости течения не превышают 0,1 м/сек.</w:t>
      </w:r>
    </w:p>
    <w:p w:rsidR="00037310" w:rsidRPr="00041792" w:rsidRDefault="00037310" w:rsidP="00B82420">
      <w:pPr>
        <w:ind w:firstLine="567"/>
      </w:pPr>
      <w:r w:rsidRPr="00041792">
        <w:t>Левая протока - Старый Хопер (длина 17 км).</w:t>
      </w:r>
    </w:p>
    <w:p w:rsidR="00037310" w:rsidRPr="00041792" w:rsidRDefault="00037310" w:rsidP="00B82420">
      <w:pPr>
        <w:ind w:firstLine="567"/>
      </w:pPr>
      <w:r w:rsidRPr="00041792">
        <w:t>До населенного пункта Тростянка характеризуется заросшим у берегов растительностью руслом, имеет ширину в  среднем 100</w:t>
      </w:r>
      <w:r>
        <w:t xml:space="preserve"> </w:t>
      </w:r>
      <w:r w:rsidRPr="00041792">
        <w:t>м и сужается до 60</w:t>
      </w:r>
      <w:r>
        <w:t xml:space="preserve"> </w:t>
      </w:r>
      <w:r w:rsidRPr="00041792">
        <w:t>м и наконец, до 20-30</w:t>
      </w:r>
      <w:r>
        <w:t xml:space="preserve"> </w:t>
      </w:r>
      <w:r w:rsidRPr="00041792">
        <w:t>м. Глубина 1,5-2,0</w:t>
      </w:r>
      <w:r>
        <w:t xml:space="preserve"> </w:t>
      </w:r>
      <w:r w:rsidRPr="00041792">
        <w:t>м, скорости течения меньше 0,02 м/сек.</w:t>
      </w:r>
    </w:p>
    <w:p w:rsidR="00037310" w:rsidRPr="00041792" w:rsidRDefault="00037310" w:rsidP="00B82420">
      <w:pPr>
        <w:ind w:firstLine="567"/>
      </w:pPr>
      <w:r w:rsidRPr="00041792">
        <w:t>Имеются староречья, отмели. Пойма низкая, заросшая кустарником. Выше населенного пункта Тростянка русло реки настолько зарастает, что местами остается лишь узкая полоса по середине его.</w:t>
      </w:r>
    </w:p>
    <w:p w:rsidR="00037310" w:rsidRPr="00041792" w:rsidRDefault="00037310" w:rsidP="00B82420">
      <w:pPr>
        <w:ind w:firstLine="567"/>
      </w:pPr>
      <w:r w:rsidRPr="00041792">
        <w:t>Ниже н.п. Тростянка русло сужается до 10</w:t>
      </w:r>
      <w:r>
        <w:t xml:space="preserve"> </w:t>
      </w:r>
      <w:r w:rsidRPr="00041792">
        <w:t>м, средняя глубина 0,5 –1,0</w:t>
      </w:r>
      <w:r>
        <w:t xml:space="preserve"> </w:t>
      </w:r>
      <w:r w:rsidRPr="00041792">
        <w:t>м, скорость течения 0,1 - 0,3 м/сек, местами течение отсутствует, сильно заросшее, захламленное.</w:t>
      </w:r>
    </w:p>
    <w:p w:rsidR="00037310" w:rsidRPr="00041792" w:rsidRDefault="00037310" w:rsidP="00B82420">
      <w:pPr>
        <w:ind w:firstLine="567"/>
      </w:pPr>
      <w:r w:rsidRPr="00041792">
        <w:t>По ручью Тростянка (L=508</w:t>
      </w:r>
      <w:r>
        <w:t xml:space="preserve"> </w:t>
      </w:r>
      <w:r w:rsidRPr="00041792">
        <w:t>км</w:t>
      </w:r>
      <w:r w:rsidRPr="00B82420">
        <w:rPr>
          <w:vertAlign w:val="superscript"/>
        </w:rPr>
        <w:t>2</w:t>
      </w:r>
      <w:r w:rsidRPr="00041792">
        <w:t>) в протоку Старый Хопер осуществляется сброс промышленных стоков Балашовского комбината плащевых тканей.</w:t>
      </w:r>
    </w:p>
    <w:p w:rsidR="00037310" w:rsidRPr="00041792" w:rsidRDefault="00037310" w:rsidP="00B82420">
      <w:pPr>
        <w:ind w:firstLine="567"/>
      </w:pPr>
      <w:r w:rsidRPr="00041792">
        <w:t>По протоке Старый Хопер проходит 1-2% общего меженного расхода воды реки Хопер.</w:t>
      </w:r>
    </w:p>
    <w:p w:rsidR="00037310" w:rsidRDefault="00037310" w:rsidP="00B82420">
      <w:pPr>
        <w:ind w:firstLine="567"/>
      </w:pPr>
      <w:r w:rsidRPr="00041792">
        <w:t>Для реки Хопер характерно наличие овражной сети, которая достигает западнее реки 45,29 км, при средней долине оврагов 520 м/км</w:t>
      </w:r>
      <w:r w:rsidRPr="00B82420">
        <w:rPr>
          <w:vertAlign w:val="superscript"/>
        </w:rPr>
        <w:t>2</w:t>
      </w:r>
      <w:r>
        <w:t>.</w:t>
      </w:r>
    </w:p>
    <w:p w:rsidR="00037310" w:rsidRPr="00041792" w:rsidRDefault="00037310" w:rsidP="00B82420">
      <w:pPr>
        <w:ind w:firstLine="567"/>
      </w:pPr>
      <w:r w:rsidRPr="00041792">
        <w:t>Максимальные    значения   густоты    эрозии   наблюдаются в районе н.п. Репное – 2,5 км</w:t>
      </w:r>
      <w:r w:rsidRPr="00B82420">
        <w:rPr>
          <w:vertAlign w:val="superscript"/>
        </w:rPr>
        <w:t>2</w:t>
      </w:r>
      <w:r w:rsidRPr="00041792">
        <w:t>.</w:t>
      </w:r>
      <w:r w:rsidRPr="00041792">
        <w:tab/>
        <w:t>Восточнее реки Хопер, где широко развиты ледниковые отложения, средняя заовраженность территории несколько выше – 0,583 км/км</w:t>
      </w:r>
      <w:r w:rsidRPr="00B82420">
        <w:rPr>
          <w:vertAlign w:val="superscript"/>
        </w:rPr>
        <w:t>2</w:t>
      </w:r>
      <w:r w:rsidRPr="00041792">
        <w:t>.</w:t>
      </w:r>
    </w:p>
    <w:p w:rsidR="00037310" w:rsidRPr="00041792" w:rsidRDefault="00037310" w:rsidP="00B82420">
      <w:pPr>
        <w:ind w:firstLine="567"/>
      </w:pPr>
      <w:r w:rsidRPr="00041792">
        <w:t>Общая протяженность эрозионной сети – составляет 66,52 км. Коэффициент густоты эрозии у с. Большой Мелик составляет 1,95 км/км</w:t>
      </w:r>
      <w:r w:rsidRPr="00B82420">
        <w:rPr>
          <w:vertAlign w:val="superscript"/>
        </w:rPr>
        <w:t>2</w:t>
      </w:r>
      <w:r w:rsidRPr="00041792">
        <w:t>.</w:t>
      </w:r>
    </w:p>
    <w:p w:rsidR="00037310" w:rsidRPr="00041792" w:rsidRDefault="00037310" w:rsidP="00B82420">
      <w:pPr>
        <w:ind w:firstLine="567"/>
      </w:pPr>
      <w:r w:rsidRPr="00041792">
        <w:t>Овражная эрозия заиливает реку и водоемы района рыхлым материалом, выносимым из оврагов. Только в Балашовском районе общая площадь оврагов составляет 1189 га, из которых в реке Хопер поступило несколько миллионов твердых наносов.</w:t>
      </w:r>
    </w:p>
    <w:p w:rsidR="00037310" w:rsidRPr="00041792" w:rsidRDefault="00037310" w:rsidP="00B82420">
      <w:pPr>
        <w:ind w:firstLine="567"/>
      </w:pPr>
      <w:r w:rsidRPr="00041792">
        <w:t>Выбор источника водоснабжения из реки Хопер обусловлен отсутствием других источников. Поэтому, при разработке технического задания на водоснабжение и канализацию г. Балашова, Московский ГПИ «Гипрокоммунводоканал» дал заключение о единственном источнике воды для хозяйственно-бытовых и производственных нужд  - поверхностный источник -  река Хопер.</w:t>
      </w:r>
    </w:p>
    <w:p w:rsidR="00037310" w:rsidRPr="00041792" w:rsidRDefault="00037310" w:rsidP="00B82420">
      <w:pPr>
        <w:ind w:firstLine="567"/>
      </w:pPr>
      <w:r w:rsidRPr="00041792">
        <w:t>Река Хопер используется для рыболовства и бытовых нужд населенных пунктов,  расположенных на ее берегах.</w:t>
      </w:r>
    </w:p>
    <w:p w:rsidR="00037310" w:rsidRPr="00041792" w:rsidRDefault="00037310" w:rsidP="00B82420">
      <w:pPr>
        <w:ind w:firstLine="567"/>
      </w:pPr>
      <w:r w:rsidRPr="00041792">
        <w:t>В г. Балашове река Хопер служит источником центрального водоснабжения и приемником сточных вод. По рыбохозяйственному значению река относится к водоему 1 категории.</w:t>
      </w:r>
    </w:p>
    <w:p w:rsidR="00037310" w:rsidRPr="00F17638" w:rsidRDefault="00037310" w:rsidP="008D4534">
      <w:pPr>
        <w:pStyle w:val="Heading1"/>
        <w:spacing w:before="200" w:after="240"/>
        <w:ind w:firstLine="567"/>
        <w:jc w:val="center"/>
        <w:rPr>
          <w:rStyle w:val="IntenseEmphasis"/>
          <w:rFonts w:ascii="Times New Roman" w:hAnsi="Times New Roman" w:cs="Times New Roman"/>
          <w:b/>
          <w:bCs/>
          <w:i w:val="0"/>
          <w:iCs w:val="0"/>
          <w:color w:val="auto"/>
        </w:rPr>
      </w:pPr>
      <w:r w:rsidRPr="00F17638">
        <w:rPr>
          <w:rFonts w:ascii="Times New Roman" w:hAnsi="Times New Roman" w:cs="Times New Roman"/>
        </w:rPr>
        <w:br w:type="page"/>
      </w:r>
      <w:bookmarkStart w:id="2" w:name="_Toc427759752"/>
      <w:r w:rsidRPr="00F17638">
        <w:rPr>
          <w:rStyle w:val="IntenseEmphasis"/>
          <w:rFonts w:ascii="Times New Roman" w:hAnsi="Times New Roman" w:cs="Times New Roman"/>
          <w:b/>
          <w:bCs/>
          <w:i w:val="0"/>
          <w:iCs w:val="0"/>
          <w:color w:val="auto"/>
        </w:rPr>
        <w:t xml:space="preserve">Глава 2. Схема водоснабжения </w:t>
      </w:r>
      <w:r w:rsidRPr="00F17638">
        <w:rPr>
          <w:rFonts w:ascii="Times New Roman" w:hAnsi="Times New Roman" w:cs="Times New Roman"/>
          <w:color w:val="auto"/>
        </w:rPr>
        <w:t xml:space="preserve">МО </w:t>
      </w:r>
      <w:r>
        <w:rPr>
          <w:rFonts w:ascii="Times New Roman" w:hAnsi="Times New Roman" w:cs="Times New Roman"/>
          <w:color w:val="auto"/>
        </w:rPr>
        <w:t>город Балашов</w:t>
      </w:r>
      <w:bookmarkEnd w:id="2"/>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3" w:name="_Toc427759753"/>
      <w:r w:rsidRPr="00F17638">
        <w:rPr>
          <w:rFonts w:ascii="Times New Roman" w:hAnsi="Times New Roman" w:cs="Times New Roman"/>
          <w:color w:val="auto"/>
          <w:sz w:val="28"/>
          <w:szCs w:val="28"/>
        </w:rPr>
        <w:t xml:space="preserve">2.1. Технико-экономическое состояние централизованных систем водоснабжения МО </w:t>
      </w:r>
      <w:r>
        <w:rPr>
          <w:rFonts w:ascii="Times New Roman" w:hAnsi="Times New Roman" w:cs="Times New Roman"/>
          <w:color w:val="auto"/>
          <w:sz w:val="28"/>
          <w:szCs w:val="28"/>
        </w:rPr>
        <w:t>город Балашов</w:t>
      </w:r>
      <w:bookmarkEnd w:id="3"/>
    </w:p>
    <w:p w:rsidR="00037310" w:rsidRPr="00F17638" w:rsidRDefault="00037310" w:rsidP="008D4534">
      <w:pPr>
        <w:pStyle w:val="Heading3"/>
        <w:spacing w:after="240"/>
      </w:pPr>
      <w:bookmarkStart w:id="4" w:name="_Toc427759754"/>
      <w:r w:rsidRPr="00F17638">
        <w:t xml:space="preserve">2.1.1. Описание системы и структуры водоснабжения МО </w:t>
      </w:r>
      <w:r>
        <w:t xml:space="preserve">город Балашов </w:t>
      </w:r>
      <w:r w:rsidRPr="00F17638">
        <w:t xml:space="preserve">и деление территории МО </w:t>
      </w:r>
      <w:r>
        <w:t xml:space="preserve">город Балашов </w:t>
      </w:r>
      <w:r w:rsidRPr="00F17638">
        <w:t>на эксплуатационные зоны</w:t>
      </w:r>
      <w:bookmarkEnd w:id="4"/>
    </w:p>
    <w:p w:rsidR="00037310" w:rsidRPr="00F17638" w:rsidRDefault="00037310" w:rsidP="008D4534">
      <w:pPr>
        <w:ind w:firstLine="567"/>
      </w:pPr>
      <w:r w:rsidRPr="00F17638">
        <w:t xml:space="preserve">Системой водоснабжения называют комплекс сооружений и устройств, обеспечивающий снабжение водой всех потребителей в любое время суток в необходимом количестве и с требуемым качеством. </w:t>
      </w:r>
    </w:p>
    <w:p w:rsidR="00037310" w:rsidRPr="00F17638" w:rsidRDefault="00037310" w:rsidP="008D4534">
      <w:pPr>
        <w:ind w:firstLine="567"/>
      </w:pPr>
      <w:r w:rsidRPr="00F17638">
        <w:t xml:space="preserve">Задачами систем водоснабжения являются: </w:t>
      </w:r>
    </w:p>
    <w:p w:rsidR="00037310" w:rsidRPr="00F17638" w:rsidRDefault="00037310" w:rsidP="00B961C7">
      <w:pPr>
        <w:pStyle w:val="ListParagraph"/>
        <w:numPr>
          <w:ilvl w:val="0"/>
          <w:numId w:val="33"/>
        </w:numPr>
      </w:pPr>
      <w:r w:rsidRPr="00F17638">
        <w:t xml:space="preserve">добыча воды; </w:t>
      </w:r>
    </w:p>
    <w:p w:rsidR="00037310" w:rsidRPr="00F17638" w:rsidRDefault="00037310" w:rsidP="00B961C7">
      <w:pPr>
        <w:pStyle w:val="ListParagraph"/>
        <w:numPr>
          <w:ilvl w:val="0"/>
          <w:numId w:val="33"/>
        </w:numPr>
      </w:pPr>
      <w:r w:rsidRPr="00F17638">
        <w:t xml:space="preserve">при необходимости подача ее к местам обработки и очистки; </w:t>
      </w:r>
    </w:p>
    <w:p w:rsidR="00037310" w:rsidRPr="00F17638" w:rsidRDefault="00037310" w:rsidP="00B961C7">
      <w:pPr>
        <w:pStyle w:val="ListParagraph"/>
        <w:numPr>
          <w:ilvl w:val="0"/>
          <w:numId w:val="33"/>
        </w:numPr>
      </w:pPr>
      <w:r w:rsidRPr="00F17638">
        <w:t xml:space="preserve">хранение воды в специальных резервуарах; </w:t>
      </w:r>
    </w:p>
    <w:p w:rsidR="00037310" w:rsidRPr="00F17638" w:rsidRDefault="00037310" w:rsidP="00B961C7">
      <w:pPr>
        <w:pStyle w:val="ListParagraph"/>
        <w:numPr>
          <w:ilvl w:val="0"/>
          <w:numId w:val="33"/>
        </w:numPr>
      </w:pPr>
      <w:r w:rsidRPr="00F17638">
        <w:t>подача воды в водопроводную сеть к потребителям.</w:t>
      </w:r>
    </w:p>
    <w:p w:rsidR="00037310" w:rsidRPr="00F17638" w:rsidRDefault="00037310" w:rsidP="008D4534">
      <w:pPr>
        <w:ind w:firstLine="567"/>
      </w:pPr>
      <w:r w:rsidRPr="00F17638">
        <w:t xml:space="preserve">Организация системы водоснабжения МО </w:t>
      </w:r>
      <w:r>
        <w:t xml:space="preserve">город Балашов </w:t>
      </w:r>
      <w:r w:rsidRPr="00F17638">
        <w:t xml:space="preserve">происходит на основании сопоставления возможных вариантов с учетом особенностей территорий, требуемых расходов воды на разных этапах развития </w:t>
      </w:r>
      <w:r>
        <w:t>города</w:t>
      </w:r>
      <w:r w:rsidRPr="00F17638">
        <w:t xml:space="preserve">, возможных источников водоснабжения, требований к напорам, качеству воды и гарантированности ее подачи. </w:t>
      </w:r>
    </w:p>
    <w:p w:rsidR="00037310" w:rsidRPr="00F17638" w:rsidRDefault="00037310" w:rsidP="008D4534">
      <w:pPr>
        <w:ind w:firstLine="567"/>
      </w:pPr>
      <w:r w:rsidRPr="00F17638">
        <w:t xml:space="preserve">В целях обеспечения санитарно-эпидемиологической надежности проектируемых и реконструируемых водопроводов хозяйственно-питьевого водоснабжения в местах расположения водозаборных сооружений и окружающих их территориях организуются зоны санитарной охраны (ЗСО). Зона санитарной охраны источника водоснабжения в месте забора воды состоит из трех поясов: первого строгого режима, второго и третьего режимов ограничения. Проекты указанных зон разработаны на основе данных санитарно-топографического обследования территорий, а также гидрологических, инженерно-геологических и топографических материалов. </w:t>
      </w:r>
    </w:p>
    <w:p w:rsidR="00037310" w:rsidRPr="00F17638" w:rsidRDefault="00037310" w:rsidP="008D4534">
      <w:pPr>
        <w:ind w:firstLine="567"/>
      </w:pPr>
      <w:r w:rsidRPr="00F17638">
        <w:t xml:space="preserve">Важнейшим элементом системы водоснабжения МО </w:t>
      </w:r>
      <w:r>
        <w:t xml:space="preserve">город Балашов </w:t>
      </w:r>
      <w:r w:rsidRPr="00F17638">
        <w:t xml:space="preserve">являются водопроводные сети. К сетям водоснабжения предъявляются повышенные требования бесперебойной подачи воды в течение суток в требуемом количестве и надлежащего качества. Сети водопровода подразделяются на магистральные и распределительные. Магистральные линии предназначены в основном для подачи воды транзитом к отдаленным объектам. Они идут в направлении движения основных потоков воды. Магистрали соединяются рядом перемычек для переключений в случае аварии. Распределительные сети подают воду к отдельным объектам, транзитные потоки в них незначительны. </w:t>
      </w:r>
    </w:p>
    <w:p w:rsidR="00037310" w:rsidRPr="00F17638" w:rsidRDefault="00037310" w:rsidP="008D4534">
      <w:pPr>
        <w:ind w:firstLine="567"/>
      </w:pPr>
      <w:r w:rsidRPr="00F17638">
        <w:t xml:space="preserve">Сеть водопровода МО </w:t>
      </w:r>
      <w:r>
        <w:t>город Балашов</w:t>
      </w:r>
      <w:r w:rsidRPr="00F17638">
        <w:t xml:space="preserve"> имеет целесообразную конфигурацию (трассировку) и доставляет воду к объектам по возможности кратчайшим путем. Поэтому форма сети в плане имеет большое значение, особенно с учетом бесперебойности и надежности в подаче воды потребителям. Эти вопросы решаются с учетом рельефа местности, планировки населенного пункта, размещения основных потребителей воды и др. </w:t>
      </w:r>
    </w:p>
    <w:p w:rsidR="00037310" w:rsidRPr="00F17638" w:rsidRDefault="00037310" w:rsidP="008D4534">
      <w:pPr>
        <w:ind w:firstLine="567"/>
      </w:pPr>
      <w:r w:rsidRPr="00F17638">
        <w:t xml:space="preserve">Централизованная система водоснабжения </w:t>
      </w:r>
      <w:r>
        <w:t xml:space="preserve"> </w:t>
      </w:r>
      <w:r w:rsidRPr="00F17638">
        <w:t xml:space="preserve"> в зависимости от местных условий и принятой схемы водоснабжения обеспечивает: </w:t>
      </w:r>
    </w:p>
    <w:p w:rsidR="00037310" w:rsidRPr="00F17638" w:rsidRDefault="00037310" w:rsidP="008D4534">
      <w:pPr>
        <w:ind w:firstLine="567"/>
      </w:pPr>
      <w:r w:rsidRPr="00F17638">
        <w:t xml:space="preserve">– хозяйственно-питьевое водопотребление в жилых и общественных зданиях, нужды коммунально-бытовых предприятий; </w:t>
      </w:r>
    </w:p>
    <w:p w:rsidR="00037310" w:rsidRPr="00F17638" w:rsidRDefault="00037310" w:rsidP="008D4534">
      <w:pPr>
        <w:ind w:firstLine="567"/>
      </w:pPr>
      <w:r w:rsidRPr="00F17638">
        <w:t xml:space="preserve">– хозяйственно-питьевое водопотребление на предприятиях; </w:t>
      </w:r>
    </w:p>
    <w:p w:rsidR="00037310" w:rsidRPr="00F17638" w:rsidRDefault="00037310" w:rsidP="008D4534">
      <w:pPr>
        <w:ind w:firstLine="567"/>
      </w:pPr>
      <w:r w:rsidRPr="00F17638">
        <w:t xml:space="preserve">– производственные нужды промышленных предприятий, где требуется вода питьевого качества или предприятий, для которых экономически нецелесообразно сооружение отдельного водопровода; </w:t>
      </w:r>
    </w:p>
    <w:p w:rsidR="00037310" w:rsidRPr="00F17638" w:rsidRDefault="00037310" w:rsidP="008D4534">
      <w:pPr>
        <w:ind w:firstLine="567"/>
      </w:pPr>
      <w:r w:rsidRPr="00F17638">
        <w:t>– тушение пожаров;</w:t>
      </w:r>
    </w:p>
    <w:p w:rsidR="00037310" w:rsidRPr="00F17638" w:rsidRDefault="00037310" w:rsidP="008D4534">
      <w:pPr>
        <w:ind w:firstLine="567"/>
      </w:pPr>
      <w:r w:rsidRPr="00F17638">
        <w:t>– собственные нужды на промывку водопроводных и канализационных сетей и т.п.</w:t>
      </w:r>
    </w:p>
    <w:p w:rsidR="00037310" w:rsidRPr="00F17638" w:rsidRDefault="00037310" w:rsidP="008D4534">
      <w:pPr>
        <w:ind w:firstLine="567"/>
      </w:pPr>
      <w:r w:rsidRPr="00F17638">
        <w:t xml:space="preserve">Поэтому важнейшей задачей при организации систем водоснабжения МО </w:t>
      </w:r>
      <w:r>
        <w:t xml:space="preserve">город Балашов </w:t>
      </w:r>
      <w:r w:rsidRPr="00F17638">
        <w:t xml:space="preserve">является расчет потребностей </w:t>
      </w:r>
      <w:r>
        <w:t>города</w:t>
      </w:r>
      <w:r w:rsidRPr="00F17638">
        <w:t xml:space="preserve"> в воде, объемов водопотребления на различные нужды. Для систем водоснабжения расчеты совместной работы водоводов, водопроводных сетей, насосных станций и регулирующих емкостей выполняются по следующим характерным режимам подачи воды: </w:t>
      </w:r>
    </w:p>
    <w:p w:rsidR="00037310" w:rsidRPr="00F17638" w:rsidRDefault="00037310" w:rsidP="008D4534">
      <w:pPr>
        <w:ind w:firstLine="567"/>
      </w:pPr>
      <w:r w:rsidRPr="00F17638">
        <w:t xml:space="preserve">– в сутки максимального водопотребления – максимального, среднего и минимального часовых расходов, а также максимального часового расхода и расчетного расхода воды на нужды пожаротушения; </w:t>
      </w:r>
    </w:p>
    <w:p w:rsidR="00037310" w:rsidRPr="00F17638" w:rsidRDefault="00037310" w:rsidP="008D4534">
      <w:pPr>
        <w:ind w:firstLine="567"/>
      </w:pPr>
      <w:r w:rsidRPr="00F17638">
        <w:t xml:space="preserve">– в сутки среднего водопотребления – среднего часового расхода воды; </w:t>
      </w:r>
    </w:p>
    <w:p w:rsidR="00037310" w:rsidRPr="00F17638" w:rsidRDefault="00037310" w:rsidP="008D4534">
      <w:pPr>
        <w:ind w:firstLine="567"/>
      </w:pPr>
      <w:r w:rsidRPr="00F17638">
        <w:t xml:space="preserve">– в сутки минимального водопотребления – минимального часового расхода воды. </w:t>
      </w:r>
    </w:p>
    <w:p w:rsidR="00037310" w:rsidRPr="00F17638" w:rsidRDefault="00037310" w:rsidP="008D4534">
      <w:pPr>
        <w:ind w:firstLine="567"/>
      </w:pPr>
      <w:r w:rsidRPr="00F17638">
        <w:t xml:space="preserve">Таким образом, система водоснабжения МО </w:t>
      </w:r>
      <w:r>
        <w:t>город Балашов</w:t>
      </w:r>
      <w:r w:rsidRPr="00F17638">
        <w:t xml:space="preserve"> представляет собой целый ряд взаимно связанных сооружений и устройств. Все они работают в особом режиме, со своими гидравлическими, физико-химическими и микробиологическими процессами, протекающими в различные сроки. </w:t>
      </w:r>
    </w:p>
    <w:p w:rsidR="00037310" w:rsidRPr="009B06F4" w:rsidRDefault="00037310" w:rsidP="009B06F4">
      <w:pPr>
        <w:ind w:firstLine="567"/>
      </w:pPr>
      <w:r w:rsidRPr="009B06F4">
        <w:t xml:space="preserve">Водоснабжение г. Балашова в настоящее время осуществляется тремя водозаборами с очистными сооружениями, расположенными на реке Хопер в северо-восточной части города: </w:t>
      </w:r>
    </w:p>
    <w:p w:rsidR="00037310" w:rsidRPr="009B06F4" w:rsidRDefault="00037310" w:rsidP="009B06F4">
      <w:pPr>
        <w:ind w:firstLine="567"/>
      </w:pPr>
      <w:r w:rsidRPr="009B06F4">
        <w:t>1. Городские водозаборные сооружения МУП «Балашовское ЖКХ» МО город Балашов производительностью 30 тыс. м</w:t>
      </w:r>
      <w:r w:rsidRPr="009B06F4">
        <w:rPr>
          <w:vertAlign w:val="superscript"/>
        </w:rPr>
        <w:t>3</w:t>
      </w:r>
      <w:r w:rsidRPr="009B06F4">
        <w:t>/сут.</w:t>
      </w:r>
    </w:p>
    <w:p w:rsidR="00037310" w:rsidRPr="009B06F4" w:rsidRDefault="00037310" w:rsidP="009B06F4">
      <w:pPr>
        <w:ind w:firstLine="567"/>
      </w:pPr>
      <w:r w:rsidRPr="009B06F4">
        <w:t>2.  Водозабор ООО «</w:t>
      </w:r>
      <w:r>
        <w:t>Балтекс плюс</w:t>
      </w:r>
      <w:r w:rsidRPr="009B06F4">
        <w:t>» проектной мощностью  28,8 тыс. м</w:t>
      </w:r>
      <w:r w:rsidRPr="009B06F4">
        <w:rPr>
          <w:vertAlign w:val="superscript"/>
        </w:rPr>
        <w:t>3</w:t>
      </w:r>
      <w:r w:rsidRPr="009B06F4">
        <w:t>/сут.</w:t>
      </w:r>
    </w:p>
    <w:p w:rsidR="00037310" w:rsidRPr="009B06F4" w:rsidRDefault="00037310" w:rsidP="009B06F4">
      <w:pPr>
        <w:ind w:firstLine="567"/>
      </w:pPr>
      <w:r w:rsidRPr="009B06F4">
        <w:t>3.  Водозабор Ртищевского территориального участка Юго-Восточной дирекции по тепловодоснабжению мощностью 5 тыс. м</w:t>
      </w:r>
      <w:r w:rsidRPr="009B06F4">
        <w:rPr>
          <w:vertAlign w:val="superscript"/>
        </w:rPr>
        <w:t>3</w:t>
      </w:r>
      <w:r w:rsidRPr="009B06F4">
        <w:t>/сут.</w:t>
      </w:r>
    </w:p>
    <w:p w:rsidR="00037310" w:rsidRPr="00F17638" w:rsidRDefault="00037310" w:rsidP="008D4534">
      <w:pPr>
        <w:pStyle w:val="Heading3"/>
        <w:spacing w:after="240"/>
      </w:pPr>
      <w:bookmarkStart w:id="5" w:name="_Toc427759755"/>
      <w:r w:rsidRPr="00F17638">
        <w:t xml:space="preserve">2.1.2. Описание территорий МО </w:t>
      </w:r>
      <w:r>
        <w:t>город Балашов</w:t>
      </w:r>
      <w:r w:rsidRPr="00F17638">
        <w:t>, не охваченных централизованными системами водоснабжения</w:t>
      </w:r>
      <w:bookmarkEnd w:id="5"/>
    </w:p>
    <w:p w:rsidR="00037310" w:rsidRDefault="00037310" w:rsidP="008D4534">
      <w:pPr>
        <w:ind w:firstLine="567"/>
      </w:pPr>
      <w:r w:rsidRPr="00F17638">
        <w:t xml:space="preserve">В результате проведенного анализа системы водоснабжения МО </w:t>
      </w:r>
      <w:r>
        <w:t>город Балашов</w:t>
      </w:r>
      <w:r w:rsidRPr="00F17638">
        <w:t xml:space="preserve"> было установлено, что централизованн</w:t>
      </w:r>
      <w:r>
        <w:t>ой системой</w:t>
      </w:r>
      <w:r w:rsidRPr="00F17638">
        <w:t xml:space="preserve"> водоснабжения </w:t>
      </w:r>
      <w:r>
        <w:t>охвачено большая часть территории муниципального образования.</w:t>
      </w:r>
    </w:p>
    <w:p w:rsidR="00037310" w:rsidRDefault="00037310" w:rsidP="00032581">
      <w:pPr>
        <w:ind w:firstLine="567"/>
      </w:pPr>
      <w:r w:rsidRPr="00032581">
        <w:t>Территории, не охваченные централизованным водоснабжением</w:t>
      </w:r>
      <w:r>
        <w:t>,</w:t>
      </w:r>
      <w:r w:rsidRPr="00032581">
        <w:t xml:space="preserve"> представляют </w:t>
      </w:r>
      <w:r>
        <w:t>собой</w:t>
      </w:r>
      <w:r w:rsidRPr="00032581">
        <w:t xml:space="preserve"> микрорайоны частного сектора «Ветлянка», «Козловка»</w:t>
      </w:r>
      <w:r>
        <w:t>, «Япония» и «Низы», «Бреевка»</w:t>
      </w:r>
      <w:r w:rsidRPr="00032581">
        <w:t xml:space="preserve"> и население, проживающее в </w:t>
      </w:r>
      <w:r>
        <w:t>них,</w:t>
      </w:r>
      <w:r w:rsidRPr="00032581">
        <w:t xml:space="preserve"> пользуются водоразборными колонками.</w:t>
      </w:r>
    </w:p>
    <w:p w:rsidR="00037310" w:rsidRPr="00F17638" w:rsidRDefault="00037310" w:rsidP="00032581">
      <w:pPr>
        <w:ind w:firstLine="567"/>
      </w:pPr>
      <w:r>
        <w:t>Большая часть населения частного сектора подключены к центральному водоснабжению.</w:t>
      </w:r>
    </w:p>
    <w:p w:rsidR="00037310" w:rsidRPr="00F17638" w:rsidRDefault="00037310" w:rsidP="008D4534">
      <w:pPr>
        <w:pStyle w:val="Heading3"/>
        <w:spacing w:after="240"/>
      </w:pPr>
      <w:bookmarkStart w:id="6" w:name="_Toc427759756"/>
      <w:r w:rsidRPr="00F17638">
        <w:t>2.1.3.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6"/>
    </w:p>
    <w:p w:rsidR="00037310" w:rsidRPr="00F17638" w:rsidRDefault="00037310" w:rsidP="008D4534">
      <w:pPr>
        <w:ind w:firstLine="567"/>
      </w:pPr>
      <w:r w:rsidRPr="00F17638">
        <w:t>Федеральный закон от 7 декабря 2011 г. № 416-ФЗ «О водоснабжении и водоотведении» и постановление правительства РФ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вводят новое понятие в сфере водоснабжения и водоотведения:</w:t>
      </w:r>
    </w:p>
    <w:p w:rsidR="00037310" w:rsidRPr="00F17638" w:rsidRDefault="00037310" w:rsidP="008D4534">
      <w:pPr>
        <w:ind w:firstLine="567"/>
      </w:pPr>
      <w:r w:rsidRPr="00F17638">
        <w:t>- «технологическая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w:t>
      </w:r>
    </w:p>
    <w:p w:rsidR="00037310" w:rsidRPr="00F17638" w:rsidRDefault="00037310" w:rsidP="008D4534">
      <w:pPr>
        <w:ind w:firstLine="567"/>
      </w:pPr>
      <w:r w:rsidRPr="00F17638">
        <w:t xml:space="preserve">Исходя из определения технологической зоны водоснабжения в централизованной системе водоснабжения МО </w:t>
      </w:r>
      <w:r>
        <w:t>город Балашов</w:t>
      </w:r>
      <w:r w:rsidRPr="00F17638">
        <w:t>, можно выделить следующие технологические зоны водоснабжения:</w:t>
      </w:r>
    </w:p>
    <w:p w:rsidR="00037310" w:rsidRPr="00F17638" w:rsidRDefault="00037310" w:rsidP="00B961C7">
      <w:pPr>
        <w:pStyle w:val="ListParagraph"/>
        <w:numPr>
          <w:ilvl w:val="0"/>
          <w:numId w:val="35"/>
        </w:numPr>
      </w:pPr>
      <w:r w:rsidRPr="00F17638">
        <w:t xml:space="preserve">Технологическая зона системы централизованного водоснабжения от водозабора </w:t>
      </w:r>
      <w:r>
        <w:t>г</w:t>
      </w:r>
      <w:r w:rsidRPr="00F17638">
        <w:t xml:space="preserve">. </w:t>
      </w:r>
      <w:r w:rsidRPr="00560826">
        <w:t>Балашов</w:t>
      </w:r>
      <w:r w:rsidRPr="00F17638">
        <w:t>, включающая в себя все сооружения подъема воды, а так же все магистральные и распределительные трубопроводы.</w:t>
      </w:r>
    </w:p>
    <w:p w:rsidR="00037310" w:rsidRPr="00F17638" w:rsidRDefault="00037310" w:rsidP="008D4534">
      <w:pPr>
        <w:pStyle w:val="Heading3"/>
        <w:spacing w:after="240"/>
      </w:pPr>
      <w:bookmarkStart w:id="7" w:name="_Toc427759757"/>
      <w:r w:rsidRPr="00F17638">
        <w:t>2.1.4. Описание результатов технического обследования централизованных систем водоснабжения</w:t>
      </w:r>
      <w:bookmarkEnd w:id="7"/>
    </w:p>
    <w:p w:rsidR="00037310" w:rsidRPr="00F17638" w:rsidRDefault="00037310" w:rsidP="008D4534">
      <w:pPr>
        <w:spacing w:before="120"/>
        <w:ind w:firstLine="567"/>
      </w:pPr>
      <w:r w:rsidRPr="00F17638">
        <w:t>2.1.4.1. Описание состояния существующих источников водоснабжения и водозаборных сооружений</w:t>
      </w:r>
    </w:p>
    <w:p w:rsidR="00037310" w:rsidRPr="0022172B" w:rsidRDefault="00037310" w:rsidP="0022172B">
      <w:pPr>
        <w:ind w:firstLine="567"/>
      </w:pPr>
      <w:r w:rsidRPr="0022172B">
        <w:t xml:space="preserve">Водоснабжение г. Балашова в настоящее время осуществляется тремя водозаборами с очистными сооружениями, расположенными на реке Хопер в северо-восточной части города: </w:t>
      </w:r>
    </w:p>
    <w:p w:rsidR="00037310" w:rsidRPr="00EC43B7" w:rsidRDefault="00037310" w:rsidP="00C74CA8">
      <w:pPr>
        <w:pStyle w:val="ListParagraph"/>
        <w:numPr>
          <w:ilvl w:val="0"/>
          <w:numId w:val="47"/>
        </w:numPr>
      </w:pPr>
      <w:r w:rsidRPr="00EC43B7">
        <w:t>Городские водозаборные сооружения МУП «Балашовское ЖКХ» МО город Балашов производительностью 30 тыс. м</w:t>
      </w:r>
      <w:r w:rsidRPr="00EC43B7">
        <w:rPr>
          <w:vertAlign w:val="superscript"/>
        </w:rPr>
        <w:t>3</w:t>
      </w:r>
      <w:r w:rsidRPr="00EC43B7">
        <w:t>/сут.</w:t>
      </w:r>
    </w:p>
    <w:p w:rsidR="00037310" w:rsidRPr="00EC43B7" w:rsidRDefault="00037310" w:rsidP="00C74CA8">
      <w:pPr>
        <w:pStyle w:val="ListParagraph"/>
        <w:numPr>
          <w:ilvl w:val="0"/>
          <w:numId w:val="47"/>
        </w:numPr>
      </w:pPr>
      <w:r>
        <w:t>В</w:t>
      </w:r>
      <w:r w:rsidRPr="00EC43B7">
        <w:t>одозабор проектной мощностью  28,8 тыс. м</w:t>
      </w:r>
      <w:r w:rsidRPr="00EC43B7">
        <w:rPr>
          <w:vertAlign w:val="superscript"/>
        </w:rPr>
        <w:t>3</w:t>
      </w:r>
      <w:r w:rsidRPr="00EC43B7">
        <w:t>/сут.</w:t>
      </w:r>
      <w:r>
        <w:t xml:space="preserve"> В 2014 году ООО «ГУК» прекратил свою хозяйственную деятельность и эксплуатацию осуществляет ООО «Балтекс плюс».</w:t>
      </w:r>
    </w:p>
    <w:p w:rsidR="00037310" w:rsidRPr="00EC43B7" w:rsidRDefault="00037310" w:rsidP="00C74CA8">
      <w:pPr>
        <w:pStyle w:val="ListParagraph"/>
        <w:numPr>
          <w:ilvl w:val="0"/>
          <w:numId w:val="47"/>
        </w:numPr>
        <w:ind w:left="1276"/>
      </w:pPr>
      <w:r w:rsidRPr="00EC43B7">
        <w:t>Водозабор Ртищевского территориального участка Юго-Восточной д</w:t>
      </w:r>
      <w:r>
        <w:t>и</w:t>
      </w:r>
      <w:r w:rsidRPr="00EC43B7">
        <w:t>рекции по тепловодоснабжению мощностью 5 тыс. м</w:t>
      </w:r>
      <w:r w:rsidRPr="00EC43B7">
        <w:rPr>
          <w:vertAlign w:val="superscript"/>
        </w:rPr>
        <w:t>3</w:t>
      </w:r>
      <w:r w:rsidRPr="00EC43B7">
        <w:t>/сут.</w:t>
      </w:r>
    </w:p>
    <w:p w:rsidR="00037310" w:rsidRDefault="00037310" w:rsidP="0022172B">
      <w:pPr>
        <w:ind w:firstLine="567"/>
      </w:pPr>
      <w:r w:rsidRPr="00485AF8">
        <w:t xml:space="preserve">Насосная станция  </w:t>
      </w:r>
      <w:r w:rsidRPr="00485AF8">
        <w:rPr>
          <w:lang w:val="en-US"/>
        </w:rPr>
        <w:t>I</w:t>
      </w:r>
      <w:r w:rsidRPr="00485AF8">
        <w:t xml:space="preserve"> подъема</w:t>
      </w:r>
      <w:r w:rsidRPr="0022172B">
        <w:t xml:space="preserve"> </w:t>
      </w:r>
      <w:r w:rsidRPr="000365D2">
        <w:rPr>
          <w:b/>
          <w:bCs/>
        </w:rPr>
        <w:t>МУП «БЖКХ»</w:t>
      </w:r>
      <w:r>
        <w:rPr>
          <w:b/>
          <w:bCs/>
        </w:rPr>
        <w:t xml:space="preserve"> </w:t>
      </w:r>
      <w:r w:rsidRPr="0022172B">
        <w:t>предназначена для забора исходной воды и подачи её на насосно-фильтровальный блок. Тип водозабора сифонный (два оголовка  из стальных сифонных труб Ø530</w:t>
      </w:r>
      <w:r>
        <w:t xml:space="preserve"> </w:t>
      </w:r>
      <w:r w:rsidRPr="0022172B">
        <w:t>мм с установленными на них рыбозащитными устройствами РОП 300). Проектная мощность станции 30 000 м³/сутки, оснащена 2-мя насосами марки 24А – 18х01 производительностью 1200</w:t>
      </w:r>
      <w:r>
        <w:t xml:space="preserve"> м³</w:t>
      </w:r>
      <w:r w:rsidRPr="0022172B">
        <w:t xml:space="preserve">/ч; </w:t>
      </w:r>
      <w:r w:rsidRPr="0022172B">
        <w:rPr>
          <w:lang w:val="en-US"/>
        </w:rPr>
        <w:t>N</w:t>
      </w:r>
      <w:r w:rsidRPr="0022172B">
        <w:t xml:space="preserve"> электродвигателя = 250 кВт и 1-м насосом марки 20А-18х01 производительностью 600</w:t>
      </w:r>
      <w:r>
        <w:t xml:space="preserve"> м³</w:t>
      </w:r>
      <w:r w:rsidRPr="0022172B">
        <w:t>/ч; мощность электродвигателя = 75 кВт, который был приобретен вместо одного большого насоса с целью экономии электроэнергии. Используется данный насос в дополнение к основному на период проведения промывки фильтров и при увеличении водопотребления из разводящей системы водоснабжения. Данное мероприятие является энергосберегающим.</w:t>
      </w:r>
    </w:p>
    <w:p w:rsidR="00037310" w:rsidRPr="00C74CA8" w:rsidRDefault="00037310" w:rsidP="00C74CA8">
      <w:pPr>
        <w:ind w:firstLine="567"/>
      </w:pPr>
      <w:r w:rsidRPr="00C74CA8">
        <w:t xml:space="preserve">Водозабор </w:t>
      </w:r>
      <w:r w:rsidRPr="00C74CA8">
        <w:rPr>
          <w:b/>
          <w:bCs/>
        </w:rPr>
        <w:t>ООО «Балтекс плюс»</w:t>
      </w:r>
      <w:r w:rsidRPr="00C74CA8">
        <w:t xml:space="preserve"> обеспечивает подачу воды в хозяйственно-производственные нужды предприятий г. Балашова.</w:t>
      </w:r>
    </w:p>
    <w:p w:rsidR="00037310" w:rsidRPr="00C74CA8" w:rsidRDefault="00037310" w:rsidP="00C74CA8">
      <w:pPr>
        <w:ind w:firstLine="567"/>
      </w:pPr>
      <w:r w:rsidRPr="00C74CA8">
        <w:t>Источник водоснабжения - р. Хопер, левый приток Дона (Азовский бассейн). Забор воды осуществляется береговой насосной станцией I подъема, расположенный на левом берегу реки в северо-восточной части г. Балашова. Максимальная производительность водозабора не превышает 920 м</w:t>
      </w:r>
      <w:r w:rsidRPr="00C74CA8">
        <w:rPr>
          <w:vertAlign w:val="superscript"/>
        </w:rPr>
        <w:t>З</w:t>
      </w:r>
      <w:r w:rsidRPr="00C74CA8">
        <w:t>/час. Режим работы круглосуточный в течение года.</w:t>
      </w:r>
    </w:p>
    <w:p w:rsidR="00037310" w:rsidRPr="00C74CA8" w:rsidRDefault="00037310" w:rsidP="00C74CA8">
      <w:pPr>
        <w:ind w:firstLine="567"/>
      </w:pPr>
      <w:r w:rsidRPr="00C74CA8">
        <w:t xml:space="preserve">Конструктивно водозабор состоит из водоприемника, выполненного в виде железобетонного колодца, глубиной </w:t>
      </w:r>
      <w:r>
        <w:t xml:space="preserve">10 </w:t>
      </w:r>
      <w:r w:rsidRPr="00C74CA8">
        <w:t>м., совмещенного с насосной станцией I подъема:</w:t>
      </w:r>
    </w:p>
    <w:p w:rsidR="00037310" w:rsidRPr="00C74CA8" w:rsidRDefault="00037310" w:rsidP="00350DCA">
      <w:pPr>
        <w:numPr>
          <w:ilvl w:val="0"/>
          <w:numId w:val="52"/>
        </w:numPr>
        <w:ind w:left="426" w:firstLine="425"/>
      </w:pPr>
      <w:r w:rsidRPr="00C74CA8">
        <w:t>двух самотечно-сифонных водоводов 600 мм, подающих воду из реки в водоприемный колодец;</w:t>
      </w:r>
    </w:p>
    <w:p w:rsidR="00037310" w:rsidRPr="00C74CA8" w:rsidRDefault="00037310" w:rsidP="00350DCA">
      <w:pPr>
        <w:numPr>
          <w:ilvl w:val="0"/>
          <w:numId w:val="52"/>
        </w:numPr>
        <w:ind w:left="426" w:firstLine="425"/>
      </w:pPr>
      <w:r w:rsidRPr="00C74CA8">
        <w:t xml:space="preserve">двух напорных водоводов 500 мм, по которым вода подается на станцию II подъема, т.е. в фильтровальную станцию вода подается в смеситель, осветлители, фильтры, коллектор (в коллектор поступает хлорная вода с высоким содержанием хлора) и только потом она самотеком поступает в резервуары по </w:t>
      </w:r>
      <w:r>
        <w:t>1000</w:t>
      </w:r>
      <w:r w:rsidRPr="00C74CA8">
        <w:t>м</w:t>
      </w:r>
      <w:r w:rsidRPr="00C74CA8">
        <w:rPr>
          <w:vertAlign w:val="superscript"/>
        </w:rPr>
        <w:t>3</w:t>
      </w:r>
      <w:r w:rsidRPr="00C74CA8">
        <w:t xml:space="preserve"> каждый.</w:t>
      </w:r>
    </w:p>
    <w:p w:rsidR="00037310" w:rsidRPr="00C74CA8" w:rsidRDefault="00037310" w:rsidP="00C74CA8">
      <w:pPr>
        <w:ind w:firstLine="567"/>
      </w:pPr>
      <w:r w:rsidRPr="00C74CA8">
        <w:t>В створе расположения оголовков имеется постоянное транзитное течение со скоростями 0,16-0,24 м/сек. в межень.</w:t>
      </w:r>
    </w:p>
    <w:p w:rsidR="00037310" w:rsidRPr="00F17638" w:rsidRDefault="00037310" w:rsidP="008D4534">
      <w:pPr>
        <w:spacing w:before="120"/>
        <w:ind w:firstLine="567"/>
      </w:pPr>
      <w:r w:rsidRPr="00F17638">
        <w:t>2.1.4.2.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p w:rsidR="00037310" w:rsidRDefault="00037310" w:rsidP="008D4534">
      <w:pPr>
        <w:ind w:firstLine="567"/>
      </w:pPr>
      <w:r w:rsidRPr="00F17638">
        <w:t xml:space="preserve">В результате проведенного анализа существующих источников водоснабжения МО </w:t>
      </w:r>
      <w:r>
        <w:t>город Балашов</w:t>
      </w:r>
      <w:r w:rsidRPr="00F17638">
        <w:t xml:space="preserve"> были сделаны следующие выводы.</w:t>
      </w:r>
    </w:p>
    <w:p w:rsidR="00037310" w:rsidRDefault="00037310" w:rsidP="00FA6AAC">
      <w:pPr>
        <w:spacing w:before="120" w:after="120"/>
        <w:ind w:firstLine="567"/>
        <w:jc w:val="center"/>
      </w:pPr>
      <w:r w:rsidRPr="000365D2">
        <w:rPr>
          <w:b/>
          <w:bCs/>
        </w:rPr>
        <w:t>МУП «БЖКХ»</w:t>
      </w:r>
    </w:p>
    <w:p w:rsidR="00037310" w:rsidRPr="00AF4225" w:rsidRDefault="00037310" w:rsidP="00FA6AAC">
      <w:pPr>
        <w:spacing w:before="120" w:after="120"/>
        <w:ind w:firstLine="567"/>
        <w:jc w:val="center"/>
      </w:pPr>
      <w:r w:rsidRPr="00AF4225">
        <w:t xml:space="preserve">Техническая характеристика очистных водозаборных сооружений </w:t>
      </w:r>
    </w:p>
    <w:p w:rsidR="00037310" w:rsidRPr="0022172B" w:rsidRDefault="00037310" w:rsidP="0022172B">
      <w:pPr>
        <w:ind w:firstLine="567"/>
      </w:pPr>
      <w:r w:rsidRPr="0022172B">
        <w:t xml:space="preserve">- Площадь земельного участка </w:t>
      </w:r>
      <w:r w:rsidRPr="0022172B">
        <w:tab/>
      </w:r>
      <w:r w:rsidRPr="0022172B">
        <w:tab/>
      </w:r>
      <w:r w:rsidRPr="0022172B">
        <w:tab/>
      </w:r>
      <w:r w:rsidRPr="0022172B">
        <w:tab/>
        <w:t>-         21569 кв. м</w:t>
      </w:r>
    </w:p>
    <w:p w:rsidR="00037310" w:rsidRPr="0022172B" w:rsidRDefault="00037310" w:rsidP="0022172B">
      <w:pPr>
        <w:ind w:firstLine="567"/>
      </w:pPr>
      <w:r w:rsidRPr="0022172B">
        <w:t xml:space="preserve">- Производительность водозаборных сооружений </w:t>
      </w:r>
      <w:r w:rsidRPr="0022172B">
        <w:tab/>
        <w:t>-         30,0 тыс. м³/сутки</w:t>
      </w:r>
    </w:p>
    <w:p w:rsidR="00037310" w:rsidRPr="0022172B" w:rsidRDefault="00037310" w:rsidP="0022172B">
      <w:pPr>
        <w:ind w:firstLine="567"/>
      </w:pPr>
      <w:r w:rsidRPr="0022172B">
        <w:t>- Год ввода в эксплуатацию</w:t>
      </w:r>
      <w:r w:rsidRPr="0022172B">
        <w:tab/>
      </w:r>
      <w:r w:rsidRPr="0022172B">
        <w:tab/>
      </w:r>
      <w:r w:rsidRPr="0022172B">
        <w:tab/>
      </w:r>
      <w:r w:rsidRPr="0022172B">
        <w:tab/>
        <w:t xml:space="preserve">          -         1981</w:t>
      </w:r>
      <w:r>
        <w:t xml:space="preserve"> </w:t>
      </w:r>
      <w:r w:rsidRPr="0022172B">
        <w:t>г.</w:t>
      </w:r>
    </w:p>
    <w:p w:rsidR="00037310" w:rsidRPr="0022172B" w:rsidRDefault="00037310" w:rsidP="00AE630E">
      <w:pPr>
        <w:spacing w:before="120" w:after="120"/>
        <w:ind w:firstLine="567"/>
        <w:jc w:val="center"/>
        <w:rPr>
          <w:b/>
          <w:bCs/>
        </w:rPr>
      </w:pPr>
      <w:r>
        <w:rPr>
          <w:b/>
          <w:bCs/>
        </w:rPr>
        <w:t>Схема очистки воды</w:t>
      </w:r>
    </w:p>
    <w:p w:rsidR="00037310" w:rsidRPr="0022172B" w:rsidRDefault="00037310" w:rsidP="0022172B">
      <w:pPr>
        <w:ind w:firstLine="567"/>
      </w:pPr>
      <w:r w:rsidRPr="0022172B">
        <w:t>Схема очистки воды принята с целью обеспечения ее качества в соответствии с требованиями  ГОСТ. Исходной  водой для НФС служит вода из р. Хопер, которая подается на НФС насосами</w:t>
      </w:r>
      <w:r>
        <w:t xml:space="preserve"> </w:t>
      </w:r>
      <w:r w:rsidRPr="0022172B">
        <w:rPr>
          <w:lang w:val="en-US"/>
        </w:rPr>
        <w:t>I</w:t>
      </w:r>
      <w:r w:rsidRPr="0022172B">
        <w:t xml:space="preserve"> подъема по двум трубопроводам </w:t>
      </w:r>
      <w:r>
        <w:t>Ø</w:t>
      </w:r>
      <w:r w:rsidRPr="0022172B">
        <w:t xml:space="preserve">400 мм, где, пройдя двухступенчатую очистку (отстойники, фильтры), по самостоятельному трубопроводу </w:t>
      </w:r>
      <w:r>
        <w:t>Ø</w:t>
      </w:r>
      <w:r w:rsidRPr="0022172B">
        <w:t xml:space="preserve">600 мм поступает в резервуары чистой воды, отсюда насосами  </w:t>
      </w:r>
      <w:r w:rsidRPr="0022172B">
        <w:rPr>
          <w:lang w:val="en-US"/>
        </w:rPr>
        <w:t>II</w:t>
      </w:r>
      <w:r w:rsidRPr="0022172B">
        <w:t xml:space="preserve"> подъема подается потребителю.</w:t>
      </w:r>
    </w:p>
    <w:p w:rsidR="00037310" w:rsidRPr="0022172B" w:rsidRDefault="00037310" w:rsidP="0022172B">
      <w:pPr>
        <w:ind w:firstLine="567"/>
      </w:pPr>
      <w:r w:rsidRPr="0022172B">
        <w:t xml:space="preserve">Вода в процессе обработки подвергается коагулированию, хлорированию, отстаиванию и фильтрованию. </w:t>
      </w:r>
    </w:p>
    <w:p w:rsidR="00037310" w:rsidRPr="0022172B" w:rsidRDefault="00037310" w:rsidP="0022172B">
      <w:pPr>
        <w:ind w:firstLine="567"/>
      </w:pPr>
      <w:r w:rsidRPr="0022172B">
        <w:t>Речная вода подается в смеситель вихревого типа.  В смесителях происходит смешивание исходной воды с раствором реагентов и хлорной водой. Далее вода подается в камеры реакции вихревого типа, где заканчивается процесс хлопьеобразования.</w:t>
      </w:r>
    </w:p>
    <w:p w:rsidR="00037310" w:rsidRPr="0022172B" w:rsidRDefault="00037310" w:rsidP="0022172B">
      <w:pPr>
        <w:ind w:firstLine="567"/>
      </w:pPr>
      <w:r w:rsidRPr="0022172B">
        <w:t xml:space="preserve">Из камеры реакции через сборные дырчатые трубы поступает в карман перед отстойником (трубопровод </w:t>
      </w:r>
      <w:r>
        <w:t>Ø</w:t>
      </w:r>
      <w:r w:rsidRPr="0022172B">
        <w:t>300 мм), а затем в сам отстойник. В отстойнике происходит осаждение основной массы загрязнений.</w:t>
      </w:r>
    </w:p>
    <w:p w:rsidR="00037310" w:rsidRPr="0022172B" w:rsidRDefault="00037310" w:rsidP="0022172B">
      <w:pPr>
        <w:ind w:firstLine="567"/>
      </w:pPr>
      <w:r w:rsidRPr="0022172B">
        <w:t xml:space="preserve">Из отстойников вода отводится в коллектор сбора осветленной воды (трубопровод </w:t>
      </w:r>
      <w:r>
        <w:t>Ø</w:t>
      </w:r>
      <w:r w:rsidRPr="0022172B">
        <w:t xml:space="preserve"> 600</w:t>
      </w:r>
      <w:r>
        <w:t xml:space="preserve"> </w:t>
      </w:r>
      <w:r w:rsidRPr="0022172B">
        <w:t>мм) и подается на вторую ступень очистки – скорые фильтры.</w:t>
      </w:r>
    </w:p>
    <w:p w:rsidR="00037310" w:rsidRPr="0022172B" w:rsidRDefault="00037310" w:rsidP="0022172B">
      <w:pPr>
        <w:ind w:firstLine="567"/>
      </w:pPr>
      <w:r w:rsidRPr="0022172B">
        <w:t>Пройдя через слой фильтрующего материала (кварцевый песок), вода почти полностью освобождается от взвешенных веществ, микрофлоры  и микроорганизмов.</w:t>
      </w:r>
    </w:p>
    <w:p w:rsidR="00037310" w:rsidRPr="0022172B" w:rsidRDefault="00037310" w:rsidP="0022172B">
      <w:pPr>
        <w:ind w:firstLine="567"/>
      </w:pPr>
      <w:r w:rsidRPr="0022172B">
        <w:t xml:space="preserve">Очищенная вода при помощи распределительной системы труб собирается в коллектор </w:t>
      </w:r>
      <w:r>
        <w:t>Ø</w:t>
      </w:r>
      <w:r w:rsidRPr="0022172B">
        <w:t>600 мм и подвергается вторичному хлорированию, собирается в резервуары чистой воды.</w:t>
      </w:r>
    </w:p>
    <w:p w:rsidR="00037310" w:rsidRPr="0022172B" w:rsidRDefault="00037310" w:rsidP="00AE630E">
      <w:pPr>
        <w:spacing w:before="120" w:after="120"/>
        <w:ind w:firstLine="567"/>
        <w:jc w:val="center"/>
        <w:rPr>
          <w:b/>
          <w:bCs/>
        </w:rPr>
      </w:pPr>
      <w:r w:rsidRPr="0022172B">
        <w:rPr>
          <w:b/>
          <w:bCs/>
        </w:rPr>
        <w:t>Технологические данные НФС</w:t>
      </w:r>
      <w:r>
        <w:rPr>
          <w:b/>
          <w:bCs/>
        </w:rPr>
        <w:t xml:space="preserve"> </w:t>
      </w:r>
    </w:p>
    <w:p w:rsidR="00037310" w:rsidRPr="00EC43B7" w:rsidRDefault="00037310" w:rsidP="00BE5B24">
      <w:pPr>
        <w:ind w:firstLine="567"/>
      </w:pPr>
      <w:r w:rsidRPr="00EC43B7">
        <w:rPr>
          <w:b/>
          <w:bCs/>
        </w:rPr>
        <w:t>1. Насосная станция  I подъема</w:t>
      </w:r>
      <w:r w:rsidRPr="00EC43B7">
        <w:t xml:space="preserve"> предназначена для забора исходной воды и подачи её на насосно-фильтровальный блок. Тип водозабора сифонный (два оголовка  из стальных сифонных труб Ø530</w:t>
      </w:r>
      <w:r>
        <w:t xml:space="preserve"> </w:t>
      </w:r>
      <w:r w:rsidRPr="00EC43B7">
        <w:t>мм с установленными на них рыбозащитными устройствами РОП 300). Проектная мощность станции 30 000 м³/сутки, оснащена 2-мя насосами марки 24А – 18х01 производительностью 1200</w:t>
      </w:r>
      <w:r>
        <w:t xml:space="preserve"> </w:t>
      </w:r>
      <w:r w:rsidRPr="00EC43B7">
        <w:t>м³/ч; N электродвигателя = 250 кВт и 1-м насосом марки 20А-18х01 производительностью 600</w:t>
      </w:r>
      <w:r>
        <w:t xml:space="preserve"> </w:t>
      </w:r>
      <w:r w:rsidRPr="00EC43B7">
        <w:t>м³/ч; мощность электродвигателя = 75 кВт, который был приобретен вместо одного большого насоса с целью экономии электроэнергии. Используется данный насос в дополнение к основному на период проведения промывки фильтров и при увеличении водопотребления из разводящей системы водоснабжения. Данное мероприятие является энергосберегающим.</w:t>
      </w:r>
    </w:p>
    <w:p w:rsidR="00037310" w:rsidRPr="00EC43B7" w:rsidRDefault="00037310" w:rsidP="00BE5B24">
      <w:pPr>
        <w:ind w:firstLine="567"/>
      </w:pPr>
      <w:r w:rsidRPr="00EC43B7">
        <w:rPr>
          <w:b/>
          <w:bCs/>
        </w:rPr>
        <w:t>2. Насосно-фильтровальная станция</w:t>
      </w:r>
      <w:r w:rsidRPr="00EC43B7">
        <w:t xml:space="preserve"> предназначена для очистки и обеззараживания воды. В состав станции входят: насосно-фильтровальный блок (смесители, камеры реакции, отстойники, скорые фильтры); блок реагентного хозяйства (цех коагулирования, склад реагентов); хлораторная;  лаборатории.</w:t>
      </w:r>
    </w:p>
    <w:p w:rsidR="00037310" w:rsidRPr="0022172B" w:rsidRDefault="00037310" w:rsidP="0022172B">
      <w:pPr>
        <w:ind w:firstLine="567"/>
      </w:pPr>
      <w:r>
        <w:rPr>
          <w:b/>
          <w:bCs/>
          <w:i/>
          <w:iCs/>
        </w:rPr>
        <w:t xml:space="preserve">2.1. </w:t>
      </w:r>
      <w:r w:rsidRPr="0022172B">
        <w:rPr>
          <w:b/>
          <w:bCs/>
          <w:i/>
          <w:iCs/>
        </w:rPr>
        <w:t>Смесители.</w:t>
      </w:r>
      <w:r w:rsidRPr="0022172B">
        <w:t xml:space="preserve"> Два смесителя вихревого типа, изготовлены из железобетона, объемом 38</w:t>
      </w:r>
      <w:r>
        <w:t xml:space="preserve"> </w:t>
      </w:r>
      <w:r w:rsidRPr="0022172B">
        <w:t>м³ каждый, выходная скорость 144 м/час, время пребывания воды 1,5-2 мин, производительность 1350 м³/час.</w:t>
      </w:r>
    </w:p>
    <w:p w:rsidR="00037310" w:rsidRPr="0022172B" w:rsidRDefault="00037310" w:rsidP="0022172B">
      <w:pPr>
        <w:ind w:firstLine="567"/>
      </w:pPr>
      <w:r>
        <w:rPr>
          <w:b/>
          <w:bCs/>
          <w:i/>
          <w:iCs/>
        </w:rPr>
        <w:t xml:space="preserve">2.2. </w:t>
      </w:r>
      <w:r w:rsidRPr="0022172B">
        <w:rPr>
          <w:b/>
          <w:bCs/>
          <w:i/>
          <w:iCs/>
        </w:rPr>
        <w:t>Камеры реакции</w:t>
      </w:r>
      <w:r w:rsidRPr="0022172B">
        <w:t xml:space="preserve"> (4 шт.) – вихревого типа, изготовлены из железобетона объемом 50</w:t>
      </w:r>
      <w:r>
        <w:t xml:space="preserve"> </w:t>
      </w:r>
      <w:r w:rsidRPr="0022172B">
        <w:t>м³ каждая, размер в плане 3м х 6м, время пребывания 9 минут, выходная скорость 5 мм/сек, производительность 337,5 м³/час. Подача воды происходит через перфорированную трубу. Сброс осадка из камер реакции может производиться без опорожнения отстойников.</w:t>
      </w:r>
    </w:p>
    <w:p w:rsidR="00037310" w:rsidRPr="0022172B" w:rsidRDefault="00037310" w:rsidP="0022172B">
      <w:pPr>
        <w:ind w:firstLine="567"/>
      </w:pPr>
      <w:r w:rsidRPr="0022172B">
        <w:rPr>
          <w:b/>
          <w:bCs/>
          <w:i/>
          <w:iCs/>
        </w:rPr>
        <w:t>2.3. Горизонтальные отстойники</w:t>
      </w:r>
      <w:r w:rsidRPr="0022172B">
        <w:t xml:space="preserve"> (4 шт.) изготовлены из железобетона, длиной 40</w:t>
      </w:r>
      <w:r>
        <w:t xml:space="preserve"> </w:t>
      </w:r>
      <w:r w:rsidRPr="0022172B">
        <w:t>м, шириной 6</w:t>
      </w:r>
      <w:r>
        <w:t xml:space="preserve"> </w:t>
      </w:r>
      <w:r w:rsidRPr="0022172B">
        <w:t>м, глубиной 4</w:t>
      </w:r>
      <w:r>
        <w:t xml:space="preserve"> </w:t>
      </w:r>
      <w:r w:rsidRPr="0022172B">
        <w:t>м, рабочий объем 940</w:t>
      </w:r>
      <w:r>
        <w:t xml:space="preserve"> </w:t>
      </w:r>
      <w:r w:rsidRPr="0022172B">
        <w:t xml:space="preserve">м³ каждый,  рассчитаны на 2,5 часа отстоя, горизонтальную среднюю скорость движения воды 4,4 мм/с, производительность 337,5 м³/час. Время опорожнения около часа с максимально допустимым расходом 400 л/сек. </w:t>
      </w:r>
    </w:p>
    <w:p w:rsidR="00037310" w:rsidRPr="0022172B" w:rsidRDefault="00037310" w:rsidP="0022172B">
      <w:pPr>
        <w:ind w:firstLine="567"/>
      </w:pPr>
      <w:r w:rsidRPr="0022172B">
        <w:t>При входе и выходе воды из отстойников установлены дырчатые железобетонные перегородки с отверстием 50</w:t>
      </w:r>
      <w:r>
        <w:t xml:space="preserve"> </w:t>
      </w:r>
      <w:r w:rsidRPr="0022172B">
        <w:t>мм. Число отверстий в перегородках может изменяться в ходе эксплуатации, путем закрытия части отверстий деревянными пробками.</w:t>
      </w:r>
    </w:p>
    <w:p w:rsidR="00037310" w:rsidRPr="0022172B" w:rsidRDefault="00037310" w:rsidP="0022172B">
      <w:pPr>
        <w:ind w:firstLine="567"/>
      </w:pPr>
      <w:r>
        <w:rPr>
          <w:b/>
          <w:bCs/>
          <w:i/>
          <w:iCs/>
        </w:rPr>
        <w:t>2.4.</w:t>
      </w:r>
      <w:r w:rsidRPr="0022172B">
        <w:rPr>
          <w:b/>
          <w:bCs/>
          <w:i/>
          <w:iCs/>
        </w:rPr>
        <w:t xml:space="preserve"> Скорые фильтры</w:t>
      </w:r>
      <w:r w:rsidRPr="0022172B">
        <w:t xml:space="preserve"> (8 шт.) изготовлены из железобетона, имеют размер в плане 4,5м х 6м, полезную площадь фильтрации 25</w:t>
      </w:r>
      <w:r>
        <w:t xml:space="preserve"> </w:t>
      </w:r>
      <w:r w:rsidRPr="0022172B">
        <w:t>м². Скорость фильтрации при работе всех фильтров 6,5 м/час, производительность 168,8 м³/час.  Скорые фильтры - с песчаной загрузкой и нисходящей подачей воды. В качестве фильтрующего материала используются: кварцевый песок 1,0 ± 0,63</w:t>
      </w:r>
      <w:r>
        <w:t xml:space="preserve"> </w:t>
      </w:r>
      <w:r w:rsidRPr="0022172B">
        <w:t>мм с уровнем загрузки 1,2</w:t>
      </w:r>
      <w:r>
        <w:t xml:space="preserve"> </w:t>
      </w:r>
      <w:r w:rsidRPr="0022172B">
        <w:t>м; щебень фракции 7,0 ± 1,6</w:t>
      </w:r>
      <w:r>
        <w:t xml:space="preserve"> </w:t>
      </w:r>
      <w:r w:rsidRPr="0022172B">
        <w:t>мм с уровнем загрузки 0,2 – 0,3</w:t>
      </w:r>
      <w:r>
        <w:t xml:space="preserve"> </w:t>
      </w:r>
      <w:r w:rsidRPr="0022172B">
        <w:t>м; поддерживающий слой 0,2</w:t>
      </w:r>
      <w:r>
        <w:t xml:space="preserve"> </w:t>
      </w:r>
      <w:r w:rsidRPr="0022172B">
        <w:t>м из гравия.</w:t>
      </w:r>
    </w:p>
    <w:p w:rsidR="00037310" w:rsidRPr="0022172B" w:rsidRDefault="00037310" w:rsidP="0022172B">
      <w:pPr>
        <w:ind w:firstLine="567"/>
      </w:pPr>
      <w:r w:rsidRPr="0022172B">
        <w:rPr>
          <w:b/>
          <w:bCs/>
          <w:i/>
          <w:iCs/>
        </w:rPr>
        <w:t>2.5. Блок реагентного хозяйства</w:t>
      </w:r>
      <w:r w:rsidRPr="0022172B">
        <w:t xml:space="preserve"> включает в себя склад реагентов; насосный блок; цех коагулирования:  отделение заготовления и дозирования  реагентов. Склад реагентов рассчитан на 500 тонн коагулянта, пристроен к помещению насосно-фильтровального блока. В отделении дозирования реагентов, предусмотрено 4 железобетонных рабочих бака емкостью по 10</w:t>
      </w:r>
      <w:r>
        <w:t xml:space="preserve"> </w:t>
      </w:r>
      <w:r w:rsidRPr="0022172B">
        <w:t>м³ каждый. Отделение для заготовления реагентов состоит из шести железобетонных растворных бака, предназначенных для приготовления раствора реагентов, емкостью по 10</w:t>
      </w:r>
      <w:r>
        <w:t xml:space="preserve"> </w:t>
      </w:r>
      <w:r w:rsidRPr="0022172B">
        <w:t>м³ каждый. Насосы: воздуходувки марки РМК-2 производительностью 30</w:t>
      </w:r>
      <w:r>
        <w:t xml:space="preserve"> </w:t>
      </w:r>
      <w:r w:rsidRPr="0022172B">
        <w:t xml:space="preserve">м³/мин. Для перекачки раствора коагулянта из растворных баков в рабочие установлены насосы (2 рабочих и 2 запасных) АХ 40-25-160, производительностью 6,3 м³/ч., </w:t>
      </w:r>
      <w:r w:rsidRPr="0022172B">
        <w:rPr>
          <w:lang w:val="en-US"/>
        </w:rPr>
        <w:t>N</w:t>
      </w:r>
      <w:r w:rsidRPr="0022172B">
        <w:t xml:space="preserve"> = 3 кВт.</w:t>
      </w:r>
    </w:p>
    <w:p w:rsidR="00037310" w:rsidRPr="0022172B" w:rsidRDefault="00037310" w:rsidP="0022172B">
      <w:pPr>
        <w:ind w:firstLine="567"/>
      </w:pPr>
      <w:r>
        <w:rPr>
          <w:b/>
          <w:bCs/>
          <w:i/>
          <w:iCs/>
        </w:rPr>
        <w:t xml:space="preserve">2.6. </w:t>
      </w:r>
      <w:r w:rsidRPr="0022172B">
        <w:rPr>
          <w:b/>
          <w:bCs/>
          <w:i/>
          <w:iCs/>
        </w:rPr>
        <w:t>Хлораторная</w:t>
      </w:r>
      <w:r w:rsidRPr="0022172B">
        <w:t xml:space="preserve"> расположена на первом этаже насосно-фильтровального блока общей площадью 72</w:t>
      </w:r>
      <w:r>
        <w:t xml:space="preserve"> </w:t>
      </w:r>
      <w:r w:rsidRPr="0022172B">
        <w:t>м².  Оборудована двумя хлораторами для первичного хлорирования типа АГАТ производительностью   12,0 кг/час  и двумя хлораторами типа АГАТ для вторичного хлорирования (АХВ 1000/Р-КЛ – в резерве) той же производительности. Помещение хлораторной оснащено системой вытяжной вентиляции с механическим побуждением, здесь установлен газоанализатор «ИГС - 98».  Имеется водяная завеса.</w:t>
      </w:r>
    </w:p>
    <w:p w:rsidR="00037310" w:rsidRPr="0022172B" w:rsidRDefault="00037310" w:rsidP="0022172B">
      <w:pPr>
        <w:ind w:firstLine="567"/>
      </w:pPr>
      <w:r w:rsidRPr="0022172B">
        <w:rPr>
          <w:b/>
          <w:bCs/>
          <w:i/>
          <w:iCs/>
        </w:rPr>
        <w:t>2.7. Склад хлора</w:t>
      </w:r>
      <w:r w:rsidRPr="0022172B">
        <w:t xml:space="preserve">  общей площадью 75</w:t>
      </w:r>
      <w:r>
        <w:t xml:space="preserve"> </w:t>
      </w:r>
      <w:r w:rsidRPr="0022172B">
        <w:t xml:space="preserve">м² оснащен специальными стеллажами для вертикального хранения баллонов с жидким хлором. Имеется водяная завеса, система контроля утечки газа с газоанализатором «ИГС – 98», приточно-вытяжная вентиляция.   </w:t>
      </w:r>
    </w:p>
    <w:p w:rsidR="00037310" w:rsidRPr="0022172B" w:rsidRDefault="00037310" w:rsidP="0022172B">
      <w:pPr>
        <w:ind w:firstLine="567"/>
      </w:pPr>
      <w:r w:rsidRPr="0022172B">
        <w:rPr>
          <w:b/>
          <w:bCs/>
        </w:rPr>
        <w:t>3. Резервуары чистой воды</w:t>
      </w:r>
      <w:r w:rsidRPr="0022172B">
        <w:t>. Два резервуара емкостью 2000</w:t>
      </w:r>
      <w:r>
        <w:t xml:space="preserve"> </w:t>
      </w:r>
      <w:r w:rsidRPr="0022172B">
        <w:t xml:space="preserve">м³ каждый, изготовленный из железобетона, обвалованы грунтом. </w:t>
      </w:r>
    </w:p>
    <w:p w:rsidR="00037310" w:rsidRPr="0022172B" w:rsidRDefault="00037310" w:rsidP="0022172B">
      <w:pPr>
        <w:ind w:firstLine="567"/>
      </w:pPr>
      <w:r>
        <w:rPr>
          <w:b/>
          <w:bCs/>
        </w:rPr>
        <w:t xml:space="preserve">4. </w:t>
      </w:r>
      <w:r w:rsidRPr="0022172B">
        <w:rPr>
          <w:b/>
          <w:bCs/>
        </w:rPr>
        <w:t xml:space="preserve">Насосная станция </w:t>
      </w:r>
      <w:r w:rsidRPr="0022172B">
        <w:rPr>
          <w:b/>
          <w:bCs/>
          <w:lang w:val="en-US"/>
        </w:rPr>
        <w:t>II</w:t>
      </w:r>
      <w:r w:rsidRPr="0022172B">
        <w:rPr>
          <w:b/>
          <w:bCs/>
        </w:rPr>
        <w:t xml:space="preserve"> подъема</w:t>
      </w:r>
      <w:r w:rsidRPr="0022172B">
        <w:t xml:space="preserve">, оборудована пятью насосами </w:t>
      </w:r>
      <w:r w:rsidRPr="0022172B">
        <w:rPr>
          <w:lang w:val="en-US"/>
        </w:rPr>
        <w:t>NKG</w:t>
      </w:r>
      <w:r w:rsidRPr="0022172B">
        <w:t xml:space="preserve"> 200-150-315/282 </w:t>
      </w:r>
      <w:r w:rsidRPr="0022172B">
        <w:rPr>
          <w:lang w:val="en-US"/>
        </w:rPr>
        <w:t>Q</w:t>
      </w:r>
      <w:r w:rsidRPr="0022172B">
        <w:t xml:space="preserve">= 998 м³/час </w:t>
      </w:r>
      <w:r w:rsidRPr="0022172B">
        <w:rPr>
          <w:lang w:val="en-US"/>
        </w:rPr>
        <w:t>H</w:t>
      </w:r>
      <w:r w:rsidRPr="0022172B">
        <w:t>=85,2</w:t>
      </w:r>
      <w:r>
        <w:t xml:space="preserve"> </w:t>
      </w:r>
      <w:r w:rsidRPr="0022172B">
        <w:t xml:space="preserve">м электродвигатель </w:t>
      </w:r>
      <w:r w:rsidRPr="0022172B">
        <w:rPr>
          <w:lang w:val="en-US"/>
        </w:rPr>
        <w:t>N</w:t>
      </w:r>
      <w:r w:rsidRPr="0022172B">
        <w:t>=315</w:t>
      </w:r>
      <w:r>
        <w:t xml:space="preserve"> </w:t>
      </w:r>
      <w:r w:rsidRPr="0022172B">
        <w:t xml:space="preserve">кВт, с автоматизированной станцией управления и регулирования </w:t>
      </w:r>
      <w:r w:rsidRPr="0022172B">
        <w:rPr>
          <w:lang w:val="en-US"/>
        </w:rPr>
        <w:t>Control</w:t>
      </w:r>
      <w:r w:rsidRPr="0022172B">
        <w:t xml:space="preserve"> </w:t>
      </w:r>
      <w:r w:rsidRPr="0022172B">
        <w:rPr>
          <w:lang w:val="en-US"/>
        </w:rPr>
        <w:t>MPC</w:t>
      </w:r>
      <w:r w:rsidRPr="0022172B">
        <w:t>-</w:t>
      </w:r>
      <w:r w:rsidRPr="0022172B">
        <w:rPr>
          <w:lang w:val="en-US"/>
        </w:rPr>
        <w:t>EF</w:t>
      </w:r>
      <w:r w:rsidRPr="0022172B">
        <w:t>.</w:t>
      </w:r>
    </w:p>
    <w:p w:rsidR="00037310" w:rsidRPr="0022172B" w:rsidRDefault="00037310" w:rsidP="0022172B">
      <w:pPr>
        <w:ind w:firstLine="567"/>
      </w:pPr>
      <w:r>
        <w:rPr>
          <w:b/>
          <w:bCs/>
        </w:rPr>
        <w:t xml:space="preserve">5. </w:t>
      </w:r>
      <w:r w:rsidRPr="0022172B">
        <w:rPr>
          <w:b/>
          <w:bCs/>
        </w:rPr>
        <w:t>Химическая и бактериологическая лаборатории</w:t>
      </w:r>
      <w:r w:rsidRPr="0022172B">
        <w:t xml:space="preserve"> проходят аттестацию один раз в три года (свидетельство № 1284 от 10.01.2014</w:t>
      </w:r>
      <w:r>
        <w:t xml:space="preserve"> </w:t>
      </w:r>
      <w:r w:rsidRPr="0022172B">
        <w:t>г., действительно до 10.01.2017</w:t>
      </w:r>
      <w:r>
        <w:t xml:space="preserve"> </w:t>
      </w:r>
      <w:r w:rsidRPr="0022172B">
        <w:t xml:space="preserve">г.) </w:t>
      </w:r>
    </w:p>
    <w:p w:rsidR="00037310" w:rsidRPr="0022172B" w:rsidRDefault="00037310" w:rsidP="0022172B">
      <w:pPr>
        <w:ind w:firstLine="567"/>
      </w:pPr>
      <w:r w:rsidRPr="0022172B">
        <w:t>Отбор проб воды с последующим химическим и бактериологическим исследованием проводится по ГОСТ 18963-73 согласно «Графику лабораторно-производственного контроля качества воды: исходной, питьевой воды на подаче в разводящую сеть и питьевой воды в разводящей сети». Данный график утверждается руководителем предприятия и согласовывается с ФГБУ «Саратовский ЦГМС», с территориальным отделом управления Федеральной службы по надзору в сфере защиты прав потребителей по Саратовской области в Балашовском районе и с филиалом ФФГУЗ «Центр гигиены и эпидемиологии по Саратовской области в Балашовском  районе».</w:t>
      </w:r>
    </w:p>
    <w:p w:rsidR="00037310" w:rsidRPr="0022172B" w:rsidRDefault="00037310" w:rsidP="0022172B">
      <w:pPr>
        <w:ind w:firstLine="567"/>
      </w:pPr>
      <w:r w:rsidRPr="0022172B">
        <w:rPr>
          <w:i/>
          <w:iCs/>
        </w:rPr>
        <w:t xml:space="preserve">Ежедневно </w:t>
      </w:r>
      <w:r w:rsidRPr="0022172B">
        <w:t xml:space="preserve">проводится анализ проб на органолептические и микробиологические показатели;  </w:t>
      </w:r>
      <w:r w:rsidRPr="0022172B">
        <w:rPr>
          <w:i/>
          <w:iCs/>
        </w:rPr>
        <w:t>один раз в месяц</w:t>
      </w:r>
      <w:r w:rsidRPr="0022172B">
        <w:t xml:space="preserve"> – на обобщающие и паразитологические показатели; </w:t>
      </w:r>
      <w:r w:rsidRPr="0022172B">
        <w:rPr>
          <w:i/>
          <w:iCs/>
        </w:rPr>
        <w:t>один раз в сезон</w:t>
      </w:r>
      <w:r w:rsidRPr="0022172B">
        <w:t xml:space="preserve"> – на неорганические, органические и паразитологические показатели.</w:t>
      </w:r>
    </w:p>
    <w:p w:rsidR="00037310" w:rsidRPr="0022172B" w:rsidRDefault="00037310" w:rsidP="0022172B">
      <w:pPr>
        <w:ind w:firstLine="567"/>
      </w:pPr>
      <w:r w:rsidRPr="0022172B">
        <w:t>Согласно лабораторным исследованиям питьевая вода соответствует СанПиН 2.1.4.1074-01 «Питьевая вода. Гигиенические требования к качеству воды централизованных систем питьевого водоснабжения. Контроль качества».</w:t>
      </w:r>
    </w:p>
    <w:p w:rsidR="00037310" w:rsidRPr="00292380" w:rsidRDefault="00037310" w:rsidP="00292380">
      <w:pPr>
        <w:spacing w:before="200"/>
        <w:ind w:firstLine="567"/>
        <w:jc w:val="right"/>
      </w:pPr>
      <w:r w:rsidRPr="00292380">
        <w:t>Таб. 2.1.4.2.1. Среднегодовые показатели качества питьевой воды</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8"/>
        <w:gridCol w:w="2681"/>
        <w:gridCol w:w="1214"/>
        <w:gridCol w:w="1435"/>
        <w:gridCol w:w="1426"/>
        <w:gridCol w:w="1426"/>
        <w:gridCol w:w="1426"/>
      </w:tblGrid>
      <w:tr w:rsidR="00037310" w:rsidRPr="00882870">
        <w:trPr>
          <w:tblHeader/>
        </w:trPr>
        <w:tc>
          <w:tcPr>
            <w:tcW w:w="496" w:type="dxa"/>
            <w:vAlign w:val="center"/>
          </w:tcPr>
          <w:p w:rsidR="00037310" w:rsidRPr="0022172B" w:rsidRDefault="00037310" w:rsidP="0022172B">
            <w:pPr>
              <w:jc w:val="center"/>
              <w:rPr>
                <w:b/>
                <w:bCs/>
              </w:rPr>
            </w:pPr>
            <w:r w:rsidRPr="0022172B">
              <w:rPr>
                <w:b/>
                <w:bCs/>
              </w:rPr>
              <w:t>№</w:t>
            </w:r>
          </w:p>
        </w:tc>
        <w:tc>
          <w:tcPr>
            <w:tcW w:w="2681" w:type="dxa"/>
            <w:vAlign w:val="center"/>
          </w:tcPr>
          <w:p w:rsidR="00037310" w:rsidRPr="0022172B" w:rsidRDefault="00037310" w:rsidP="0022172B">
            <w:pPr>
              <w:jc w:val="center"/>
              <w:rPr>
                <w:b/>
                <w:bCs/>
              </w:rPr>
            </w:pPr>
            <w:r w:rsidRPr="0022172B">
              <w:rPr>
                <w:b/>
                <w:bCs/>
              </w:rPr>
              <w:t>Показатели</w:t>
            </w:r>
          </w:p>
        </w:tc>
        <w:tc>
          <w:tcPr>
            <w:tcW w:w="1214" w:type="dxa"/>
            <w:vAlign w:val="center"/>
          </w:tcPr>
          <w:p w:rsidR="00037310" w:rsidRPr="0022172B" w:rsidRDefault="00037310" w:rsidP="0022172B">
            <w:pPr>
              <w:jc w:val="center"/>
              <w:rPr>
                <w:b/>
                <w:bCs/>
              </w:rPr>
            </w:pPr>
            <w:r w:rsidRPr="0022172B">
              <w:rPr>
                <w:b/>
                <w:bCs/>
              </w:rPr>
              <w:t>Ед. изм.</w:t>
            </w:r>
          </w:p>
        </w:tc>
        <w:tc>
          <w:tcPr>
            <w:tcW w:w="1435" w:type="dxa"/>
            <w:vAlign w:val="center"/>
          </w:tcPr>
          <w:p w:rsidR="00037310" w:rsidRPr="0022172B" w:rsidRDefault="00037310" w:rsidP="0022172B">
            <w:pPr>
              <w:jc w:val="center"/>
              <w:rPr>
                <w:b/>
                <w:bCs/>
              </w:rPr>
            </w:pPr>
            <w:r w:rsidRPr="0022172B">
              <w:rPr>
                <w:b/>
                <w:bCs/>
              </w:rPr>
              <w:t>Норма</w:t>
            </w:r>
          </w:p>
        </w:tc>
        <w:tc>
          <w:tcPr>
            <w:tcW w:w="1426" w:type="dxa"/>
            <w:vAlign w:val="center"/>
          </w:tcPr>
          <w:p w:rsidR="00037310" w:rsidRPr="0022172B" w:rsidRDefault="00037310" w:rsidP="0022172B">
            <w:pPr>
              <w:jc w:val="center"/>
              <w:rPr>
                <w:b/>
                <w:bCs/>
              </w:rPr>
            </w:pPr>
            <w:r w:rsidRPr="0022172B">
              <w:rPr>
                <w:b/>
                <w:bCs/>
              </w:rPr>
              <w:t>2012 год</w:t>
            </w:r>
          </w:p>
        </w:tc>
        <w:tc>
          <w:tcPr>
            <w:tcW w:w="1426" w:type="dxa"/>
            <w:vAlign w:val="center"/>
          </w:tcPr>
          <w:p w:rsidR="00037310" w:rsidRPr="0022172B" w:rsidRDefault="00037310" w:rsidP="0022172B">
            <w:pPr>
              <w:jc w:val="center"/>
              <w:rPr>
                <w:b/>
                <w:bCs/>
              </w:rPr>
            </w:pPr>
            <w:r w:rsidRPr="0022172B">
              <w:rPr>
                <w:b/>
                <w:bCs/>
              </w:rPr>
              <w:t>2013 год</w:t>
            </w:r>
          </w:p>
        </w:tc>
        <w:tc>
          <w:tcPr>
            <w:tcW w:w="1426" w:type="dxa"/>
            <w:vAlign w:val="center"/>
          </w:tcPr>
          <w:p w:rsidR="00037310" w:rsidRPr="0022172B" w:rsidRDefault="00037310" w:rsidP="0022172B">
            <w:pPr>
              <w:jc w:val="center"/>
              <w:rPr>
                <w:b/>
                <w:bCs/>
              </w:rPr>
            </w:pPr>
            <w:r w:rsidRPr="0022172B">
              <w:rPr>
                <w:b/>
                <w:bCs/>
              </w:rPr>
              <w:t>2014 год</w:t>
            </w:r>
          </w:p>
        </w:tc>
      </w:tr>
      <w:tr w:rsidR="00037310" w:rsidRPr="00882870">
        <w:tc>
          <w:tcPr>
            <w:tcW w:w="496" w:type="dxa"/>
            <w:vAlign w:val="center"/>
          </w:tcPr>
          <w:p w:rsidR="00037310" w:rsidRPr="0022172B" w:rsidRDefault="00037310" w:rsidP="0022172B">
            <w:pPr>
              <w:jc w:val="center"/>
            </w:pPr>
            <w:r w:rsidRPr="0022172B">
              <w:t>1</w:t>
            </w:r>
          </w:p>
        </w:tc>
        <w:tc>
          <w:tcPr>
            <w:tcW w:w="2681" w:type="dxa"/>
            <w:vAlign w:val="center"/>
          </w:tcPr>
          <w:p w:rsidR="00037310" w:rsidRPr="0022172B" w:rsidRDefault="00037310" w:rsidP="0022172B">
            <w:pPr>
              <w:jc w:val="center"/>
            </w:pPr>
            <w:r w:rsidRPr="0022172B">
              <w:t>Мутность</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1,5</w:t>
            </w:r>
          </w:p>
        </w:tc>
        <w:tc>
          <w:tcPr>
            <w:tcW w:w="1426" w:type="dxa"/>
            <w:vAlign w:val="center"/>
          </w:tcPr>
          <w:p w:rsidR="00037310" w:rsidRPr="0022172B" w:rsidRDefault="00037310" w:rsidP="0022172B">
            <w:pPr>
              <w:jc w:val="center"/>
            </w:pPr>
            <w:r w:rsidRPr="0022172B">
              <w:t>0,8</w:t>
            </w:r>
          </w:p>
        </w:tc>
        <w:tc>
          <w:tcPr>
            <w:tcW w:w="1426" w:type="dxa"/>
            <w:vAlign w:val="center"/>
          </w:tcPr>
          <w:p w:rsidR="00037310" w:rsidRPr="0022172B" w:rsidRDefault="00037310" w:rsidP="0022172B">
            <w:pPr>
              <w:jc w:val="center"/>
            </w:pPr>
            <w:r w:rsidRPr="0022172B">
              <w:t>1,1</w:t>
            </w:r>
          </w:p>
        </w:tc>
        <w:tc>
          <w:tcPr>
            <w:tcW w:w="1426" w:type="dxa"/>
            <w:vAlign w:val="center"/>
          </w:tcPr>
          <w:p w:rsidR="00037310" w:rsidRPr="0022172B" w:rsidRDefault="00037310" w:rsidP="0022172B">
            <w:pPr>
              <w:jc w:val="center"/>
            </w:pPr>
            <w:r w:rsidRPr="0022172B">
              <w:t>0,76</w:t>
            </w:r>
          </w:p>
        </w:tc>
      </w:tr>
      <w:tr w:rsidR="00037310" w:rsidRPr="00882870">
        <w:tc>
          <w:tcPr>
            <w:tcW w:w="496" w:type="dxa"/>
            <w:vAlign w:val="center"/>
          </w:tcPr>
          <w:p w:rsidR="00037310" w:rsidRPr="0022172B" w:rsidRDefault="00037310" w:rsidP="0022172B">
            <w:pPr>
              <w:jc w:val="center"/>
            </w:pPr>
            <w:r w:rsidRPr="0022172B">
              <w:t>2</w:t>
            </w:r>
          </w:p>
        </w:tc>
        <w:tc>
          <w:tcPr>
            <w:tcW w:w="2681" w:type="dxa"/>
            <w:vAlign w:val="center"/>
          </w:tcPr>
          <w:p w:rsidR="00037310" w:rsidRPr="0022172B" w:rsidRDefault="00037310" w:rsidP="0022172B">
            <w:pPr>
              <w:jc w:val="center"/>
            </w:pPr>
            <w:r w:rsidRPr="0022172B">
              <w:t>Цветность</w:t>
            </w:r>
          </w:p>
        </w:tc>
        <w:tc>
          <w:tcPr>
            <w:tcW w:w="1214" w:type="dxa"/>
            <w:vAlign w:val="center"/>
          </w:tcPr>
          <w:p w:rsidR="00037310" w:rsidRPr="0022172B" w:rsidRDefault="00037310" w:rsidP="0022172B">
            <w:pPr>
              <w:jc w:val="center"/>
            </w:pPr>
            <w:r w:rsidRPr="0022172B">
              <w:t>градус</w:t>
            </w:r>
          </w:p>
        </w:tc>
        <w:tc>
          <w:tcPr>
            <w:tcW w:w="1435" w:type="dxa"/>
            <w:vAlign w:val="center"/>
          </w:tcPr>
          <w:p w:rsidR="00037310" w:rsidRPr="0022172B" w:rsidRDefault="00037310" w:rsidP="0022172B">
            <w:pPr>
              <w:jc w:val="center"/>
            </w:pPr>
            <w:r w:rsidRPr="0022172B">
              <w:t>20</w:t>
            </w:r>
          </w:p>
        </w:tc>
        <w:tc>
          <w:tcPr>
            <w:tcW w:w="1426" w:type="dxa"/>
            <w:vAlign w:val="center"/>
          </w:tcPr>
          <w:p w:rsidR="00037310" w:rsidRPr="0022172B" w:rsidRDefault="00037310" w:rsidP="0022172B">
            <w:pPr>
              <w:jc w:val="center"/>
            </w:pPr>
            <w:r w:rsidRPr="0022172B">
              <w:t>7</w:t>
            </w:r>
          </w:p>
        </w:tc>
        <w:tc>
          <w:tcPr>
            <w:tcW w:w="1426" w:type="dxa"/>
            <w:vAlign w:val="center"/>
          </w:tcPr>
          <w:p w:rsidR="00037310" w:rsidRPr="0022172B" w:rsidRDefault="00037310" w:rsidP="0022172B">
            <w:pPr>
              <w:jc w:val="center"/>
            </w:pPr>
            <w:r w:rsidRPr="0022172B">
              <w:t>8,9</w:t>
            </w:r>
          </w:p>
        </w:tc>
        <w:tc>
          <w:tcPr>
            <w:tcW w:w="1426" w:type="dxa"/>
            <w:vAlign w:val="center"/>
          </w:tcPr>
          <w:p w:rsidR="00037310" w:rsidRPr="0022172B" w:rsidRDefault="00037310" w:rsidP="0022172B">
            <w:pPr>
              <w:jc w:val="center"/>
            </w:pPr>
            <w:r w:rsidRPr="0022172B">
              <w:t>8,7</w:t>
            </w:r>
          </w:p>
        </w:tc>
      </w:tr>
      <w:tr w:rsidR="00037310" w:rsidRPr="00882870">
        <w:tc>
          <w:tcPr>
            <w:tcW w:w="496" w:type="dxa"/>
            <w:vAlign w:val="center"/>
          </w:tcPr>
          <w:p w:rsidR="00037310" w:rsidRPr="0022172B" w:rsidRDefault="00037310" w:rsidP="0022172B">
            <w:pPr>
              <w:jc w:val="center"/>
            </w:pPr>
            <w:r w:rsidRPr="0022172B">
              <w:t>3</w:t>
            </w:r>
          </w:p>
        </w:tc>
        <w:tc>
          <w:tcPr>
            <w:tcW w:w="2681" w:type="dxa"/>
            <w:vAlign w:val="center"/>
          </w:tcPr>
          <w:p w:rsidR="00037310" w:rsidRPr="0022172B" w:rsidRDefault="00037310" w:rsidP="0022172B">
            <w:pPr>
              <w:jc w:val="center"/>
            </w:pPr>
            <w:r w:rsidRPr="0022172B">
              <w:t>Запах</w:t>
            </w:r>
          </w:p>
        </w:tc>
        <w:tc>
          <w:tcPr>
            <w:tcW w:w="1214" w:type="dxa"/>
            <w:vAlign w:val="center"/>
          </w:tcPr>
          <w:p w:rsidR="00037310" w:rsidRPr="0022172B" w:rsidRDefault="00037310" w:rsidP="0022172B">
            <w:pPr>
              <w:jc w:val="center"/>
            </w:pPr>
            <w:r w:rsidRPr="0022172B">
              <w:t>баллы</w:t>
            </w:r>
          </w:p>
        </w:tc>
        <w:tc>
          <w:tcPr>
            <w:tcW w:w="1435" w:type="dxa"/>
            <w:vAlign w:val="center"/>
          </w:tcPr>
          <w:p w:rsidR="00037310" w:rsidRPr="0022172B" w:rsidRDefault="00037310" w:rsidP="0022172B">
            <w:pPr>
              <w:jc w:val="center"/>
            </w:pPr>
            <w:r w:rsidRPr="0022172B">
              <w:t>2</w:t>
            </w:r>
          </w:p>
        </w:tc>
        <w:tc>
          <w:tcPr>
            <w:tcW w:w="1426" w:type="dxa"/>
            <w:vAlign w:val="center"/>
          </w:tcPr>
          <w:p w:rsidR="00037310" w:rsidRPr="0022172B" w:rsidRDefault="00037310" w:rsidP="0022172B">
            <w:pPr>
              <w:jc w:val="center"/>
            </w:pPr>
            <w:r w:rsidRPr="0022172B">
              <w:t>1</w:t>
            </w:r>
          </w:p>
        </w:tc>
        <w:tc>
          <w:tcPr>
            <w:tcW w:w="1426" w:type="dxa"/>
            <w:vAlign w:val="center"/>
          </w:tcPr>
          <w:p w:rsidR="00037310" w:rsidRPr="0022172B" w:rsidRDefault="00037310" w:rsidP="0022172B">
            <w:pPr>
              <w:jc w:val="center"/>
            </w:pPr>
            <w:r w:rsidRPr="0022172B">
              <w:t>1</w:t>
            </w:r>
          </w:p>
        </w:tc>
        <w:tc>
          <w:tcPr>
            <w:tcW w:w="1426" w:type="dxa"/>
            <w:vAlign w:val="center"/>
          </w:tcPr>
          <w:p w:rsidR="00037310" w:rsidRPr="0022172B" w:rsidRDefault="00037310" w:rsidP="0022172B">
            <w:pPr>
              <w:jc w:val="center"/>
            </w:pPr>
            <w:r w:rsidRPr="0022172B">
              <w:t>1</w:t>
            </w:r>
          </w:p>
        </w:tc>
      </w:tr>
      <w:tr w:rsidR="00037310" w:rsidRPr="00882870">
        <w:tc>
          <w:tcPr>
            <w:tcW w:w="496" w:type="dxa"/>
            <w:vAlign w:val="center"/>
          </w:tcPr>
          <w:p w:rsidR="00037310" w:rsidRPr="0022172B" w:rsidRDefault="00037310" w:rsidP="0022172B">
            <w:pPr>
              <w:jc w:val="center"/>
            </w:pPr>
            <w:r w:rsidRPr="0022172B">
              <w:t>4</w:t>
            </w:r>
          </w:p>
        </w:tc>
        <w:tc>
          <w:tcPr>
            <w:tcW w:w="2681" w:type="dxa"/>
            <w:vAlign w:val="center"/>
          </w:tcPr>
          <w:p w:rsidR="00037310" w:rsidRPr="0022172B" w:rsidRDefault="00037310" w:rsidP="0022172B">
            <w:pPr>
              <w:jc w:val="center"/>
            </w:pPr>
            <w:r w:rsidRPr="0022172B">
              <w:t>Привкус</w:t>
            </w:r>
          </w:p>
        </w:tc>
        <w:tc>
          <w:tcPr>
            <w:tcW w:w="1214" w:type="dxa"/>
            <w:vAlign w:val="center"/>
          </w:tcPr>
          <w:p w:rsidR="00037310" w:rsidRPr="0022172B" w:rsidRDefault="00037310" w:rsidP="0022172B">
            <w:pPr>
              <w:jc w:val="center"/>
            </w:pPr>
            <w:r w:rsidRPr="0022172B">
              <w:t>баллы</w:t>
            </w:r>
          </w:p>
        </w:tc>
        <w:tc>
          <w:tcPr>
            <w:tcW w:w="1435" w:type="dxa"/>
            <w:vAlign w:val="center"/>
          </w:tcPr>
          <w:p w:rsidR="00037310" w:rsidRPr="0022172B" w:rsidRDefault="00037310" w:rsidP="0022172B">
            <w:pPr>
              <w:jc w:val="center"/>
            </w:pPr>
            <w:r w:rsidRPr="0022172B">
              <w:t>2</w:t>
            </w:r>
          </w:p>
        </w:tc>
        <w:tc>
          <w:tcPr>
            <w:tcW w:w="1426" w:type="dxa"/>
            <w:vAlign w:val="center"/>
          </w:tcPr>
          <w:p w:rsidR="00037310" w:rsidRPr="0022172B" w:rsidRDefault="00037310" w:rsidP="0022172B">
            <w:pPr>
              <w:jc w:val="center"/>
            </w:pPr>
            <w:r w:rsidRPr="0022172B">
              <w:t>1</w:t>
            </w:r>
          </w:p>
        </w:tc>
        <w:tc>
          <w:tcPr>
            <w:tcW w:w="1426" w:type="dxa"/>
            <w:vAlign w:val="center"/>
          </w:tcPr>
          <w:p w:rsidR="00037310" w:rsidRPr="0022172B" w:rsidRDefault="00037310" w:rsidP="0022172B">
            <w:pPr>
              <w:jc w:val="center"/>
            </w:pPr>
            <w:r w:rsidRPr="0022172B">
              <w:t>1</w:t>
            </w:r>
          </w:p>
        </w:tc>
        <w:tc>
          <w:tcPr>
            <w:tcW w:w="1426" w:type="dxa"/>
            <w:vAlign w:val="center"/>
          </w:tcPr>
          <w:p w:rsidR="00037310" w:rsidRPr="0022172B" w:rsidRDefault="00037310" w:rsidP="0022172B">
            <w:pPr>
              <w:jc w:val="center"/>
            </w:pPr>
            <w:r w:rsidRPr="0022172B">
              <w:t>1</w:t>
            </w:r>
          </w:p>
        </w:tc>
      </w:tr>
      <w:tr w:rsidR="00037310" w:rsidRPr="00882870">
        <w:tc>
          <w:tcPr>
            <w:tcW w:w="496" w:type="dxa"/>
            <w:vAlign w:val="center"/>
          </w:tcPr>
          <w:p w:rsidR="00037310" w:rsidRPr="0022172B" w:rsidRDefault="00037310" w:rsidP="0022172B">
            <w:pPr>
              <w:jc w:val="center"/>
            </w:pPr>
            <w:r w:rsidRPr="0022172B">
              <w:t>5</w:t>
            </w:r>
          </w:p>
        </w:tc>
        <w:tc>
          <w:tcPr>
            <w:tcW w:w="2681" w:type="dxa"/>
            <w:vAlign w:val="center"/>
          </w:tcPr>
          <w:p w:rsidR="00037310" w:rsidRPr="0022172B" w:rsidRDefault="00037310" w:rsidP="0022172B">
            <w:pPr>
              <w:jc w:val="center"/>
            </w:pPr>
            <w:r w:rsidRPr="0022172B">
              <w:t>РН</w:t>
            </w:r>
          </w:p>
        </w:tc>
        <w:tc>
          <w:tcPr>
            <w:tcW w:w="1214" w:type="dxa"/>
            <w:vAlign w:val="center"/>
          </w:tcPr>
          <w:p w:rsidR="00037310" w:rsidRPr="0022172B" w:rsidRDefault="00037310" w:rsidP="0022172B">
            <w:pPr>
              <w:jc w:val="center"/>
            </w:pPr>
          </w:p>
        </w:tc>
        <w:tc>
          <w:tcPr>
            <w:tcW w:w="1435" w:type="dxa"/>
            <w:vAlign w:val="center"/>
          </w:tcPr>
          <w:p w:rsidR="00037310" w:rsidRPr="0022172B" w:rsidRDefault="00037310" w:rsidP="0022172B">
            <w:pPr>
              <w:jc w:val="center"/>
            </w:pPr>
            <w:r w:rsidRPr="0022172B">
              <w:t>6-9</w:t>
            </w:r>
          </w:p>
        </w:tc>
        <w:tc>
          <w:tcPr>
            <w:tcW w:w="1426" w:type="dxa"/>
            <w:vAlign w:val="center"/>
          </w:tcPr>
          <w:p w:rsidR="00037310" w:rsidRPr="0022172B" w:rsidRDefault="00037310" w:rsidP="0022172B">
            <w:pPr>
              <w:jc w:val="center"/>
            </w:pPr>
            <w:r w:rsidRPr="0022172B">
              <w:t>7,9</w:t>
            </w:r>
          </w:p>
        </w:tc>
        <w:tc>
          <w:tcPr>
            <w:tcW w:w="1426" w:type="dxa"/>
            <w:vAlign w:val="center"/>
          </w:tcPr>
          <w:p w:rsidR="00037310" w:rsidRPr="0022172B" w:rsidRDefault="00037310" w:rsidP="0022172B">
            <w:pPr>
              <w:jc w:val="center"/>
            </w:pPr>
            <w:r w:rsidRPr="0022172B">
              <w:t>7,9</w:t>
            </w:r>
          </w:p>
        </w:tc>
        <w:tc>
          <w:tcPr>
            <w:tcW w:w="1426" w:type="dxa"/>
            <w:vAlign w:val="center"/>
          </w:tcPr>
          <w:p w:rsidR="00037310" w:rsidRPr="0022172B" w:rsidRDefault="00037310" w:rsidP="0022172B">
            <w:pPr>
              <w:jc w:val="center"/>
            </w:pPr>
            <w:r w:rsidRPr="0022172B">
              <w:t>7,3</w:t>
            </w:r>
          </w:p>
        </w:tc>
      </w:tr>
      <w:tr w:rsidR="00037310" w:rsidRPr="00882870">
        <w:tc>
          <w:tcPr>
            <w:tcW w:w="496" w:type="dxa"/>
            <w:vAlign w:val="center"/>
          </w:tcPr>
          <w:p w:rsidR="00037310" w:rsidRPr="0022172B" w:rsidRDefault="00037310" w:rsidP="0022172B">
            <w:pPr>
              <w:jc w:val="center"/>
            </w:pPr>
            <w:r w:rsidRPr="0022172B">
              <w:t>6</w:t>
            </w:r>
          </w:p>
        </w:tc>
        <w:tc>
          <w:tcPr>
            <w:tcW w:w="2681" w:type="dxa"/>
            <w:vAlign w:val="center"/>
          </w:tcPr>
          <w:p w:rsidR="00037310" w:rsidRPr="0022172B" w:rsidRDefault="00037310" w:rsidP="0022172B">
            <w:pPr>
              <w:jc w:val="center"/>
            </w:pPr>
            <w:r w:rsidRPr="0022172B">
              <w:t>Окисляемость перманганатная</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5,0</w:t>
            </w:r>
          </w:p>
        </w:tc>
        <w:tc>
          <w:tcPr>
            <w:tcW w:w="1426" w:type="dxa"/>
            <w:vAlign w:val="center"/>
          </w:tcPr>
          <w:p w:rsidR="00037310" w:rsidRPr="0022172B" w:rsidRDefault="00037310" w:rsidP="0022172B">
            <w:pPr>
              <w:jc w:val="center"/>
            </w:pPr>
            <w:r w:rsidRPr="0022172B">
              <w:t>4,0</w:t>
            </w:r>
          </w:p>
        </w:tc>
        <w:tc>
          <w:tcPr>
            <w:tcW w:w="1426" w:type="dxa"/>
            <w:vAlign w:val="center"/>
          </w:tcPr>
          <w:p w:rsidR="00037310" w:rsidRPr="0022172B" w:rsidRDefault="00037310" w:rsidP="0022172B">
            <w:pPr>
              <w:jc w:val="center"/>
            </w:pPr>
            <w:r w:rsidRPr="0022172B">
              <w:t>3,6</w:t>
            </w:r>
          </w:p>
        </w:tc>
        <w:tc>
          <w:tcPr>
            <w:tcW w:w="1426" w:type="dxa"/>
            <w:vAlign w:val="center"/>
          </w:tcPr>
          <w:p w:rsidR="00037310" w:rsidRPr="0022172B" w:rsidRDefault="00037310" w:rsidP="0022172B">
            <w:pPr>
              <w:jc w:val="center"/>
            </w:pPr>
            <w:r w:rsidRPr="0022172B">
              <w:t>3,6</w:t>
            </w:r>
          </w:p>
        </w:tc>
      </w:tr>
      <w:tr w:rsidR="00037310" w:rsidRPr="00882870">
        <w:tc>
          <w:tcPr>
            <w:tcW w:w="496" w:type="dxa"/>
            <w:vAlign w:val="center"/>
          </w:tcPr>
          <w:p w:rsidR="00037310" w:rsidRPr="0022172B" w:rsidRDefault="00037310" w:rsidP="0022172B">
            <w:pPr>
              <w:jc w:val="center"/>
            </w:pPr>
            <w:r w:rsidRPr="0022172B">
              <w:t>7</w:t>
            </w:r>
          </w:p>
        </w:tc>
        <w:tc>
          <w:tcPr>
            <w:tcW w:w="2681" w:type="dxa"/>
            <w:vAlign w:val="center"/>
          </w:tcPr>
          <w:p w:rsidR="00037310" w:rsidRPr="0022172B" w:rsidRDefault="00037310" w:rsidP="0022172B">
            <w:pPr>
              <w:jc w:val="center"/>
            </w:pPr>
            <w:r w:rsidRPr="0022172B">
              <w:t>Аммоний</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2,0</w:t>
            </w:r>
          </w:p>
        </w:tc>
        <w:tc>
          <w:tcPr>
            <w:tcW w:w="1426" w:type="dxa"/>
            <w:vAlign w:val="center"/>
          </w:tcPr>
          <w:p w:rsidR="00037310" w:rsidRPr="0022172B" w:rsidRDefault="00037310" w:rsidP="0022172B">
            <w:pPr>
              <w:jc w:val="center"/>
            </w:pPr>
            <w:r w:rsidRPr="0022172B">
              <w:rPr>
                <w:lang w:val="en-US"/>
              </w:rPr>
              <w:t>&lt;</w:t>
            </w:r>
            <w:r w:rsidRPr="0022172B">
              <w:t>0,05</w:t>
            </w:r>
          </w:p>
        </w:tc>
        <w:tc>
          <w:tcPr>
            <w:tcW w:w="1426" w:type="dxa"/>
            <w:vAlign w:val="center"/>
          </w:tcPr>
          <w:p w:rsidR="00037310" w:rsidRPr="0022172B" w:rsidRDefault="00037310" w:rsidP="0022172B">
            <w:pPr>
              <w:jc w:val="center"/>
            </w:pPr>
            <w:r w:rsidRPr="0022172B">
              <w:t>0,17</w:t>
            </w:r>
          </w:p>
        </w:tc>
        <w:tc>
          <w:tcPr>
            <w:tcW w:w="1426" w:type="dxa"/>
            <w:vAlign w:val="center"/>
          </w:tcPr>
          <w:p w:rsidR="00037310" w:rsidRPr="0022172B" w:rsidRDefault="00037310" w:rsidP="0022172B">
            <w:pPr>
              <w:jc w:val="center"/>
            </w:pPr>
            <w:r w:rsidRPr="0022172B">
              <w:rPr>
                <w:lang w:val="en-US"/>
              </w:rPr>
              <w:t>&lt;</w:t>
            </w:r>
            <w:r w:rsidRPr="0022172B">
              <w:t>0,05</w:t>
            </w:r>
          </w:p>
        </w:tc>
      </w:tr>
      <w:tr w:rsidR="00037310" w:rsidRPr="00882870">
        <w:tc>
          <w:tcPr>
            <w:tcW w:w="496" w:type="dxa"/>
            <w:vAlign w:val="center"/>
          </w:tcPr>
          <w:p w:rsidR="00037310" w:rsidRPr="0022172B" w:rsidRDefault="00037310" w:rsidP="0022172B">
            <w:pPr>
              <w:jc w:val="center"/>
            </w:pPr>
            <w:r w:rsidRPr="0022172B">
              <w:t>8</w:t>
            </w:r>
          </w:p>
        </w:tc>
        <w:tc>
          <w:tcPr>
            <w:tcW w:w="2681" w:type="dxa"/>
            <w:vAlign w:val="center"/>
          </w:tcPr>
          <w:p w:rsidR="00037310" w:rsidRPr="0022172B" w:rsidRDefault="00037310" w:rsidP="0022172B">
            <w:pPr>
              <w:jc w:val="center"/>
            </w:pPr>
            <w:r w:rsidRPr="0022172B">
              <w:t>ПАВ</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0,5</w:t>
            </w:r>
          </w:p>
        </w:tc>
        <w:tc>
          <w:tcPr>
            <w:tcW w:w="1426" w:type="dxa"/>
            <w:vAlign w:val="center"/>
          </w:tcPr>
          <w:p w:rsidR="00037310" w:rsidRPr="0022172B" w:rsidRDefault="00037310" w:rsidP="0022172B">
            <w:pPr>
              <w:jc w:val="center"/>
            </w:pPr>
            <w:r w:rsidRPr="0022172B">
              <w:rPr>
                <w:lang w:val="en-US"/>
              </w:rPr>
              <w:t>&lt;</w:t>
            </w:r>
            <w:r w:rsidRPr="0022172B">
              <w:t>0,015</w:t>
            </w:r>
          </w:p>
        </w:tc>
        <w:tc>
          <w:tcPr>
            <w:tcW w:w="1426" w:type="dxa"/>
            <w:vAlign w:val="center"/>
          </w:tcPr>
          <w:p w:rsidR="00037310" w:rsidRPr="0022172B" w:rsidRDefault="00037310" w:rsidP="0022172B">
            <w:pPr>
              <w:jc w:val="center"/>
            </w:pPr>
            <w:r w:rsidRPr="0022172B">
              <w:rPr>
                <w:lang w:val="en-US"/>
              </w:rPr>
              <w:t>&lt;</w:t>
            </w:r>
            <w:r w:rsidRPr="0022172B">
              <w:t>0,015</w:t>
            </w:r>
          </w:p>
        </w:tc>
        <w:tc>
          <w:tcPr>
            <w:tcW w:w="1426" w:type="dxa"/>
            <w:vAlign w:val="center"/>
          </w:tcPr>
          <w:p w:rsidR="00037310" w:rsidRPr="0022172B" w:rsidRDefault="00037310" w:rsidP="0022172B">
            <w:pPr>
              <w:jc w:val="center"/>
            </w:pPr>
            <w:r w:rsidRPr="0022172B">
              <w:rPr>
                <w:lang w:val="en-US"/>
              </w:rPr>
              <w:t>&lt;</w:t>
            </w:r>
            <w:r w:rsidRPr="0022172B">
              <w:t>0,015</w:t>
            </w:r>
          </w:p>
        </w:tc>
      </w:tr>
      <w:tr w:rsidR="00037310" w:rsidRPr="00882870">
        <w:tc>
          <w:tcPr>
            <w:tcW w:w="496" w:type="dxa"/>
            <w:vAlign w:val="center"/>
          </w:tcPr>
          <w:p w:rsidR="00037310" w:rsidRPr="0022172B" w:rsidRDefault="00037310" w:rsidP="0022172B">
            <w:pPr>
              <w:jc w:val="center"/>
            </w:pPr>
            <w:r w:rsidRPr="0022172B">
              <w:t>9</w:t>
            </w:r>
          </w:p>
        </w:tc>
        <w:tc>
          <w:tcPr>
            <w:tcW w:w="2681" w:type="dxa"/>
            <w:vAlign w:val="center"/>
          </w:tcPr>
          <w:p w:rsidR="00037310" w:rsidRPr="0022172B" w:rsidRDefault="00037310" w:rsidP="0022172B">
            <w:pPr>
              <w:jc w:val="center"/>
            </w:pPr>
            <w:r w:rsidRPr="0022172B">
              <w:t>Нефтепродукты</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0,1</w:t>
            </w:r>
          </w:p>
        </w:tc>
        <w:tc>
          <w:tcPr>
            <w:tcW w:w="1426" w:type="dxa"/>
            <w:vAlign w:val="center"/>
          </w:tcPr>
          <w:p w:rsidR="00037310" w:rsidRPr="0022172B" w:rsidRDefault="00037310" w:rsidP="0022172B">
            <w:pPr>
              <w:jc w:val="center"/>
            </w:pPr>
            <w:r w:rsidRPr="0022172B">
              <w:rPr>
                <w:lang w:val="en-US"/>
              </w:rPr>
              <w:t>&lt;</w:t>
            </w:r>
            <w:r w:rsidRPr="0022172B">
              <w:t>0,02</w:t>
            </w:r>
          </w:p>
        </w:tc>
        <w:tc>
          <w:tcPr>
            <w:tcW w:w="1426" w:type="dxa"/>
            <w:vAlign w:val="center"/>
          </w:tcPr>
          <w:p w:rsidR="00037310" w:rsidRPr="0022172B" w:rsidRDefault="00037310" w:rsidP="0022172B">
            <w:pPr>
              <w:jc w:val="center"/>
            </w:pPr>
            <w:r w:rsidRPr="0022172B">
              <w:rPr>
                <w:lang w:val="en-US"/>
              </w:rPr>
              <w:t>&lt;</w:t>
            </w:r>
            <w:r w:rsidRPr="0022172B">
              <w:t>0,02</w:t>
            </w:r>
          </w:p>
        </w:tc>
        <w:tc>
          <w:tcPr>
            <w:tcW w:w="1426" w:type="dxa"/>
            <w:vAlign w:val="center"/>
          </w:tcPr>
          <w:p w:rsidR="00037310" w:rsidRPr="0022172B" w:rsidRDefault="00037310" w:rsidP="0022172B">
            <w:pPr>
              <w:jc w:val="center"/>
            </w:pPr>
            <w:r w:rsidRPr="0022172B">
              <w:rPr>
                <w:lang w:val="en-US"/>
              </w:rPr>
              <w:t>&lt;</w:t>
            </w:r>
            <w:r w:rsidRPr="0022172B">
              <w:t>0,02</w:t>
            </w:r>
          </w:p>
        </w:tc>
      </w:tr>
      <w:tr w:rsidR="00037310" w:rsidRPr="00882870">
        <w:tc>
          <w:tcPr>
            <w:tcW w:w="496" w:type="dxa"/>
            <w:vAlign w:val="center"/>
          </w:tcPr>
          <w:p w:rsidR="00037310" w:rsidRPr="0022172B" w:rsidRDefault="00037310" w:rsidP="0022172B">
            <w:pPr>
              <w:jc w:val="center"/>
            </w:pPr>
            <w:r w:rsidRPr="0022172B">
              <w:t>10</w:t>
            </w:r>
          </w:p>
        </w:tc>
        <w:tc>
          <w:tcPr>
            <w:tcW w:w="2681" w:type="dxa"/>
            <w:vAlign w:val="center"/>
          </w:tcPr>
          <w:p w:rsidR="00037310" w:rsidRPr="0022172B" w:rsidRDefault="00037310" w:rsidP="0022172B">
            <w:pPr>
              <w:jc w:val="center"/>
            </w:pPr>
            <w:r w:rsidRPr="0022172B">
              <w:t>Жесткость</w:t>
            </w:r>
          </w:p>
        </w:tc>
        <w:tc>
          <w:tcPr>
            <w:tcW w:w="1214" w:type="dxa"/>
            <w:vAlign w:val="center"/>
          </w:tcPr>
          <w:p w:rsidR="00037310" w:rsidRPr="0022172B" w:rsidRDefault="00037310" w:rsidP="0022172B">
            <w:pPr>
              <w:jc w:val="center"/>
            </w:pPr>
            <w:r w:rsidRPr="0022172B">
              <w:t>мг-экв/л</w:t>
            </w:r>
          </w:p>
        </w:tc>
        <w:tc>
          <w:tcPr>
            <w:tcW w:w="1435" w:type="dxa"/>
            <w:vAlign w:val="center"/>
          </w:tcPr>
          <w:p w:rsidR="00037310" w:rsidRPr="0022172B" w:rsidRDefault="00037310" w:rsidP="0022172B">
            <w:pPr>
              <w:jc w:val="center"/>
              <w:rPr>
                <w:lang w:val="en-US"/>
              </w:rPr>
            </w:pPr>
            <w:r w:rsidRPr="0022172B">
              <w:rPr>
                <w:lang w:val="en-US"/>
              </w:rPr>
              <w:t>7</w:t>
            </w:r>
            <w:r w:rsidRPr="0022172B">
              <w:t>,</w:t>
            </w:r>
            <w:r w:rsidRPr="0022172B">
              <w:rPr>
                <w:lang w:val="en-US"/>
              </w:rPr>
              <w:t>0</w:t>
            </w:r>
          </w:p>
        </w:tc>
        <w:tc>
          <w:tcPr>
            <w:tcW w:w="1426" w:type="dxa"/>
            <w:vAlign w:val="center"/>
          </w:tcPr>
          <w:p w:rsidR="00037310" w:rsidRPr="0022172B" w:rsidRDefault="00037310" w:rsidP="0022172B">
            <w:pPr>
              <w:jc w:val="center"/>
              <w:rPr>
                <w:lang w:val="en-US"/>
              </w:rPr>
            </w:pPr>
            <w:r w:rsidRPr="0022172B">
              <w:rPr>
                <w:lang w:val="en-US"/>
              </w:rPr>
              <w:t>6</w:t>
            </w:r>
            <w:r w:rsidRPr="0022172B">
              <w:t>,</w:t>
            </w:r>
            <w:r w:rsidRPr="0022172B">
              <w:rPr>
                <w:lang w:val="en-US"/>
              </w:rPr>
              <w:t>3</w:t>
            </w:r>
          </w:p>
        </w:tc>
        <w:tc>
          <w:tcPr>
            <w:tcW w:w="1426" w:type="dxa"/>
            <w:vAlign w:val="center"/>
          </w:tcPr>
          <w:p w:rsidR="00037310" w:rsidRPr="0022172B" w:rsidRDefault="00037310" w:rsidP="0022172B">
            <w:pPr>
              <w:jc w:val="center"/>
            </w:pPr>
            <w:r w:rsidRPr="0022172B">
              <w:t>6,1</w:t>
            </w:r>
          </w:p>
        </w:tc>
        <w:tc>
          <w:tcPr>
            <w:tcW w:w="1426" w:type="dxa"/>
            <w:vAlign w:val="center"/>
          </w:tcPr>
          <w:p w:rsidR="00037310" w:rsidRPr="0022172B" w:rsidRDefault="00037310" w:rsidP="0022172B">
            <w:pPr>
              <w:jc w:val="center"/>
            </w:pPr>
            <w:r w:rsidRPr="0022172B">
              <w:t>5,5</w:t>
            </w:r>
          </w:p>
        </w:tc>
      </w:tr>
      <w:tr w:rsidR="00037310" w:rsidRPr="00882870">
        <w:tc>
          <w:tcPr>
            <w:tcW w:w="496" w:type="dxa"/>
            <w:vAlign w:val="center"/>
          </w:tcPr>
          <w:p w:rsidR="00037310" w:rsidRPr="0022172B" w:rsidRDefault="00037310" w:rsidP="0022172B">
            <w:pPr>
              <w:jc w:val="center"/>
            </w:pPr>
            <w:r w:rsidRPr="0022172B">
              <w:t>11</w:t>
            </w:r>
          </w:p>
        </w:tc>
        <w:tc>
          <w:tcPr>
            <w:tcW w:w="2681" w:type="dxa"/>
            <w:vAlign w:val="center"/>
          </w:tcPr>
          <w:p w:rsidR="00037310" w:rsidRPr="0022172B" w:rsidRDefault="00037310" w:rsidP="0022172B">
            <w:pPr>
              <w:jc w:val="center"/>
            </w:pPr>
            <w:r w:rsidRPr="0022172B">
              <w:t>Сухой остаток</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rPr>
                <w:lang w:val="en-US"/>
              </w:rPr>
            </w:pPr>
            <w:r w:rsidRPr="0022172B">
              <w:rPr>
                <w:lang w:val="en-US"/>
              </w:rPr>
              <w:t>1000</w:t>
            </w:r>
          </w:p>
        </w:tc>
        <w:tc>
          <w:tcPr>
            <w:tcW w:w="1426" w:type="dxa"/>
            <w:vAlign w:val="center"/>
          </w:tcPr>
          <w:p w:rsidR="00037310" w:rsidRPr="0022172B" w:rsidRDefault="00037310" w:rsidP="0022172B">
            <w:pPr>
              <w:jc w:val="center"/>
              <w:rPr>
                <w:lang w:val="en-US"/>
              </w:rPr>
            </w:pPr>
            <w:r w:rsidRPr="0022172B">
              <w:rPr>
                <w:lang w:val="en-US"/>
              </w:rPr>
              <w:t>496</w:t>
            </w:r>
          </w:p>
        </w:tc>
        <w:tc>
          <w:tcPr>
            <w:tcW w:w="1426" w:type="dxa"/>
            <w:vAlign w:val="center"/>
          </w:tcPr>
          <w:p w:rsidR="00037310" w:rsidRPr="0022172B" w:rsidRDefault="00037310" w:rsidP="0022172B">
            <w:pPr>
              <w:jc w:val="center"/>
            </w:pPr>
            <w:r w:rsidRPr="0022172B">
              <w:t>437,8</w:t>
            </w:r>
          </w:p>
        </w:tc>
        <w:tc>
          <w:tcPr>
            <w:tcW w:w="1426" w:type="dxa"/>
            <w:vAlign w:val="center"/>
          </w:tcPr>
          <w:p w:rsidR="00037310" w:rsidRPr="0022172B" w:rsidRDefault="00037310" w:rsidP="0022172B">
            <w:pPr>
              <w:jc w:val="center"/>
            </w:pPr>
            <w:r w:rsidRPr="0022172B">
              <w:t>466,5</w:t>
            </w:r>
          </w:p>
        </w:tc>
      </w:tr>
      <w:tr w:rsidR="00037310" w:rsidRPr="00882870">
        <w:tc>
          <w:tcPr>
            <w:tcW w:w="496" w:type="dxa"/>
            <w:vAlign w:val="center"/>
          </w:tcPr>
          <w:p w:rsidR="00037310" w:rsidRPr="0022172B" w:rsidRDefault="00037310" w:rsidP="0022172B">
            <w:pPr>
              <w:jc w:val="center"/>
            </w:pPr>
            <w:r w:rsidRPr="0022172B">
              <w:t>12</w:t>
            </w:r>
          </w:p>
        </w:tc>
        <w:tc>
          <w:tcPr>
            <w:tcW w:w="2681" w:type="dxa"/>
            <w:vAlign w:val="center"/>
          </w:tcPr>
          <w:p w:rsidR="00037310" w:rsidRPr="0022172B" w:rsidRDefault="00037310" w:rsidP="0022172B">
            <w:pPr>
              <w:jc w:val="center"/>
            </w:pPr>
            <w:r w:rsidRPr="0022172B">
              <w:t>Фенольный индекс</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rPr>
                <w:lang w:val="en-US"/>
              </w:rPr>
            </w:pPr>
            <w:r w:rsidRPr="0022172B">
              <w:rPr>
                <w:lang w:val="en-US"/>
              </w:rPr>
              <w:t>0</w:t>
            </w:r>
            <w:r w:rsidRPr="0022172B">
              <w:t>,</w:t>
            </w:r>
            <w:r w:rsidRPr="0022172B">
              <w:rPr>
                <w:lang w:val="en-US"/>
              </w:rPr>
              <w:t>25</w:t>
            </w:r>
          </w:p>
        </w:tc>
        <w:tc>
          <w:tcPr>
            <w:tcW w:w="1426" w:type="dxa"/>
            <w:vAlign w:val="center"/>
          </w:tcPr>
          <w:p w:rsidR="00037310" w:rsidRPr="0022172B" w:rsidRDefault="00037310" w:rsidP="0022172B">
            <w:pPr>
              <w:jc w:val="center"/>
              <w:rPr>
                <w:lang w:val="en-US"/>
              </w:rPr>
            </w:pPr>
            <w:r w:rsidRPr="0022172B">
              <w:rPr>
                <w:lang w:val="en-US"/>
              </w:rPr>
              <w:t>0</w:t>
            </w:r>
            <w:r w:rsidRPr="0022172B">
              <w:t>,</w:t>
            </w:r>
            <w:r w:rsidRPr="0022172B">
              <w:rPr>
                <w:lang w:val="en-US"/>
              </w:rPr>
              <w:t>002</w:t>
            </w:r>
          </w:p>
        </w:tc>
        <w:tc>
          <w:tcPr>
            <w:tcW w:w="1426" w:type="dxa"/>
            <w:vAlign w:val="center"/>
          </w:tcPr>
          <w:p w:rsidR="00037310" w:rsidRPr="0022172B" w:rsidRDefault="00037310" w:rsidP="0022172B">
            <w:pPr>
              <w:jc w:val="center"/>
            </w:pPr>
            <w:r w:rsidRPr="0022172B">
              <w:t>0,003</w:t>
            </w:r>
          </w:p>
        </w:tc>
        <w:tc>
          <w:tcPr>
            <w:tcW w:w="1426" w:type="dxa"/>
            <w:vAlign w:val="center"/>
          </w:tcPr>
          <w:p w:rsidR="00037310" w:rsidRPr="0022172B" w:rsidRDefault="00037310" w:rsidP="0022172B">
            <w:pPr>
              <w:jc w:val="center"/>
              <w:rPr>
                <w:lang w:val="en-US"/>
              </w:rPr>
            </w:pPr>
            <w:r w:rsidRPr="0022172B">
              <w:rPr>
                <w:lang w:val="en-US"/>
              </w:rPr>
              <w:t>&lt;</w:t>
            </w:r>
            <w:r w:rsidRPr="0022172B">
              <w:t>0,002</w:t>
            </w:r>
          </w:p>
        </w:tc>
      </w:tr>
      <w:tr w:rsidR="00037310" w:rsidRPr="00882870">
        <w:tc>
          <w:tcPr>
            <w:tcW w:w="496" w:type="dxa"/>
            <w:vAlign w:val="center"/>
          </w:tcPr>
          <w:p w:rsidR="00037310" w:rsidRPr="0022172B" w:rsidRDefault="00037310" w:rsidP="0022172B">
            <w:pPr>
              <w:jc w:val="center"/>
            </w:pPr>
            <w:r w:rsidRPr="0022172B">
              <w:t>13</w:t>
            </w:r>
          </w:p>
        </w:tc>
        <w:tc>
          <w:tcPr>
            <w:tcW w:w="2681" w:type="dxa"/>
            <w:vAlign w:val="center"/>
          </w:tcPr>
          <w:p w:rsidR="00037310" w:rsidRPr="0022172B" w:rsidRDefault="00037310" w:rsidP="0022172B">
            <w:pPr>
              <w:jc w:val="center"/>
            </w:pPr>
            <w:r w:rsidRPr="0022172B">
              <w:t>Алюминий</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0,5</w:t>
            </w:r>
          </w:p>
        </w:tc>
        <w:tc>
          <w:tcPr>
            <w:tcW w:w="1426" w:type="dxa"/>
            <w:vAlign w:val="center"/>
          </w:tcPr>
          <w:p w:rsidR="00037310" w:rsidRPr="0022172B" w:rsidRDefault="00037310" w:rsidP="0022172B">
            <w:pPr>
              <w:jc w:val="center"/>
            </w:pPr>
            <w:r w:rsidRPr="0022172B">
              <w:t>0,11</w:t>
            </w:r>
          </w:p>
        </w:tc>
        <w:tc>
          <w:tcPr>
            <w:tcW w:w="1426" w:type="dxa"/>
            <w:vAlign w:val="center"/>
          </w:tcPr>
          <w:p w:rsidR="00037310" w:rsidRPr="0022172B" w:rsidRDefault="00037310" w:rsidP="0022172B">
            <w:pPr>
              <w:jc w:val="center"/>
            </w:pPr>
            <w:r w:rsidRPr="0022172B">
              <w:rPr>
                <w:lang w:val="en-US"/>
              </w:rPr>
              <w:t>&lt;</w:t>
            </w:r>
            <w:r w:rsidRPr="0022172B">
              <w:t>0,02</w:t>
            </w:r>
          </w:p>
        </w:tc>
        <w:tc>
          <w:tcPr>
            <w:tcW w:w="1426" w:type="dxa"/>
            <w:vAlign w:val="center"/>
          </w:tcPr>
          <w:p w:rsidR="00037310" w:rsidRPr="0022172B" w:rsidRDefault="00037310" w:rsidP="0022172B">
            <w:pPr>
              <w:jc w:val="center"/>
            </w:pPr>
            <w:r w:rsidRPr="0022172B">
              <w:rPr>
                <w:lang w:val="en-US"/>
              </w:rPr>
              <w:t>&lt;</w:t>
            </w:r>
            <w:r w:rsidRPr="0022172B">
              <w:t>0,02</w:t>
            </w:r>
          </w:p>
        </w:tc>
      </w:tr>
      <w:tr w:rsidR="00037310" w:rsidRPr="00882870">
        <w:tc>
          <w:tcPr>
            <w:tcW w:w="496" w:type="dxa"/>
            <w:vAlign w:val="center"/>
          </w:tcPr>
          <w:p w:rsidR="00037310" w:rsidRPr="0022172B" w:rsidRDefault="00037310" w:rsidP="0022172B">
            <w:pPr>
              <w:jc w:val="center"/>
            </w:pPr>
            <w:r w:rsidRPr="0022172B">
              <w:t>14</w:t>
            </w:r>
          </w:p>
        </w:tc>
        <w:tc>
          <w:tcPr>
            <w:tcW w:w="2681" w:type="dxa"/>
            <w:vAlign w:val="center"/>
          </w:tcPr>
          <w:p w:rsidR="00037310" w:rsidRPr="0022172B" w:rsidRDefault="00037310" w:rsidP="0022172B">
            <w:pPr>
              <w:jc w:val="center"/>
            </w:pPr>
            <w:r w:rsidRPr="0022172B">
              <w:t>Железо</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0,3</w:t>
            </w:r>
          </w:p>
        </w:tc>
        <w:tc>
          <w:tcPr>
            <w:tcW w:w="1426" w:type="dxa"/>
            <w:vAlign w:val="center"/>
          </w:tcPr>
          <w:p w:rsidR="00037310" w:rsidRPr="0022172B" w:rsidRDefault="00037310" w:rsidP="0022172B">
            <w:pPr>
              <w:jc w:val="center"/>
            </w:pPr>
            <w:r w:rsidRPr="0022172B">
              <w:t>0,20</w:t>
            </w:r>
          </w:p>
        </w:tc>
        <w:tc>
          <w:tcPr>
            <w:tcW w:w="1426" w:type="dxa"/>
            <w:vAlign w:val="center"/>
          </w:tcPr>
          <w:p w:rsidR="00037310" w:rsidRPr="0022172B" w:rsidRDefault="00037310" w:rsidP="0022172B">
            <w:pPr>
              <w:jc w:val="center"/>
            </w:pPr>
            <w:r w:rsidRPr="0022172B">
              <w:t>0,11</w:t>
            </w:r>
          </w:p>
        </w:tc>
        <w:tc>
          <w:tcPr>
            <w:tcW w:w="1426" w:type="dxa"/>
            <w:vAlign w:val="center"/>
          </w:tcPr>
          <w:p w:rsidR="00037310" w:rsidRPr="0022172B" w:rsidRDefault="00037310" w:rsidP="0022172B">
            <w:pPr>
              <w:jc w:val="center"/>
            </w:pPr>
            <w:r w:rsidRPr="0022172B">
              <w:t>0,12</w:t>
            </w:r>
          </w:p>
        </w:tc>
      </w:tr>
      <w:tr w:rsidR="00037310" w:rsidRPr="00882870">
        <w:tc>
          <w:tcPr>
            <w:tcW w:w="496" w:type="dxa"/>
            <w:vAlign w:val="center"/>
          </w:tcPr>
          <w:p w:rsidR="00037310" w:rsidRPr="0022172B" w:rsidRDefault="00037310" w:rsidP="0022172B">
            <w:pPr>
              <w:jc w:val="center"/>
            </w:pPr>
            <w:r w:rsidRPr="0022172B">
              <w:t>15</w:t>
            </w:r>
          </w:p>
        </w:tc>
        <w:tc>
          <w:tcPr>
            <w:tcW w:w="2681" w:type="dxa"/>
            <w:vAlign w:val="center"/>
          </w:tcPr>
          <w:p w:rsidR="00037310" w:rsidRPr="0022172B" w:rsidRDefault="00037310" w:rsidP="0022172B">
            <w:pPr>
              <w:jc w:val="center"/>
            </w:pPr>
            <w:r w:rsidRPr="0022172B">
              <w:t>Марганец</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0,1</w:t>
            </w:r>
          </w:p>
        </w:tc>
        <w:tc>
          <w:tcPr>
            <w:tcW w:w="1426" w:type="dxa"/>
            <w:vAlign w:val="center"/>
          </w:tcPr>
          <w:p w:rsidR="00037310" w:rsidRPr="0022172B" w:rsidRDefault="00037310" w:rsidP="0022172B">
            <w:pPr>
              <w:jc w:val="center"/>
            </w:pPr>
            <w:r w:rsidRPr="0022172B">
              <w:t>0,08</w:t>
            </w:r>
          </w:p>
        </w:tc>
        <w:tc>
          <w:tcPr>
            <w:tcW w:w="1426" w:type="dxa"/>
            <w:vAlign w:val="center"/>
          </w:tcPr>
          <w:p w:rsidR="00037310" w:rsidRPr="0022172B" w:rsidRDefault="00037310" w:rsidP="0022172B">
            <w:pPr>
              <w:jc w:val="center"/>
            </w:pPr>
            <w:r w:rsidRPr="0022172B">
              <w:t>0,05</w:t>
            </w:r>
          </w:p>
        </w:tc>
        <w:tc>
          <w:tcPr>
            <w:tcW w:w="1426" w:type="dxa"/>
            <w:vAlign w:val="center"/>
          </w:tcPr>
          <w:p w:rsidR="00037310" w:rsidRPr="0022172B" w:rsidRDefault="00037310" w:rsidP="0022172B">
            <w:pPr>
              <w:jc w:val="center"/>
            </w:pPr>
            <w:r w:rsidRPr="0022172B">
              <w:rPr>
                <w:lang w:val="en-US"/>
              </w:rPr>
              <w:t>&lt;</w:t>
            </w:r>
            <w:r w:rsidRPr="0022172B">
              <w:t>0,01</w:t>
            </w:r>
          </w:p>
        </w:tc>
      </w:tr>
      <w:tr w:rsidR="00037310" w:rsidRPr="00882870">
        <w:tc>
          <w:tcPr>
            <w:tcW w:w="496" w:type="dxa"/>
            <w:vAlign w:val="center"/>
          </w:tcPr>
          <w:p w:rsidR="00037310" w:rsidRPr="0022172B" w:rsidRDefault="00037310" w:rsidP="0022172B">
            <w:pPr>
              <w:jc w:val="center"/>
            </w:pPr>
            <w:r w:rsidRPr="0022172B">
              <w:t>16</w:t>
            </w:r>
          </w:p>
        </w:tc>
        <w:tc>
          <w:tcPr>
            <w:tcW w:w="2681" w:type="dxa"/>
            <w:vAlign w:val="center"/>
          </w:tcPr>
          <w:p w:rsidR="00037310" w:rsidRPr="0022172B" w:rsidRDefault="00037310" w:rsidP="0022172B">
            <w:pPr>
              <w:jc w:val="center"/>
            </w:pPr>
            <w:r w:rsidRPr="0022172B">
              <w:t>Медь</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1,0</w:t>
            </w:r>
          </w:p>
        </w:tc>
        <w:tc>
          <w:tcPr>
            <w:tcW w:w="1426" w:type="dxa"/>
            <w:vAlign w:val="center"/>
          </w:tcPr>
          <w:p w:rsidR="00037310" w:rsidRPr="0022172B" w:rsidRDefault="00037310" w:rsidP="0022172B">
            <w:pPr>
              <w:jc w:val="center"/>
            </w:pPr>
            <w:r w:rsidRPr="0022172B">
              <w:rPr>
                <w:lang w:val="en-US"/>
              </w:rPr>
              <w:t>&lt;</w:t>
            </w:r>
            <w:r w:rsidRPr="0022172B">
              <w:t>0,02</w:t>
            </w:r>
          </w:p>
        </w:tc>
        <w:tc>
          <w:tcPr>
            <w:tcW w:w="1426" w:type="dxa"/>
            <w:vAlign w:val="center"/>
          </w:tcPr>
          <w:p w:rsidR="00037310" w:rsidRPr="0022172B" w:rsidRDefault="00037310" w:rsidP="0022172B">
            <w:pPr>
              <w:jc w:val="center"/>
            </w:pPr>
            <w:r w:rsidRPr="0022172B">
              <w:rPr>
                <w:lang w:val="en-US"/>
              </w:rPr>
              <w:t>&lt;</w:t>
            </w:r>
            <w:r w:rsidRPr="0022172B">
              <w:t>0,02</w:t>
            </w:r>
          </w:p>
        </w:tc>
        <w:tc>
          <w:tcPr>
            <w:tcW w:w="1426" w:type="dxa"/>
            <w:vAlign w:val="center"/>
          </w:tcPr>
          <w:p w:rsidR="00037310" w:rsidRPr="0022172B" w:rsidRDefault="00037310" w:rsidP="0022172B">
            <w:pPr>
              <w:jc w:val="center"/>
            </w:pPr>
            <w:r w:rsidRPr="0022172B">
              <w:rPr>
                <w:lang w:val="en-US"/>
              </w:rPr>
              <w:t>&lt;</w:t>
            </w:r>
            <w:r w:rsidRPr="0022172B">
              <w:t>0,02</w:t>
            </w:r>
          </w:p>
        </w:tc>
      </w:tr>
      <w:tr w:rsidR="00037310" w:rsidRPr="00882870">
        <w:tc>
          <w:tcPr>
            <w:tcW w:w="496" w:type="dxa"/>
            <w:vAlign w:val="center"/>
          </w:tcPr>
          <w:p w:rsidR="00037310" w:rsidRPr="0022172B" w:rsidRDefault="00037310" w:rsidP="0022172B">
            <w:pPr>
              <w:jc w:val="center"/>
            </w:pPr>
            <w:r w:rsidRPr="0022172B">
              <w:t>17</w:t>
            </w:r>
          </w:p>
        </w:tc>
        <w:tc>
          <w:tcPr>
            <w:tcW w:w="2681" w:type="dxa"/>
            <w:vAlign w:val="center"/>
          </w:tcPr>
          <w:p w:rsidR="00037310" w:rsidRPr="0022172B" w:rsidRDefault="00037310" w:rsidP="0022172B">
            <w:pPr>
              <w:jc w:val="center"/>
            </w:pPr>
            <w:r w:rsidRPr="0022172B">
              <w:t>Нитриты</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3,0</w:t>
            </w:r>
          </w:p>
        </w:tc>
        <w:tc>
          <w:tcPr>
            <w:tcW w:w="1426" w:type="dxa"/>
            <w:vAlign w:val="center"/>
          </w:tcPr>
          <w:p w:rsidR="00037310" w:rsidRPr="0022172B" w:rsidRDefault="00037310" w:rsidP="0022172B">
            <w:pPr>
              <w:jc w:val="center"/>
            </w:pPr>
            <w:r w:rsidRPr="0022172B">
              <w:t>0,03</w:t>
            </w:r>
          </w:p>
        </w:tc>
        <w:tc>
          <w:tcPr>
            <w:tcW w:w="1426" w:type="dxa"/>
            <w:vAlign w:val="center"/>
          </w:tcPr>
          <w:p w:rsidR="00037310" w:rsidRPr="0022172B" w:rsidRDefault="00037310" w:rsidP="0022172B">
            <w:pPr>
              <w:jc w:val="center"/>
            </w:pPr>
            <w:r w:rsidRPr="0022172B">
              <w:t>0,03</w:t>
            </w:r>
          </w:p>
        </w:tc>
        <w:tc>
          <w:tcPr>
            <w:tcW w:w="1426" w:type="dxa"/>
            <w:vAlign w:val="center"/>
          </w:tcPr>
          <w:p w:rsidR="00037310" w:rsidRPr="0022172B" w:rsidRDefault="00037310" w:rsidP="0022172B">
            <w:pPr>
              <w:jc w:val="center"/>
            </w:pPr>
            <w:r w:rsidRPr="0022172B">
              <w:t>0,02</w:t>
            </w:r>
          </w:p>
        </w:tc>
      </w:tr>
      <w:tr w:rsidR="00037310" w:rsidRPr="00882870">
        <w:tc>
          <w:tcPr>
            <w:tcW w:w="496" w:type="dxa"/>
            <w:vAlign w:val="center"/>
          </w:tcPr>
          <w:p w:rsidR="00037310" w:rsidRPr="0022172B" w:rsidRDefault="00037310" w:rsidP="0022172B">
            <w:pPr>
              <w:jc w:val="center"/>
            </w:pPr>
            <w:r w:rsidRPr="0022172B">
              <w:t>18</w:t>
            </w:r>
          </w:p>
        </w:tc>
        <w:tc>
          <w:tcPr>
            <w:tcW w:w="2681" w:type="dxa"/>
            <w:vAlign w:val="center"/>
          </w:tcPr>
          <w:p w:rsidR="00037310" w:rsidRPr="0022172B" w:rsidRDefault="00037310" w:rsidP="0022172B">
            <w:pPr>
              <w:jc w:val="center"/>
            </w:pPr>
            <w:r w:rsidRPr="0022172B">
              <w:t>Нитраты</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45,0</w:t>
            </w:r>
          </w:p>
        </w:tc>
        <w:tc>
          <w:tcPr>
            <w:tcW w:w="1426" w:type="dxa"/>
            <w:vAlign w:val="center"/>
          </w:tcPr>
          <w:p w:rsidR="00037310" w:rsidRPr="0022172B" w:rsidRDefault="00037310" w:rsidP="0022172B">
            <w:pPr>
              <w:jc w:val="center"/>
            </w:pPr>
            <w:r w:rsidRPr="0022172B">
              <w:t>2,7</w:t>
            </w:r>
          </w:p>
        </w:tc>
        <w:tc>
          <w:tcPr>
            <w:tcW w:w="1426" w:type="dxa"/>
            <w:vAlign w:val="center"/>
          </w:tcPr>
          <w:p w:rsidR="00037310" w:rsidRPr="0022172B" w:rsidRDefault="00037310" w:rsidP="0022172B">
            <w:pPr>
              <w:jc w:val="center"/>
            </w:pPr>
            <w:r w:rsidRPr="0022172B">
              <w:t>2,8</w:t>
            </w:r>
          </w:p>
        </w:tc>
        <w:tc>
          <w:tcPr>
            <w:tcW w:w="1426" w:type="dxa"/>
            <w:vAlign w:val="center"/>
          </w:tcPr>
          <w:p w:rsidR="00037310" w:rsidRPr="0022172B" w:rsidRDefault="00037310" w:rsidP="0022172B">
            <w:pPr>
              <w:jc w:val="center"/>
            </w:pPr>
            <w:r w:rsidRPr="0022172B">
              <w:t>3,1</w:t>
            </w:r>
          </w:p>
        </w:tc>
      </w:tr>
      <w:tr w:rsidR="00037310" w:rsidRPr="00882870">
        <w:tc>
          <w:tcPr>
            <w:tcW w:w="496" w:type="dxa"/>
            <w:vAlign w:val="center"/>
          </w:tcPr>
          <w:p w:rsidR="00037310" w:rsidRPr="0022172B" w:rsidRDefault="00037310" w:rsidP="0022172B">
            <w:pPr>
              <w:jc w:val="center"/>
            </w:pPr>
            <w:r w:rsidRPr="0022172B">
              <w:t>19</w:t>
            </w:r>
          </w:p>
        </w:tc>
        <w:tc>
          <w:tcPr>
            <w:tcW w:w="2681" w:type="dxa"/>
            <w:vAlign w:val="center"/>
          </w:tcPr>
          <w:p w:rsidR="00037310" w:rsidRPr="0022172B" w:rsidRDefault="00037310" w:rsidP="0022172B">
            <w:pPr>
              <w:jc w:val="center"/>
            </w:pPr>
            <w:r w:rsidRPr="0022172B">
              <w:t>Сульфаты</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500,0</w:t>
            </w:r>
          </w:p>
        </w:tc>
        <w:tc>
          <w:tcPr>
            <w:tcW w:w="1426" w:type="dxa"/>
            <w:vAlign w:val="center"/>
          </w:tcPr>
          <w:p w:rsidR="00037310" w:rsidRPr="0022172B" w:rsidRDefault="00037310" w:rsidP="0022172B">
            <w:pPr>
              <w:jc w:val="center"/>
            </w:pPr>
            <w:r w:rsidRPr="0022172B">
              <w:t>98,0</w:t>
            </w:r>
          </w:p>
        </w:tc>
        <w:tc>
          <w:tcPr>
            <w:tcW w:w="1426" w:type="dxa"/>
            <w:vAlign w:val="center"/>
          </w:tcPr>
          <w:p w:rsidR="00037310" w:rsidRPr="0022172B" w:rsidRDefault="00037310" w:rsidP="0022172B">
            <w:pPr>
              <w:jc w:val="center"/>
            </w:pPr>
            <w:r w:rsidRPr="0022172B">
              <w:t>88</w:t>
            </w:r>
          </w:p>
        </w:tc>
        <w:tc>
          <w:tcPr>
            <w:tcW w:w="1426" w:type="dxa"/>
            <w:vAlign w:val="center"/>
          </w:tcPr>
          <w:p w:rsidR="00037310" w:rsidRPr="0022172B" w:rsidRDefault="00037310" w:rsidP="0022172B">
            <w:pPr>
              <w:jc w:val="center"/>
            </w:pPr>
            <w:r w:rsidRPr="0022172B">
              <w:t>70,9</w:t>
            </w:r>
          </w:p>
        </w:tc>
      </w:tr>
      <w:tr w:rsidR="00037310" w:rsidRPr="00882870">
        <w:tc>
          <w:tcPr>
            <w:tcW w:w="496" w:type="dxa"/>
            <w:vAlign w:val="center"/>
          </w:tcPr>
          <w:p w:rsidR="00037310" w:rsidRPr="0022172B" w:rsidRDefault="00037310" w:rsidP="0022172B">
            <w:pPr>
              <w:jc w:val="center"/>
            </w:pPr>
            <w:r w:rsidRPr="0022172B">
              <w:t>20</w:t>
            </w:r>
          </w:p>
        </w:tc>
        <w:tc>
          <w:tcPr>
            <w:tcW w:w="2681" w:type="dxa"/>
            <w:vAlign w:val="center"/>
          </w:tcPr>
          <w:p w:rsidR="00037310" w:rsidRPr="0022172B" w:rsidRDefault="00037310" w:rsidP="0022172B">
            <w:pPr>
              <w:jc w:val="center"/>
            </w:pPr>
            <w:r w:rsidRPr="0022172B">
              <w:t>Хлориды</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350,0</w:t>
            </w:r>
          </w:p>
        </w:tc>
        <w:tc>
          <w:tcPr>
            <w:tcW w:w="1426" w:type="dxa"/>
            <w:vAlign w:val="center"/>
          </w:tcPr>
          <w:p w:rsidR="00037310" w:rsidRPr="0022172B" w:rsidRDefault="00037310" w:rsidP="0022172B">
            <w:pPr>
              <w:jc w:val="center"/>
            </w:pPr>
            <w:r w:rsidRPr="0022172B">
              <w:t>33</w:t>
            </w:r>
          </w:p>
        </w:tc>
        <w:tc>
          <w:tcPr>
            <w:tcW w:w="1426" w:type="dxa"/>
            <w:vAlign w:val="center"/>
          </w:tcPr>
          <w:p w:rsidR="00037310" w:rsidRPr="0022172B" w:rsidRDefault="00037310" w:rsidP="0022172B">
            <w:pPr>
              <w:jc w:val="center"/>
            </w:pPr>
            <w:r w:rsidRPr="0022172B">
              <w:t>33</w:t>
            </w:r>
          </w:p>
        </w:tc>
        <w:tc>
          <w:tcPr>
            <w:tcW w:w="1426" w:type="dxa"/>
            <w:vAlign w:val="center"/>
          </w:tcPr>
          <w:p w:rsidR="00037310" w:rsidRPr="0022172B" w:rsidRDefault="00037310" w:rsidP="0022172B">
            <w:pPr>
              <w:jc w:val="center"/>
            </w:pPr>
            <w:r w:rsidRPr="0022172B">
              <w:t>35,5</w:t>
            </w:r>
          </w:p>
        </w:tc>
      </w:tr>
      <w:tr w:rsidR="00037310" w:rsidRPr="00882870">
        <w:tc>
          <w:tcPr>
            <w:tcW w:w="496" w:type="dxa"/>
            <w:vAlign w:val="center"/>
          </w:tcPr>
          <w:p w:rsidR="00037310" w:rsidRPr="0022172B" w:rsidRDefault="00037310" w:rsidP="0022172B">
            <w:pPr>
              <w:jc w:val="center"/>
            </w:pPr>
            <w:r w:rsidRPr="0022172B">
              <w:t>21</w:t>
            </w:r>
          </w:p>
        </w:tc>
        <w:tc>
          <w:tcPr>
            <w:tcW w:w="2681" w:type="dxa"/>
            <w:vAlign w:val="center"/>
          </w:tcPr>
          <w:p w:rsidR="00037310" w:rsidRPr="0022172B" w:rsidRDefault="00037310" w:rsidP="0022172B">
            <w:pPr>
              <w:jc w:val="center"/>
            </w:pPr>
            <w:r w:rsidRPr="0022172B">
              <w:t>Фториды</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1,5</w:t>
            </w:r>
          </w:p>
        </w:tc>
        <w:tc>
          <w:tcPr>
            <w:tcW w:w="1426" w:type="dxa"/>
            <w:vAlign w:val="center"/>
          </w:tcPr>
          <w:p w:rsidR="00037310" w:rsidRPr="0022172B" w:rsidRDefault="00037310" w:rsidP="0022172B">
            <w:pPr>
              <w:jc w:val="center"/>
            </w:pPr>
            <w:r w:rsidRPr="0022172B">
              <w:t>0,24</w:t>
            </w:r>
          </w:p>
        </w:tc>
        <w:tc>
          <w:tcPr>
            <w:tcW w:w="1426" w:type="dxa"/>
            <w:vAlign w:val="center"/>
          </w:tcPr>
          <w:p w:rsidR="00037310" w:rsidRPr="0022172B" w:rsidRDefault="00037310" w:rsidP="0022172B">
            <w:pPr>
              <w:jc w:val="center"/>
            </w:pPr>
            <w:r w:rsidRPr="0022172B">
              <w:t>0,26</w:t>
            </w:r>
          </w:p>
        </w:tc>
        <w:tc>
          <w:tcPr>
            <w:tcW w:w="1426" w:type="dxa"/>
            <w:vAlign w:val="center"/>
          </w:tcPr>
          <w:p w:rsidR="00037310" w:rsidRPr="0022172B" w:rsidRDefault="00037310" w:rsidP="0022172B">
            <w:pPr>
              <w:jc w:val="center"/>
            </w:pPr>
            <w:r w:rsidRPr="0022172B">
              <w:t>0,32</w:t>
            </w:r>
          </w:p>
        </w:tc>
      </w:tr>
      <w:tr w:rsidR="00037310" w:rsidRPr="00882870">
        <w:tc>
          <w:tcPr>
            <w:tcW w:w="496" w:type="dxa"/>
            <w:vAlign w:val="center"/>
          </w:tcPr>
          <w:p w:rsidR="00037310" w:rsidRPr="0022172B" w:rsidRDefault="00037310" w:rsidP="0022172B">
            <w:pPr>
              <w:jc w:val="center"/>
            </w:pPr>
            <w:r w:rsidRPr="0022172B">
              <w:t>22</w:t>
            </w:r>
          </w:p>
        </w:tc>
        <w:tc>
          <w:tcPr>
            <w:tcW w:w="2681" w:type="dxa"/>
            <w:vAlign w:val="center"/>
          </w:tcPr>
          <w:p w:rsidR="00037310" w:rsidRPr="0022172B" w:rsidRDefault="00037310" w:rsidP="0022172B">
            <w:pPr>
              <w:jc w:val="center"/>
            </w:pPr>
            <w:r w:rsidRPr="0022172B">
              <w:t>Цинк</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5,0</w:t>
            </w:r>
          </w:p>
        </w:tc>
        <w:tc>
          <w:tcPr>
            <w:tcW w:w="1426" w:type="dxa"/>
            <w:vAlign w:val="center"/>
          </w:tcPr>
          <w:p w:rsidR="00037310" w:rsidRPr="0022172B" w:rsidRDefault="00037310" w:rsidP="0022172B">
            <w:pPr>
              <w:jc w:val="center"/>
            </w:pPr>
            <w:r w:rsidRPr="0022172B">
              <w:rPr>
                <w:lang w:val="en-US"/>
              </w:rPr>
              <w:t>&lt;</w:t>
            </w:r>
            <w:r w:rsidRPr="0022172B">
              <w:t>0,005</w:t>
            </w:r>
          </w:p>
        </w:tc>
        <w:tc>
          <w:tcPr>
            <w:tcW w:w="1426" w:type="dxa"/>
            <w:vAlign w:val="center"/>
          </w:tcPr>
          <w:p w:rsidR="00037310" w:rsidRPr="0022172B" w:rsidRDefault="00037310" w:rsidP="0022172B">
            <w:pPr>
              <w:jc w:val="center"/>
            </w:pPr>
            <w:r w:rsidRPr="0022172B">
              <w:rPr>
                <w:lang w:val="en-US"/>
              </w:rPr>
              <w:t>&lt;</w:t>
            </w:r>
            <w:r w:rsidRPr="0022172B">
              <w:t>0,005</w:t>
            </w:r>
          </w:p>
        </w:tc>
        <w:tc>
          <w:tcPr>
            <w:tcW w:w="1426" w:type="dxa"/>
            <w:vAlign w:val="center"/>
          </w:tcPr>
          <w:p w:rsidR="00037310" w:rsidRPr="0022172B" w:rsidRDefault="00037310" w:rsidP="0022172B">
            <w:pPr>
              <w:jc w:val="center"/>
            </w:pPr>
            <w:r w:rsidRPr="0022172B">
              <w:rPr>
                <w:lang w:val="en-US"/>
              </w:rPr>
              <w:t>&lt;</w:t>
            </w:r>
            <w:r w:rsidRPr="0022172B">
              <w:t>0,005</w:t>
            </w:r>
          </w:p>
        </w:tc>
      </w:tr>
      <w:tr w:rsidR="00037310" w:rsidRPr="00882870">
        <w:tc>
          <w:tcPr>
            <w:tcW w:w="496" w:type="dxa"/>
            <w:vAlign w:val="center"/>
          </w:tcPr>
          <w:p w:rsidR="00037310" w:rsidRPr="0022172B" w:rsidRDefault="00037310" w:rsidP="0022172B">
            <w:pPr>
              <w:jc w:val="center"/>
            </w:pPr>
            <w:r w:rsidRPr="0022172B">
              <w:t>23</w:t>
            </w:r>
          </w:p>
        </w:tc>
        <w:tc>
          <w:tcPr>
            <w:tcW w:w="2681" w:type="dxa"/>
            <w:vAlign w:val="center"/>
          </w:tcPr>
          <w:p w:rsidR="00037310" w:rsidRPr="0022172B" w:rsidRDefault="00037310" w:rsidP="0022172B">
            <w:pPr>
              <w:jc w:val="center"/>
            </w:pPr>
            <w:r w:rsidRPr="0022172B">
              <w:t>Мышьяк</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0,05</w:t>
            </w:r>
          </w:p>
        </w:tc>
        <w:tc>
          <w:tcPr>
            <w:tcW w:w="1426" w:type="dxa"/>
            <w:vAlign w:val="center"/>
          </w:tcPr>
          <w:p w:rsidR="00037310" w:rsidRPr="0022172B" w:rsidRDefault="00037310" w:rsidP="0022172B">
            <w:pPr>
              <w:jc w:val="center"/>
            </w:pPr>
            <w:r w:rsidRPr="0022172B">
              <w:rPr>
                <w:lang w:val="en-US"/>
              </w:rPr>
              <w:t>&lt;</w:t>
            </w:r>
            <w:r w:rsidRPr="0022172B">
              <w:t>0,005</w:t>
            </w:r>
          </w:p>
        </w:tc>
        <w:tc>
          <w:tcPr>
            <w:tcW w:w="1426" w:type="dxa"/>
            <w:vAlign w:val="center"/>
          </w:tcPr>
          <w:p w:rsidR="00037310" w:rsidRPr="0022172B" w:rsidRDefault="00037310" w:rsidP="0022172B">
            <w:pPr>
              <w:jc w:val="center"/>
            </w:pPr>
            <w:r w:rsidRPr="0022172B">
              <w:rPr>
                <w:lang w:val="en-US"/>
              </w:rPr>
              <w:t>&lt;</w:t>
            </w:r>
            <w:r w:rsidRPr="0022172B">
              <w:t>0,005</w:t>
            </w:r>
          </w:p>
        </w:tc>
        <w:tc>
          <w:tcPr>
            <w:tcW w:w="1426" w:type="dxa"/>
            <w:vAlign w:val="center"/>
          </w:tcPr>
          <w:p w:rsidR="00037310" w:rsidRPr="0022172B" w:rsidRDefault="00037310" w:rsidP="0022172B">
            <w:pPr>
              <w:jc w:val="center"/>
            </w:pPr>
            <w:r w:rsidRPr="0022172B">
              <w:rPr>
                <w:lang w:val="en-US"/>
              </w:rPr>
              <w:t>&lt;</w:t>
            </w:r>
            <w:r w:rsidRPr="0022172B">
              <w:t>0,005</w:t>
            </w:r>
          </w:p>
        </w:tc>
      </w:tr>
      <w:tr w:rsidR="00037310" w:rsidRPr="00882870">
        <w:tc>
          <w:tcPr>
            <w:tcW w:w="496" w:type="dxa"/>
            <w:vAlign w:val="center"/>
          </w:tcPr>
          <w:p w:rsidR="00037310" w:rsidRPr="0022172B" w:rsidRDefault="00037310" w:rsidP="0022172B">
            <w:pPr>
              <w:jc w:val="center"/>
            </w:pPr>
            <w:r w:rsidRPr="0022172B">
              <w:t>24</w:t>
            </w:r>
          </w:p>
        </w:tc>
        <w:tc>
          <w:tcPr>
            <w:tcW w:w="2681" w:type="dxa"/>
            <w:vAlign w:val="center"/>
          </w:tcPr>
          <w:p w:rsidR="00037310" w:rsidRPr="0022172B" w:rsidRDefault="00037310" w:rsidP="0022172B">
            <w:pPr>
              <w:jc w:val="center"/>
            </w:pPr>
            <w:r w:rsidRPr="0022172B">
              <w:t>Молибден</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0,25</w:t>
            </w:r>
          </w:p>
        </w:tc>
        <w:tc>
          <w:tcPr>
            <w:tcW w:w="1426" w:type="dxa"/>
            <w:vAlign w:val="center"/>
          </w:tcPr>
          <w:p w:rsidR="00037310" w:rsidRPr="0022172B" w:rsidRDefault="00037310" w:rsidP="0022172B">
            <w:pPr>
              <w:jc w:val="center"/>
              <w:rPr>
                <w:lang w:val="en-US"/>
              </w:rPr>
            </w:pPr>
            <w:r w:rsidRPr="0022172B">
              <w:rPr>
                <w:lang w:val="en-US"/>
              </w:rPr>
              <w:t>&lt;</w:t>
            </w:r>
            <w:r w:rsidRPr="0022172B">
              <w:t>0,003</w:t>
            </w:r>
          </w:p>
        </w:tc>
        <w:tc>
          <w:tcPr>
            <w:tcW w:w="1426" w:type="dxa"/>
            <w:vAlign w:val="center"/>
          </w:tcPr>
          <w:p w:rsidR="00037310" w:rsidRPr="0022172B" w:rsidRDefault="00037310" w:rsidP="0022172B">
            <w:pPr>
              <w:jc w:val="center"/>
              <w:rPr>
                <w:lang w:val="en-US"/>
              </w:rPr>
            </w:pPr>
            <w:r w:rsidRPr="0022172B">
              <w:rPr>
                <w:lang w:val="en-US"/>
              </w:rPr>
              <w:t>&lt;</w:t>
            </w:r>
            <w:r w:rsidRPr="0022172B">
              <w:t>0,003</w:t>
            </w:r>
          </w:p>
        </w:tc>
        <w:tc>
          <w:tcPr>
            <w:tcW w:w="1426" w:type="dxa"/>
            <w:vAlign w:val="center"/>
          </w:tcPr>
          <w:p w:rsidR="00037310" w:rsidRPr="0022172B" w:rsidRDefault="00037310" w:rsidP="0022172B">
            <w:pPr>
              <w:jc w:val="center"/>
              <w:rPr>
                <w:lang w:val="en-US"/>
              </w:rPr>
            </w:pPr>
            <w:r w:rsidRPr="0022172B">
              <w:rPr>
                <w:lang w:val="en-US"/>
              </w:rPr>
              <w:t>&lt;</w:t>
            </w:r>
            <w:r w:rsidRPr="0022172B">
              <w:t>0,003</w:t>
            </w:r>
          </w:p>
        </w:tc>
      </w:tr>
      <w:tr w:rsidR="00037310" w:rsidRPr="00882870">
        <w:tc>
          <w:tcPr>
            <w:tcW w:w="496" w:type="dxa"/>
            <w:vAlign w:val="center"/>
          </w:tcPr>
          <w:p w:rsidR="00037310" w:rsidRPr="0022172B" w:rsidRDefault="00037310" w:rsidP="0022172B">
            <w:pPr>
              <w:jc w:val="center"/>
            </w:pPr>
            <w:r w:rsidRPr="0022172B">
              <w:t>25</w:t>
            </w:r>
          </w:p>
        </w:tc>
        <w:tc>
          <w:tcPr>
            <w:tcW w:w="2681" w:type="dxa"/>
            <w:vAlign w:val="center"/>
          </w:tcPr>
          <w:p w:rsidR="00037310" w:rsidRPr="0022172B" w:rsidRDefault="00037310" w:rsidP="0022172B">
            <w:pPr>
              <w:jc w:val="center"/>
            </w:pPr>
            <w:r w:rsidRPr="0022172B">
              <w:t>Фосфаты</w:t>
            </w:r>
          </w:p>
        </w:tc>
        <w:tc>
          <w:tcPr>
            <w:tcW w:w="1214" w:type="dxa"/>
            <w:vAlign w:val="center"/>
          </w:tcPr>
          <w:p w:rsidR="00037310" w:rsidRPr="0022172B" w:rsidRDefault="00037310" w:rsidP="0022172B">
            <w:pPr>
              <w:jc w:val="center"/>
            </w:pPr>
            <w:r w:rsidRPr="0022172B">
              <w:t>мг/л</w:t>
            </w:r>
          </w:p>
        </w:tc>
        <w:tc>
          <w:tcPr>
            <w:tcW w:w="1435" w:type="dxa"/>
            <w:vAlign w:val="center"/>
          </w:tcPr>
          <w:p w:rsidR="00037310" w:rsidRPr="0022172B" w:rsidRDefault="00037310" w:rsidP="0022172B">
            <w:pPr>
              <w:jc w:val="center"/>
            </w:pPr>
            <w:r w:rsidRPr="0022172B">
              <w:t>3,5</w:t>
            </w:r>
          </w:p>
        </w:tc>
        <w:tc>
          <w:tcPr>
            <w:tcW w:w="1426" w:type="dxa"/>
            <w:vAlign w:val="center"/>
          </w:tcPr>
          <w:p w:rsidR="00037310" w:rsidRPr="0022172B" w:rsidRDefault="00037310" w:rsidP="0022172B">
            <w:pPr>
              <w:jc w:val="center"/>
            </w:pPr>
            <w:r w:rsidRPr="0022172B">
              <w:t>0,26</w:t>
            </w:r>
          </w:p>
        </w:tc>
        <w:tc>
          <w:tcPr>
            <w:tcW w:w="1426" w:type="dxa"/>
            <w:vAlign w:val="center"/>
          </w:tcPr>
          <w:p w:rsidR="00037310" w:rsidRPr="0022172B" w:rsidRDefault="00037310" w:rsidP="0022172B">
            <w:pPr>
              <w:jc w:val="center"/>
            </w:pPr>
            <w:r w:rsidRPr="0022172B">
              <w:t>0,20</w:t>
            </w:r>
          </w:p>
        </w:tc>
        <w:tc>
          <w:tcPr>
            <w:tcW w:w="1426" w:type="dxa"/>
            <w:vAlign w:val="center"/>
          </w:tcPr>
          <w:p w:rsidR="00037310" w:rsidRPr="0022172B" w:rsidRDefault="00037310" w:rsidP="0022172B">
            <w:pPr>
              <w:jc w:val="center"/>
            </w:pPr>
            <w:r w:rsidRPr="0022172B">
              <w:t>0,24</w:t>
            </w:r>
          </w:p>
        </w:tc>
      </w:tr>
    </w:tbl>
    <w:p w:rsidR="00037310" w:rsidRPr="0022172B" w:rsidRDefault="00037310" w:rsidP="0022172B">
      <w:pPr>
        <w:spacing w:before="120" w:after="120"/>
        <w:ind w:firstLine="567"/>
        <w:rPr>
          <w:b/>
          <w:bCs/>
        </w:rPr>
      </w:pPr>
      <w:r w:rsidRPr="0022172B">
        <w:rPr>
          <w:b/>
          <w:bCs/>
        </w:rPr>
        <w:t>Технологический режим работы реагентного хозяйства</w:t>
      </w:r>
    </w:p>
    <w:p w:rsidR="00037310" w:rsidRPr="0022172B" w:rsidRDefault="00037310" w:rsidP="0022172B">
      <w:pPr>
        <w:ind w:firstLine="567"/>
      </w:pPr>
      <w:r w:rsidRPr="0022172B">
        <w:t>Реагентное хозяйство предназначено для хранения запасов коагулянтов, а, также, приготовления его растворов до рабочих концентраций. Для приготовления и дозирования реагентов в обрабатываемую воду на очистных сооружениях имеется цех по приготовлению раствора коагулянта, а, также, имеется хлораторная.</w:t>
      </w:r>
    </w:p>
    <w:p w:rsidR="00037310" w:rsidRPr="0022172B" w:rsidRDefault="00037310" w:rsidP="0022172B">
      <w:pPr>
        <w:ind w:firstLine="567"/>
        <w:rPr>
          <w:i/>
          <w:iCs/>
        </w:rPr>
      </w:pPr>
      <w:r w:rsidRPr="0022172B">
        <w:rPr>
          <w:i/>
          <w:iCs/>
        </w:rPr>
        <w:t>Технология приготовления коагулянта следующая:</w:t>
      </w:r>
    </w:p>
    <w:p w:rsidR="00037310" w:rsidRPr="0022172B" w:rsidRDefault="00037310" w:rsidP="0022172B">
      <w:pPr>
        <w:ind w:firstLine="567"/>
        <w:rPr>
          <w:b/>
          <w:bCs/>
        </w:rPr>
      </w:pPr>
      <w:r w:rsidRPr="0022172B">
        <w:t>Со склада коагулянт по монорельсу при помощи тельфера загружается в затворные баки, которые заполняются  водой. Для интенсификации процесса растворения включают барботаж сжатым воздухом при помощи воздуходувок марки РМК-2 производительностью 30</w:t>
      </w:r>
      <w:r>
        <w:t xml:space="preserve"> </w:t>
      </w:r>
      <w:r w:rsidRPr="0022172B">
        <w:t xml:space="preserve">м³/мин. Полученный крепкий раствор коагулянта перекачивается при помощи насосов АХ 40-25-160 производительностью 6,3 м³/ч в рабочие расходные баки коагулянта. Здесь 9%-ый раствор коагулянта разбавляется до 5%, где для перемешивания применяется барботаж сжатым воздухом. Полученный раствор подается самотеком в трубопровод перед смесителем; дозирование осуществляется при помощи запорного вентиля вручную. </w:t>
      </w:r>
      <w:r w:rsidRPr="0022172B">
        <w:rPr>
          <w:b/>
          <w:bCs/>
        </w:rPr>
        <w:t xml:space="preserve">                          </w:t>
      </w:r>
    </w:p>
    <w:p w:rsidR="00037310" w:rsidRPr="0022172B" w:rsidRDefault="00037310" w:rsidP="0022172B">
      <w:pPr>
        <w:spacing w:before="120" w:after="120"/>
        <w:ind w:firstLine="567"/>
        <w:rPr>
          <w:b/>
          <w:bCs/>
        </w:rPr>
      </w:pPr>
      <w:r w:rsidRPr="0022172B">
        <w:rPr>
          <w:b/>
          <w:bCs/>
        </w:rPr>
        <w:t>Хлорирование</w:t>
      </w:r>
    </w:p>
    <w:p w:rsidR="00037310" w:rsidRPr="0022172B" w:rsidRDefault="00037310" w:rsidP="0022172B">
      <w:pPr>
        <w:ind w:firstLine="567"/>
      </w:pPr>
      <w:r w:rsidRPr="0022172B">
        <w:t xml:space="preserve">Для хлорирования воды в здании очистных сооружений имеется хлораторная. Доза хлора на первичное хлорирование составляет 4 мг/л, на вторичное - 1 мг/л. В хлораторной установлены на первичное хлорирование  хлораторы типа АГАТ  производительностью 12 кг/час, на вторичное – АГАТ – 2шт. и АХВ 1000/ Р-КЛ – 1 шт. (резерв)  производительностью 12 кг/час. </w:t>
      </w:r>
    </w:p>
    <w:p w:rsidR="00037310" w:rsidRPr="0022172B" w:rsidRDefault="00037310" w:rsidP="0022172B">
      <w:pPr>
        <w:spacing w:before="120" w:after="120"/>
        <w:ind w:firstLine="567"/>
        <w:rPr>
          <w:b/>
          <w:bCs/>
        </w:rPr>
      </w:pPr>
      <w:r w:rsidRPr="0022172B">
        <w:rPr>
          <w:b/>
          <w:bCs/>
        </w:rPr>
        <w:t>Технологический режим работы фильтровального блока</w:t>
      </w:r>
    </w:p>
    <w:p w:rsidR="00037310" w:rsidRPr="0022172B" w:rsidRDefault="00037310" w:rsidP="0022172B">
      <w:pPr>
        <w:ind w:firstLine="567"/>
      </w:pPr>
      <w:r w:rsidRPr="0022172B">
        <w:t>Фильтрация – следующий после коагуляции и отстаивания технический прием для освобождения воды от взвешенных  веществ.</w:t>
      </w:r>
    </w:p>
    <w:p w:rsidR="00037310" w:rsidRPr="0022172B" w:rsidRDefault="00037310" w:rsidP="0022172B">
      <w:pPr>
        <w:ind w:firstLine="567"/>
      </w:pPr>
      <w:r w:rsidRPr="0022172B">
        <w:t>Фильтрованием называется процесс, при котором осветляемая вода проходит через слой фильтрующего материала. Фильтрующий материал должен представлять собой пористую среду с весьма малыми порами. В качестве основного фильтрующего материала применяют кварцевый песок.</w:t>
      </w:r>
    </w:p>
    <w:p w:rsidR="00037310" w:rsidRPr="0022172B" w:rsidRDefault="00037310" w:rsidP="0022172B">
      <w:pPr>
        <w:ind w:firstLine="567"/>
      </w:pPr>
      <w:r w:rsidRPr="0022172B">
        <w:t>Фильтр представляет собой резервуар, в нижней части которого расположено дренажное устройство. На дренаж обычно укладывают слой поддерживающего материала и затем слой фильтрующего материала. При песчаных фильтрах поддерживающим материалом является гравий, уложенный слоями с возрастающей к низу крупностью зерен.</w:t>
      </w:r>
    </w:p>
    <w:p w:rsidR="00037310" w:rsidRPr="0022172B" w:rsidRDefault="00037310" w:rsidP="0022172B">
      <w:pPr>
        <w:ind w:firstLine="567"/>
      </w:pPr>
      <w:r w:rsidRPr="0022172B">
        <w:t>В процессе фильтрования весь фильтр постоянно заполнен водой до уровня, расположенного не менее чем на 2м над поверхностью фильтрующего материала.</w:t>
      </w:r>
    </w:p>
    <w:p w:rsidR="00037310" w:rsidRPr="0022172B" w:rsidRDefault="00037310" w:rsidP="0022172B">
      <w:pPr>
        <w:ind w:firstLine="567"/>
      </w:pPr>
      <w:r w:rsidRPr="0022172B">
        <w:t xml:space="preserve">Скорые фильтры пропускают большое количество воды, поэтому быстро засоряются и требуют очистки 1-2 раза в сутки, а в паводок при высокой мутности воды и чаще. Очистку скорых фильтров производят путем промывки фильтрующего материала обратным током чистой воды, подаваемой снизу через дренаж и проходящей через слой гравия и песка. </w:t>
      </w:r>
    </w:p>
    <w:p w:rsidR="00037310" w:rsidRPr="0022172B" w:rsidRDefault="00037310" w:rsidP="0022172B">
      <w:pPr>
        <w:ind w:firstLine="567"/>
      </w:pPr>
      <w:r w:rsidRPr="0022172B">
        <w:t>Кроме этого на НФС находятся:</w:t>
      </w:r>
    </w:p>
    <w:p w:rsidR="00037310" w:rsidRPr="0022172B" w:rsidRDefault="00037310" w:rsidP="0022172B">
      <w:pPr>
        <w:ind w:firstLine="567"/>
      </w:pPr>
      <w:r w:rsidRPr="0022172B">
        <w:rPr>
          <w:b/>
          <w:bCs/>
        </w:rPr>
        <w:t>6. Котельная</w:t>
      </w:r>
      <w:r w:rsidRPr="0022172B">
        <w:t>, оборудованная 4-мя газовыми котлами марки «КЧМ-5». Установлен комплекс учета газа «</w:t>
      </w:r>
      <w:r w:rsidRPr="0022172B">
        <w:rPr>
          <w:lang w:val="en-US"/>
        </w:rPr>
        <w:t>G</w:t>
      </w:r>
      <w:r w:rsidRPr="0022172B">
        <w:t xml:space="preserve">-25 ТС 215 СГ-ТК 2-Д-40», сигнализаторы загазованности на метан марки «САОГ-К50» и на угарный газ марки «СОУ-1».    </w:t>
      </w:r>
    </w:p>
    <w:p w:rsidR="00037310" w:rsidRPr="0022172B" w:rsidRDefault="00037310" w:rsidP="0022172B">
      <w:pPr>
        <w:ind w:firstLine="567"/>
      </w:pPr>
      <w:r w:rsidRPr="0022172B">
        <w:rPr>
          <w:b/>
          <w:bCs/>
        </w:rPr>
        <w:t>7. Ремонтно – механическая  мастерская</w:t>
      </w:r>
      <w:r w:rsidRPr="0022172B">
        <w:t xml:space="preserve"> состоит из цехов: ремонтно-механического, электроремонтного, кузницы, складского и бытового помещений.</w:t>
      </w:r>
    </w:p>
    <w:p w:rsidR="00037310" w:rsidRPr="0022172B" w:rsidRDefault="00037310" w:rsidP="0022172B">
      <w:pPr>
        <w:ind w:firstLine="567"/>
      </w:pPr>
      <w:r>
        <w:rPr>
          <w:b/>
          <w:bCs/>
        </w:rPr>
        <w:t xml:space="preserve">8. </w:t>
      </w:r>
      <w:r w:rsidRPr="009A0908">
        <w:rPr>
          <w:b/>
          <w:bCs/>
        </w:rPr>
        <w:t xml:space="preserve"> </w:t>
      </w:r>
      <w:r w:rsidRPr="0022172B">
        <w:rPr>
          <w:b/>
          <w:bCs/>
        </w:rPr>
        <w:t>Электрооборудование</w:t>
      </w:r>
      <w:r w:rsidRPr="0022172B">
        <w:t xml:space="preserve"> на ОВС:</w:t>
      </w:r>
    </w:p>
    <w:p w:rsidR="00037310" w:rsidRPr="0022172B" w:rsidRDefault="00037310" w:rsidP="0022172B">
      <w:pPr>
        <w:ind w:firstLine="567"/>
      </w:pPr>
      <w:r w:rsidRPr="0022172B">
        <w:t xml:space="preserve">       - трансформаторы – 1000 кВА   </w:t>
      </w:r>
      <w:r w:rsidRPr="0022172B">
        <w:tab/>
      </w:r>
      <w:r w:rsidRPr="0022172B">
        <w:tab/>
        <w:t>- 2 шт.</w:t>
      </w:r>
    </w:p>
    <w:p w:rsidR="00037310" w:rsidRPr="0022172B" w:rsidRDefault="00037310" w:rsidP="0022172B">
      <w:pPr>
        <w:ind w:firstLine="567"/>
      </w:pPr>
      <w:r w:rsidRPr="0022172B">
        <w:t xml:space="preserve">       - трансформаторы –   630 кВА   </w:t>
      </w:r>
      <w:r w:rsidRPr="0022172B">
        <w:tab/>
      </w:r>
      <w:r w:rsidRPr="0022172B">
        <w:tab/>
        <w:t>- 2 шт.</w:t>
      </w:r>
    </w:p>
    <w:p w:rsidR="00037310" w:rsidRPr="0022172B" w:rsidRDefault="00037310" w:rsidP="0022172B">
      <w:pPr>
        <w:ind w:firstLine="567"/>
      </w:pPr>
      <w:r w:rsidRPr="0022172B">
        <w:t xml:space="preserve">       - электродвигатели –  315 кВА   </w:t>
      </w:r>
      <w:r w:rsidRPr="0022172B">
        <w:tab/>
      </w:r>
      <w:r w:rsidRPr="0022172B">
        <w:tab/>
        <w:t>- 5 шт.</w:t>
      </w:r>
    </w:p>
    <w:p w:rsidR="00037310" w:rsidRPr="0022172B" w:rsidRDefault="00037310" w:rsidP="0022172B">
      <w:pPr>
        <w:ind w:firstLine="567"/>
      </w:pPr>
      <w:r w:rsidRPr="0022172B">
        <w:t xml:space="preserve">       - электродвигатели –  250 кВА   </w:t>
      </w:r>
      <w:r w:rsidRPr="0022172B">
        <w:tab/>
      </w:r>
      <w:r w:rsidRPr="0022172B">
        <w:tab/>
        <w:t>- 2 шт.</w:t>
      </w:r>
    </w:p>
    <w:p w:rsidR="00037310" w:rsidRPr="0022172B" w:rsidRDefault="00037310" w:rsidP="0022172B">
      <w:pPr>
        <w:ind w:firstLine="567"/>
      </w:pPr>
      <w:r w:rsidRPr="0022172B">
        <w:t xml:space="preserve">       - электродвигатели –    75 кВА   </w:t>
      </w:r>
      <w:r w:rsidRPr="0022172B">
        <w:tab/>
      </w:r>
      <w:r w:rsidRPr="0022172B">
        <w:tab/>
        <w:t>- 1 шт.</w:t>
      </w:r>
    </w:p>
    <w:p w:rsidR="00037310" w:rsidRDefault="00037310" w:rsidP="0022172B">
      <w:pPr>
        <w:ind w:firstLine="567"/>
      </w:pPr>
      <w:r w:rsidRPr="0022172B">
        <w:tab/>
        <w:t>В 2005</w:t>
      </w:r>
      <w:r>
        <w:t xml:space="preserve"> </w:t>
      </w:r>
      <w:r w:rsidRPr="0022172B">
        <w:t xml:space="preserve">г. на водозаборных сооружениях  смонтирована автоматическая станция управления и регулирования насосными агрегатами станции 1-го подъема, в основу которой входят два транзисторных преобразователя частоты ПЧ-ТТПТ-500-380-50-4ХЛ4 </w:t>
      </w:r>
      <w:r w:rsidRPr="0022172B">
        <w:rPr>
          <w:lang w:val="en-US"/>
        </w:rPr>
        <w:t>N</w:t>
      </w:r>
      <w:r w:rsidRPr="0022172B">
        <w:t>=250</w:t>
      </w:r>
      <w:r>
        <w:t xml:space="preserve"> </w:t>
      </w:r>
      <w:r w:rsidRPr="0022172B">
        <w:t>кВт. Данное мероприятие является энергосберегающим: позволило сократить расход электроэнергии до 50%; вдвое увеличить срок службы электродвигателей и насосных агрегатов; обеспечило программируемый по времени плавный пуск и остановку агрегатов; исключило гидравлические удары в трубопроводах.</w:t>
      </w:r>
    </w:p>
    <w:p w:rsidR="00037310" w:rsidRPr="000365D2" w:rsidRDefault="00037310" w:rsidP="000365D2">
      <w:pPr>
        <w:ind w:firstLine="567"/>
      </w:pPr>
      <w:r w:rsidRPr="000365D2">
        <w:t xml:space="preserve">Участок водоподготовки </w:t>
      </w:r>
      <w:r w:rsidRPr="000365D2">
        <w:rPr>
          <w:b/>
          <w:bCs/>
        </w:rPr>
        <w:t>ООО «Балтекс плюс»</w:t>
      </w:r>
      <w:r w:rsidRPr="000365D2">
        <w:t>, в состав которого входит:</w:t>
      </w:r>
    </w:p>
    <w:p w:rsidR="00037310" w:rsidRPr="000365D2" w:rsidRDefault="00037310" w:rsidP="001C6DCC">
      <w:pPr>
        <w:numPr>
          <w:ilvl w:val="0"/>
          <w:numId w:val="53"/>
        </w:numPr>
      </w:pPr>
      <w:r w:rsidRPr="000365D2">
        <w:t>Здание блока фильтровальной станции I подъема (насосная, хлораторная, склад реагента, лаборатория краткого химического контроля питьевой воды);</w:t>
      </w:r>
    </w:p>
    <w:p w:rsidR="00037310" w:rsidRPr="000365D2" w:rsidRDefault="00037310" w:rsidP="001C6DCC">
      <w:pPr>
        <w:numPr>
          <w:ilvl w:val="0"/>
          <w:numId w:val="53"/>
        </w:numPr>
      </w:pPr>
      <w:r w:rsidRPr="000365D2">
        <w:t>Блок фильтровальной станции II подъема (фильтровальный зал, насосная, реагентное хозяйство, бактериологическая лаборатория).</w:t>
      </w:r>
    </w:p>
    <w:p w:rsidR="00037310" w:rsidRPr="000365D2" w:rsidRDefault="00037310" w:rsidP="000365D2">
      <w:pPr>
        <w:pStyle w:val="ListParagraph"/>
      </w:pPr>
      <w:r w:rsidRPr="000365D2">
        <w:t>Ввод в эксплуатацию блока фильтровальной станции I подъема - 1968г.</w:t>
      </w:r>
    </w:p>
    <w:p w:rsidR="00037310" w:rsidRPr="000365D2" w:rsidRDefault="00037310" w:rsidP="001C6DCC">
      <w:pPr>
        <w:numPr>
          <w:ilvl w:val="0"/>
          <w:numId w:val="53"/>
        </w:numPr>
      </w:pPr>
      <w:r w:rsidRPr="000365D2">
        <w:t>Проект выполнен Государственным институтом по проектированию предприятий текстильной промышленности ГПН-5 (г. Киев):</w:t>
      </w:r>
    </w:p>
    <w:p w:rsidR="00037310" w:rsidRPr="000365D2" w:rsidRDefault="00037310" w:rsidP="001C6DCC">
      <w:pPr>
        <w:pStyle w:val="ListParagraph"/>
        <w:numPr>
          <w:ilvl w:val="0"/>
          <w:numId w:val="54"/>
        </w:numPr>
      </w:pPr>
      <w:r w:rsidRPr="000365D2">
        <w:t>генеральный проектировщик - ГПН 5</w:t>
      </w:r>
    </w:p>
    <w:p w:rsidR="00037310" w:rsidRPr="000365D2" w:rsidRDefault="00037310" w:rsidP="001C6DCC">
      <w:pPr>
        <w:pStyle w:val="ListParagraph"/>
        <w:numPr>
          <w:ilvl w:val="0"/>
          <w:numId w:val="54"/>
        </w:numPr>
      </w:pPr>
      <w:r w:rsidRPr="000365D2">
        <w:t>проектировщик технологической части - ГПН 5</w:t>
      </w:r>
    </w:p>
    <w:p w:rsidR="00037310" w:rsidRPr="000365D2" w:rsidRDefault="00037310" w:rsidP="001C6DCC">
      <w:pPr>
        <w:pStyle w:val="ListParagraph"/>
        <w:numPr>
          <w:ilvl w:val="0"/>
          <w:numId w:val="54"/>
        </w:numPr>
      </w:pPr>
      <w:r w:rsidRPr="000365D2">
        <w:t>проектировщик строительной части - ГПН 5</w:t>
      </w:r>
    </w:p>
    <w:p w:rsidR="00037310" w:rsidRPr="000365D2" w:rsidRDefault="00037310" w:rsidP="001C6DCC">
      <w:pPr>
        <w:pStyle w:val="ListParagraph"/>
        <w:numPr>
          <w:ilvl w:val="0"/>
          <w:numId w:val="54"/>
        </w:numPr>
      </w:pPr>
      <w:r w:rsidRPr="000365D2">
        <w:t>технологический процесс подготовки хозяйственной питьевой воды участка водоподготовки разработан ГПН- 5.</w:t>
      </w:r>
    </w:p>
    <w:p w:rsidR="00037310" w:rsidRPr="000365D2" w:rsidRDefault="00037310" w:rsidP="001C6DCC">
      <w:pPr>
        <w:pStyle w:val="ListParagraph"/>
        <w:numPr>
          <w:ilvl w:val="0"/>
          <w:numId w:val="53"/>
        </w:numPr>
      </w:pPr>
      <w:r w:rsidRPr="000365D2">
        <w:t>Производство состоит из 2 потоков:</w:t>
      </w:r>
    </w:p>
    <w:p w:rsidR="00037310" w:rsidRPr="000365D2" w:rsidRDefault="00037310" w:rsidP="00350DCA">
      <w:pPr>
        <w:pStyle w:val="ListParagraph"/>
        <w:numPr>
          <w:ilvl w:val="0"/>
          <w:numId w:val="55"/>
        </w:numPr>
        <w:ind w:left="1276"/>
      </w:pPr>
      <w:r w:rsidRPr="000365D2">
        <w:t>Осветление, фильтрование воды</w:t>
      </w:r>
    </w:p>
    <w:p w:rsidR="00037310" w:rsidRPr="000365D2" w:rsidRDefault="00037310" w:rsidP="00350DCA">
      <w:pPr>
        <w:pStyle w:val="ListParagraph"/>
        <w:numPr>
          <w:ilvl w:val="0"/>
          <w:numId w:val="55"/>
        </w:numPr>
        <w:ind w:left="1276"/>
      </w:pPr>
      <w:r w:rsidRPr="000365D2">
        <w:t>Обеззараживание фильтровальной воды жидким хлором дозатором «Агат».</w:t>
      </w:r>
    </w:p>
    <w:p w:rsidR="00037310" w:rsidRPr="000365D2" w:rsidRDefault="00037310" w:rsidP="000365D2">
      <w:pPr>
        <w:ind w:left="360"/>
      </w:pPr>
      <w:r>
        <w:t xml:space="preserve">5. </w:t>
      </w:r>
      <w:r w:rsidRPr="000365D2">
        <w:t>Проектная мощность выпуска хоз. питьевой воды блока фильтровальной станции I подъема и блока фильтровальной станции II подъема по 6 тыс.</w:t>
      </w:r>
      <w:r>
        <w:t xml:space="preserve"> </w:t>
      </w:r>
      <w:r w:rsidRPr="000365D2">
        <w:t>м</w:t>
      </w:r>
      <w:r w:rsidRPr="000365D2">
        <w:rPr>
          <w:vertAlign w:val="superscript"/>
        </w:rPr>
        <w:t>З</w:t>
      </w:r>
      <w:r w:rsidRPr="000365D2">
        <w:t xml:space="preserve"> в сутки.</w:t>
      </w:r>
    </w:p>
    <w:p w:rsidR="00037310" w:rsidRPr="000365D2" w:rsidRDefault="00037310" w:rsidP="000365D2">
      <w:pPr>
        <w:ind w:left="360"/>
      </w:pPr>
      <w:r>
        <w:t xml:space="preserve">6. </w:t>
      </w:r>
      <w:r w:rsidRPr="000365D2">
        <w:t xml:space="preserve">На станции I подъема установлены артезианские насосы типа 20 А </w:t>
      </w:r>
      <w:r>
        <w:t>–</w:t>
      </w:r>
      <w:r w:rsidRPr="000365D2">
        <w:t xml:space="preserve"> 18</w:t>
      </w:r>
      <w:r>
        <w:rPr>
          <w:lang w:val="en-US"/>
        </w:rPr>
        <w:t>x</w:t>
      </w:r>
      <w:r w:rsidRPr="000365D2">
        <w:t>3. Два из них демонтированы и заменены на погруженные насосы типа 27Ц13- 10-160-75. Насос имеет следующие параметры: расход 160м</w:t>
      </w:r>
      <w:r w:rsidRPr="000365D2">
        <w:rPr>
          <w:vertAlign w:val="superscript"/>
        </w:rPr>
        <w:t>З</w:t>
      </w:r>
      <w:r w:rsidRPr="000365D2">
        <w:t>/2, напор 75 м, электрическая мощность 45 кВт, имеющийся насос 20 А - 18</w:t>
      </w:r>
      <w:r w:rsidRPr="000365D2">
        <w:rPr>
          <w:lang w:val="en-US"/>
        </w:rPr>
        <w:t>x</w:t>
      </w:r>
      <w:r w:rsidRPr="000365D2">
        <w:t>3 вывести в резерв. После установки насосов потребление электроэнергии снизится в 3-5 раз за счет снижения установленной мощности. Установлен счетчик в насосной станции I подъема, установлен насос 1ДЗ15-50 (подача 315 м</w:t>
      </w:r>
      <w:r w:rsidRPr="000365D2">
        <w:rPr>
          <w:vertAlign w:val="superscript"/>
        </w:rPr>
        <w:t>З</w:t>
      </w:r>
      <w:r w:rsidRPr="000365D2">
        <w:t>/час, напор 50 метров, мощность 75 кВт). С насосом установлен частотный преобразователь. Имеющиеся насосы 8НДВ (160 Квт, 500 м</w:t>
      </w:r>
      <w:r w:rsidRPr="000365D2">
        <w:rPr>
          <w:vertAlign w:val="superscript"/>
        </w:rPr>
        <w:t>З</w:t>
      </w:r>
      <w:r w:rsidRPr="000365D2">
        <w:t>/час) выведены в резерв.</w:t>
      </w:r>
    </w:p>
    <w:p w:rsidR="00037310" w:rsidRPr="009A0908" w:rsidRDefault="00037310" w:rsidP="000365D2">
      <w:pPr>
        <w:ind w:left="360"/>
      </w:pPr>
      <w:r>
        <w:t xml:space="preserve">7.  </w:t>
      </w:r>
      <w:r w:rsidRPr="000365D2">
        <w:t xml:space="preserve">Магистральные сети на промплощадке </w:t>
      </w:r>
      <w:r>
        <w:t>Ø</w:t>
      </w:r>
      <w:r w:rsidRPr="000365D2">
        <w:t xml:space="preserve">250мм, 2 водовода </w:t>
      </w:r>
      <w:r>
        <w:t>Ø</w:t>
      </w:r>
      <w:r w:rsidRPr="000365D2">
        <w:t xml:space="preserve">500мм </w:t>
      </w:r>
      <w:r>
        <w:rPr>
          <w:lang w:val="en-US"/>
        </w:rPr>
        <w:t>L</w:t>
      </w:r>
      <w:r w:rsidRPr="000365D2">
        <w:t xml:space="preserve"> = 3 км.</w:t>
      </w:r>
    </w:p>
    <w:p w:rsidR="00037310" w:rsidRPr="00FD6C58" w:rsidRDefault="00037310" w:rsidP="00FD6C58">
      <w:pPr>
        <w:spacing w:before="200" w:after="200"/>
        <w:ind w:firstLine="567"/>
      </w:pPr>
      <w:r w:rsidRPr="00FD6C58">
        <w:rPr>
          <w:b/>
          <w:bCs/>
        </w:rPr>
        <w:t>Описание технологического процесса и схемы.</w:t>
      </w:r>
    </w:p>
    <w:p w:rsidR="00037310" w:rsidRPr="00FD6C58" w:rsidRDefault="00037310" w:rsidP="00FD6C58">
      <w:pPr>
        <w:ind w:firstLine="567"/>
      </w:pPr>
      <w:r w:rsidRPr="00FD6C58">
        <w:t>Технологическая схема очистки воды принята с целью обеспечения её качества в соответствие с требованиями САНПИНА 2.1.4.1074-01. «Питьевая вода. Гигиенические требования к качеству воды централизованных систем питьевого водоснабжения. Контроль качества. Санитарно- эпидемиологические правила и нормы».</w:t>
      </w:r>
    </w:p>
    <w:p w:rsidR="00037310" w:rsidRPr="00FD6C58" w:rsidRDefault="00037310" w:rsidP="00FD6C58">
      <w:pPr>
        <w:ind w:firstLine="567"/>
      </w:pPr>
      <w:r w:rsidRPr="00FD6C58">
        <w:t>Исходной водой для НФС служит вода из реки «Хопёр». Тип водозабора береговой с приёмным колодцем. На станцию первого подъёма вода подаётся по двум сифонным трубопроводам диаметром 500мм, на которых установлено рыбозащит</w:t>
      </w:r>
      <w:r>
        <w:t>ное устройство -</w:t>
      </w:r>
      <w:r w:rsidRPr="00FD6C58">
        <w:t xml:space="preserve"> 2шт. Насосы первого подъёма подают воду по двум трубопроводам диаметром- 500мм на фильтровальный блок, где пройдя двух ступенчатую очистку (осветители, фильтры) поступает в коллектор, в коллектор сделана врезка трубы диаметром 40мм с хлорной водой.</w:t>
      </w:r>
    </w:p>
    <w:p w:rsidR="00037310" w:rsidRPr="00FD6C58" w:rsidRDefault="00037310" w:rsidP="00FD6C58">
      <w:pPr>
        <w:ind w:firstLine="567"/>
      </w:pPr>
      <w:r w:rsidRPr="00FD6C58">
        <w:t>Далее вода поступает в резервуары чистой воды, отсюда насосами второго подъёма подаётся потребителю.</w:t>
      </w:r>
    </w:p>
    <w:p w:rsidR="00037310" w:rsidRPr="00FD6C58" w:rsidRDefault="00037310" w:rsidP="00FD6C58">
      <w:pPr>
        <w:ind w:firstLine="567"/>
      </w:pPr>
      <w:r w:rsidRPr="00FD6C58">
        <w:t>Вода в процессе обработки подвергается коагулированию, хлорированию, осветлению и фильтрованию.</w:t>
      </w:r>
    </w:p>
    <w:p w:rsidR="00037310" w:rsidRPr="00FD6C58" w:rsidRDefault="00037310" w:rsidP="00FD6C58">
      <w:pPr>
        <w:ind w:firstLine="567"/>
      </w:pPr>
      <w:r w:rsidRPr="00FD6C58">
        <w:t>Речная вода подаётся в смеситель вихревого типа. В смесителе происходит смешивание исходной воды с раствором реагента. Далее вода поступает самотёком по трубопроводу снизу вверх в осветители, где заканчивается процесс хлора образования. С осветителей вода стекает в карманы, а уже из карманов осветителей самотёком поступает на скорые фильтры.</w:t>
      </w:r>
    </w:p>
    <w:p w:rsidR="00037310" w:rsidRPr="00FD6C58" w:rsidRDefault="00037310" w:rsidP="00FD6C58">
      <w:pPr>
        <w:ind w:firstLine="567"/>
      </w:pPr>
      <w:r w:rsidRPr="00FD6C58">
        <w:t>Со скорых фильтров чистая вода поступает в коллектор, а из коллектора в чистые резервуары. Пройдя через слой фильтрующего материала (кварцевый песок), вода почти полностью освобождается от взвешенных частиц, микрофлоры и микроорганизмов. Очищенная вода в коллекторе подвергается хлорированию, далее собирается в резервуаре чистой воды.</w:t>
      </w:r>
    </w:p>
    <w:p w:rsidR="00037310" w:rsidRPr="00FD6C58" w:rsidRDefault="00037310" w:rsidP="00FD6C58">
      <w:pPr>
        <w:ind w:firstLine="567"/>
      </w:pPr>
      <w:r w:rsidRPr="00FD6C58">
        <w:t>Резервуары оснащены уровнемерами, люки герметично закрыты и опломбированы. Резервуары огорожены колючей проволокой высотой примерно два метра. Насосная станция второго подъёма предназначена для забора воды из питьевых резервуаров и подачи её потребителю. Подача осуществляется рабочими насосами по утверждённому графику. Насосная станция оборудована пятью насосами марки</w:t>
      </w:r>
    </w:p>
    <w:p w:rsidR="00037310" w:rsidRDefault="00037310" w:rsidP="00FD6C58">
      <w:pPr>
        <w:ind w:firstLine="567"/>
      </w:pPr>
      <w:r w:rsidRPr="00FD6C58">
        <w:t>Основными технологическими приёмами обеспечивающими благоприятные органолептические свойства воды и её безопасность в санитарно- эпидемиологическом отношении, являются осветление с помощью процесса коагуляции, обесцвечивание и обеззараживание воды.</w:t>
      </w:r>
    </w:p>
    <w:p w:rsidR="00037310" w:rsidRPr="00FD6C58" w:rsidRDefault="00037310" w:rsidP="00FD6C58">
      <w:pPr>
        <w:ind w:firstLine="567"/>
      </w:pPr>
      <w:r w:rsidRPr="00FD6C58">
        <w:t>Технологическая схема Блока Фильтровальной Станции № 1 представлена на рис. 2.1.4.2.1.</w:t>
      </w:r>
    </w:p>
    <w:p w:rsidR="00037310" w:rsidRDefault="00037310" w:rsidP="00FD6C58">
      <w:pPr>
        <w:ind w:firstLine="567"/>
      </w:pPr>
    </w:p>
    <w:p w:rsidR="00037310" w:rsidRPr="00FD6C58" w:rsidRDefault="00037310" w:rsidP="00FD6C58">
      <w:pPr>
        <w:spacing w:before="200"/>
        <w:ind w:firstLine="567"/>
      </w:pPr>
      <w:r>
        <w:t>Р</w:t>
      </w:r>
      <w:r w:rsidRPr="00FD6C58">
        <w:t>ис. 2.1.4.2.1.</w:t>
      </w:r>
      <w:r>
        <w:rPr>
          <w:noProof/>
        </w:rPr>
        <w:pict>
          <v:shape id="_x0000_s1029" type="#_x0000_t75" style="position:absolute;left:0;text-align:left;margin-left:1.9pt;margin-top:18.3pt;width:504.5pt;height:298pt;z-index:251657728;visibility:visible;mso-position-horizontal-relative:text;mso-position-vertical-relative:text">
            <v:imagedata r:id="rId9" o:title=""/>
            <w10:wrap type="square"/>
          </v:shape>
        </w:pict>
      </w:r>
      <w:r>
        <w:t xml:space="preserve"> </w:t>
      </w:r>
      <w:r w:rsidRPr="00FD6C58">
        <w:t xml:space="preserve">Технологическая схема Блока Фильтровальной Станции № 1 </w:t>
      </w:r>
    </w:p>
    <w:p w:rsidR="00037310" w:rsidRPr="00FD6C58" w:rsidRDefault="00037310" w:rsidP="00FD6C58">
      <w:pPr>
        <w:spacing w:before="200" w:after="200"/>
        <w:ind w:firstLine="567"/>
        <w:jc w:val="left"/>
        <w:rPr>
          <w:b/>
          <w:bCs/>
        </w:rPr>
      </w:pPr>
      <w:r w:rsidRPr="00FD6C58">
        <w:rPr>
          <w:b/>
          <w:bCs/>
        </w:rPr>
        <w:t>Технологические данные блока фильтровальной станции I подъема и блока фильтровальной станции II подъема.</w:t>
      </w:r>
    </w:p>
    <w:p w:rsidR="00037310" w:rsidRPr="00FD6C58" w:rsidRDefault="00037310" w:rsidP="00FD6C58">
      <w:pPr>
        <w:ind w:firstLine="567"/>
      </w:pPr>
      <w:r w:rsidRPr="00FD6C58">
        <w:t xml:space="preserve">Блок фильтровальной станции I </w:t>
      </w:r>
      <w:r w:rsidRPr="00FD6C58">
        <w:rPr>
          <w:u w:val="single"/>
        </w:rPr>
        <w:t>подъема и II подъема</w:t>
      </w:r>
      <w:r w:rsidRPr="00FD6C58">
        <w:t xml:space="preserve"> предназначены для очистки и обеззараживания вода. В состав блока фильтровальной станции I подъема входит: смеситель, осветлители, скорые фильтры, реагентное хозяйство (склад для реагентов), хлораторная лаборатория для краткого химического контроля за водой.</w:t>
      </w:r>
    </w:p>
    <w:p w:rsidR="00037310" w:rsidRPr="00FD6C58" w:rsidRDefault="00037310" w:rsidP="00FD6C58">
      <w:pPr>
        <w:ind w:firstLine="567"/>
      </w:pPr>
      <w:r w:rsidRPr="00FD6C58">
        <w:rPr>
          <w:u w:val="single"/>
        </w:rPr>
        <w:t>Смеситель</w:t>
      </w:r>
      <w:r w:rsidRPr="00FD6C58">
        <w:t xml:space="preserve"> - изготовлен из железобетона вихревого типа </w:t>
      </w:r>
      <w:r>
        <w:rPr>
          <w:lang w:val="en-US"/>
        </w:rPr>
        <w:t>V</w:t>
      </w:r>
      <w:r w:rsidRPr="00FD6C58">
        <w:t xml:space="preserve"> = 28мЗ, выходная скорость 50м/час, время пребывания воды 1,5-2 мин.</w:t>
      </w:r>
    </w:p>
    <w:p w:rsidR="00037310" w:rsidRPr="00FD6C58" w:rsidRDefault="00037310" w:rsidP="00FD6C58">
      <w:pPr>
        <w:ind w:firstLine="567"/>
      </w:pPr>
      <w:r w:rsidRPr="00FD6C58">
        <w:rPr>
          <w:u w:val="single"/>
        </w:rPr>
        <w:t>Осветлители</w:t>
      </w:r>
      <w:r w:rsidRPr="00FD6C58">
        <w:t xml:space="preserve"> - 3 (шт) изготовлены из железобетона, каждый осветлитель состоит из 3 камер, 2 камеры крайние рабочие и средняя камера шломоуплотнения. Каждая камера размером 6</w:t>
      </w:r>
      <w:r>
        <w:rPr>
          <w:lang w:val="en-US"/>
        </w:rPr>
        <w:t>x</w:t>
      </w:r>
      <w:r w:rsidRPr="00FD6C58">
        <w:t>4 (м). Предназначены для осветления воды на скорости Юмм/сек.</w:t>
      </w:r>
    </w:p>
    <w:p w:rsidR="00037310" w:rsidRPr="00FD6C58" w:rsidRDefault="00037310" w:rsidP="00FD6C58">
      <w:pPr>
        <w:ind w:firstLine="567"/>
      </w:pPr>
      <w:r w:rsidRPr="00FD6C58">
        <w:rPr>
          <w:u w:val="single"/>
        </w:rPr>
        <w:t>Скорые фильтры -</w:t>
      </w:r>
      <w:r w:rsidRPr="00FD6C58">
        <w:t xml:space="preserve"> с песчаной загрузкой, кварцевый песок фракции 0,8-1,2 (мм), уровень загрузки 1м. Нижняя часть скорого фильтра оборудована распределительным устройством (Удмуртия), затем гравий 20см., затем кварцевый песок.</w:t>
      </w:r>
    </w:p>
    <w:p w:rsidR="00037310" w:rsidRPr="00FD6C58" w:rsidRDefault="00037310" w:rsidP="00FD6C58">
      <w:pPr>
        <w:ind w:firstLine="567"/>
      </w:pPr>
      <w:r w:rsidRPr="00FD6C58">
        <w:rPr>
          <w:u w:val="single"/>
        </w:rPr>
        <w:t>Реагентное хозяйство</w:t>
      </w:r>
      <w:r w:rsidRPr="00FD6C58">
        <w:t xml:space="preserve"> включает в себя склад реагентов, насосы для подачи реагентов, 2 железобетонных блока для приготовления раствора реагента. Каждый бак </w:t>
      </w:r>
      <w:r>
        <w:rPr>
          <w:lang w:val="en-US"/>
        </w:rPr>
        <w:t>V</w:t>
      </w:r>
      <w:r w:rsidRPr="00FD6C58">
        <w:t xml:space="preserve"> = 4мЗ. Для перекачки раствора </w:t>
      </w:r>
      <w:r>
        <w:t>п</w:t>
      </w:r>
      <w:r w:rsidRPr="00FD6C58">
        <w:t xml:space="preserve">оакагулянта используют насосы АХ-40-25-160, производительность 6,ЗмЗ/час, </w:t>
      </w:r>
      <w:r w:rsidRPr="00FD6C58">
        <w:rPr>
          <w:lang w:val="en-US"/>
        </w:rPr>
        <w:t>N</w:t>
      </w:r>
      <w:r w:rsidRPr="00FD6C58">
        <w:t>=3 кВт.</w:t>
      </w:r>
    </w:p>
    <w:p w:rsidR="00037310" w:rsidRPr="00FD6C58" w:rsidRDefault="00037310" w:rsidP="00FD6C58">
      <w:pPr>
        <w:ind w:firstLine="567"/>
      </w:pPr>
      <w:r w:rsidRPr="00FD6C58">
        <w:rPr>
          <w:u w:val="single"/>
        </w:rPr>
        <w:t>Склад хлора,</w:t>
      </w:r>
      <w:r w:rsidRPr="00FD6C58">
        <w:t xml:space="preserve"> общей площадью- 45 м2 оснащен специальным приспособлением для вертикального хранения баллонов с жидким хлором. Система контроля утечки газа с газо</w:t>
      </w:r>
      <w:r>
        <w:t>анализатором НГС - 98, приточно-</w:t>
      </w:r>
      <w:r w:rsidRPr="00FD6C58">
        <w:t>вытяжная вентиляция, 2 адсорбера с активированным углем, пенал для консервации аварийных баллонов.</w:t>
      </w:r>
    </w:p>
    <w:p w:rsidR="00037310" w:rsidRPr="00FD6C58" w:rsidRDefault="00037310" w:rsidP="00FD6C58">
      <w:pPr>
        <w:ind w:firstLine="567"/>
      </w:pPr>
      <w:r w:rsidRPr="00FD6C58">
        <w:rPr>
          <w:u w:val="single"/>
        </w:rPr>
        <w:t>Резервуары чистой вольт</w:t>
      </w:r>
      <w:r w:rsidRPr="00FD6C58">
        <w:t xml:space="preserve"> - 2 резервуара емкостью по 1000 м3 каждый, изготовлен из железобетона, обвалованы грунтом.</w:t>
      </w:r>
    </w:p>
    <w:p w:rsidR="00037310" w:rsidRPr="00FD6C58" w:rsidRDefault="00037310" w:rsidP="00FD6C58">
      <w:pPr>
        <w:ind w:firstLine="567"/>
      </w:pPr>
      <w:r w:rsidRPr="00FD6C58">
        <w:rPr>
          <w:u w:val="single"/>
        </w:rPr>
        <w:t>Насосная станция II подъема</w:t>
      </w:r>
      <w:r w:rsidRPr="00FD6C58">
        <w:t xml:space="preserve"> оборудована двумя насосами 8НДВ, Н-75, электродвигатель - 160кВт, производительность - 500мЗ/час, </w:t>
      </w:r>
      <w:r w:rsidRPr="00FD6C58">
        <w:rPr>
          <w:lang w:val="en-US"/>
        </w:rPr>
        <w:t>h</w:t>
      </w:r>
      <w:r w:rsidRPr="00FD6C58">
        <w:t>- 50 м.</w:t>
      </w:r>
    </w:p>
    <w:p w:rsidR="00037310" w:rsidRPr="00FD6C58" w:rsidRDefault="00037310" w:rsidP="00FD6C58">
      <w:pPr>
        <w:ind w:firstLine="567"/>
        <w:rPr>
          <w:u w:val="single"/>
        </w:rPr>
      </w:pPr>
      <w:r w:rsidRPr="00FD6C58">
        <w:rPr>
          <w:u w:val="single"/>
        </w:rPr>
        <w:t>Химическая и бактериологическая лаборатория.</w:t>
      </w:r>
    </w:p>
    <w:p w:rsidR="00037310" w:rsidRPr="00FD6C58" w:rsidRDefault="00037310" w:rsidP="00FD6C58">
      <w:pPr>
        <w:ind w:firstLine="567"/>
      </w:pPr>
      <w:r w:rsidRPr="00FD6C58">
        <w:t>Бактериологическая лаборатория имеет бессрочную лицензию на свою деятельность. Химическая лаборатория готовится к аккредитации. Имеет договор с Роспотребнадзором на все виды химических анализов, согласно графика контроля по производственной программе.</w:t>
      </w:r>
    </w:p>
    <w:p w:rsidR="00037310" w:rsidRPr="00FD6C58" w:rsidRDefault="00037310" w:rsidP="00FD6C58">
      <w:pPr>
        <w:ind w:firstLine="567"/>
      </w:pPr>
      <w:r w:rsidRPr="00FD6C58">
        <w:t>Графики и производственная программа утверждаются и согласуются с Роспотребнадзором.</w:t>
      </w:r>
    </w:p>
    <w:p w:rsidR="00037310" w:rsidRPr="00FD6C58" w:rsidRDefault="00037310" w:rsidP="00FD6C58">
      <w:pPr>
        <w:ind w:firstLine="567"/>
      </w:pPr>
      <w:r w:rsidRPr="00FD6C58">
        <w:t>Согласно лабораторным исследованиям Роспотребнадзора вода соответствует всем требованиям и нормам СанПиН от 2.1.4.1074-01 «Питьевая вода».</w:t>
      </w:r>
    </w:p>
    <w:p w:rsidR="00037310" w:rsidRPr="00FD6C58" w:rsidRDefault="00037310" w:rsidP="00FD6C58">
      <w:pPr>
        <w:ind w:firstLine="567"/>
      </w:pPr>
      <w:r w:rsidRPr="00FD6C58">
        <w:rPr>
          <w:u w:val="single"/>
        </w:rPr>
        <w:t>Хлораторная -</w:t>
      </w:r>
      <w:r w:rsidRPr="00FD6C58">
        <w:t xml:space="preserve"> в ней происходит обеззараживание воды с помощью дозаторов «Агат», изготовленных в Ижевске. Производительность 0,16кг/час. Доза свободного хлора строго контролируется и составляет 0,3-0,5мг/м.</w:t>
      </w:r>
    </w:p>
    <w:p w:rsidR="00037310" w:rsidRPr="00FD6C58" w:rsidRDefault="00037310" w:rsidP="00FD6C58">
      <w:pPr>
        <w:ind w:firstLine="567"/>
      </w:pPr>
      <w:r w:rsidRPr="00FD6C58">
        <w:rPr>
          <w:b/>
          <w:bCs/>
        </w:rPr>
        <w:t>Процесс предварительной обработки воды.</w:t>
      </w:r>
    </w:p>
    <w:p w:rsidR="00037310" w:rsidRPr="00FD6C58" w:rsidRDefault="00037310" w:rsidP="00FD6C58">
      <w:pPr>
        <w:ind w:firstLine="567"/>
      </w:pPr>
      <w:r w:rsidRPr="00FD6C58">
        <w:t>Предварительная обработка воды производится с целью повышения эффективности процессов осветления и обесцвечивания и снижения дозы коагулянта, ликвидации специфических примесей, которые не удаляются из воды в основном технологическом цикле, а также для улучшения санитарного состояния сооруже</w:t>
      </w:r>
      <w:r>
        <w:t>ний.</w:t>
      </w:r>
    </w:p>
    <w:p w:rsidR="00037310" w:rsidRPr="00FD6C58" w:rsidRDefault="00037310" w:rsidP="00FD6C58">
      <w:pPr>
        <w:ind w:firstLine="567"/>
      </w:pPr>
      <w:r w:rsidRPr="00FD6C58">
        <w:t>Для предварительной обработк</w:t>
      </w:r>
      <w:r>
        <w:t>и</w:t>
      </w:r>
      <w:r w:rsidRPr="00FD6C58">
        <w:t xml:space="preserve"> используется жидкий хлор. В результате обработки воды хлором окисляется часть веществ, обуславливающих цветность воды, и разрушаются органические защитные коллоиды, препятствующие процессу коагуляции. Одновременно со снижением цветности происходит обеззараживание воды, что значительно улучшает санитарное состояние сооружений.</w:t>
      </w:r>
    </w:p>
    <w:p w:rsidR="00037310" w:rsidRPr="00FD6C58" w:rsidRDefault="00037310" w:rsidP="00FD6C58">
      <w:pPr>
        <w:ind w:firstLine="567"/>
      </w:pPr>
      <w:r w:rsidRPr="00FD6C58">
        <w:t>Оптимальную дозу хлора определяю пробным хлорированием, а ко</w:t>
      </w:r>
      <w:r>
        <w:t>нтроль процесса осуществляют по</w:t>
      </w:r>
      <w:r w:rsidRPr="00FD6C58">
        <w:t xml:space="preserve"> наличию остаточного хлора. Частота проведения пробного хлорирования зависит от стабильности качества обрабатываемой воды.</w:t>
      </w:r>
    </w:p>
    <w:p w:rsidR="00037310" w:rsidRPr="00FD6C58" w:rsidRDefault="00037310" w:rsidP="00FD6C58">
      <w:pPr>
        <w:ind w:firstLine="567"/>
      </w:pPr>
      <w:r w:rsidRPr="00FD6C58">
        <w:t>Место отбора пробы на остаточный хлор выбрано так, чтобы контакт хлора и воды был не менее 30 минут. Пробы воды берутся для анализа не реже 1 раза в час.</w:t>
      </w:r>
    </w:p>
    <w:p w:rsidR="00037310" w:rsidRPr="00FD6C58" w:rsidRDefault="00037310" w:rsidP="00FD6C58">
      <w:pPr>
        <w:ind w:firstLine="567"/>
      </w:pPr>
      <w:r w:rsidRPr="00FD6C58">
        <w:t>Доза хлора для предварительного хлорирования в среднем составляет 3-6 мг/л, в зависимости от периода года.</w:t>
      </w:r>
    </w:p>
    <w:p w:rsidR="00037310" w:rsidRPr="00FD6C58" w:rsidRDefault="00037310" w:rsidP="00FD6C58">
      <w:pPr>
        <w:ind w:firstLine="567"/>
      </w:pPr>
      <w:r w:rsidRPr="00FD6C58">
        <w:rPr>
          <w:b/>
          <w:bCs/>
        </w:rPr>
        <w:t>Процесс коагулирования воды.</w:t>
      </w:r>
    </w:p>
    <w:p w:rsidR="00037310" w:rsidRPr="00FD6C58" w:rsidRDefault="00037310" w:rsidP="00FD6C58">
      <w:pPr>
        <w:ind w:firstLine="567"/>
      </w:pPr>
      <w:r w:rsidRPr="00FD6C58">
        <w:t>Сущность коагуляции заключается в укрупнении мельчайших коллоидных и диспер</w:t>
      </w:r>
      <w:r>
        <w:t>с</w:t>
      </w:r>
      <w:r w:rsidRPr="00FD6C58">
        <w:t>ированных частиц, происходящем в результате их взаимного сближения и слипания под действием сил молекулярного приближения.</w:t>
      </w:r>
    </w:p>
    <w:p w:rsidR="00037310" w:rsidRPr="00FD6C58" w:rsidRDefault="00037310" w:rsidP="00FD6C58">
      <w:pPr>
        <w:ind w:firstLine="567"/>
      </w:pPr>
      <w:r w:rsidRPr="00FD6C58">
        <w:t>Обработка воды коагулянтами повышает эффективность процессов осветления, обесцвечивания й обеззараживания, поскольку микроорганизмы, в том числе и вирусы, абсорбируются на взвешенных частицах. Кроме того, хлопья гидроокиси алюминия обладают повышен</w:t>
      </w:r>
      <w:r>
        <w:t>ной сорбционной способностью к</w:t>
      </w:r>
      <w:r w:rsidRPr="00FD6C58">
        <w:t xml:space="preserve"> гумусовым веществам. Таким образом, снижая путем коагуляции, содержание гуминовых фульвокислот в воде, можно уменьшить количество опасных продуктов трансформации, которые образуются в воде при последующем хлорировании.</w:t>
      </w:r>
    </w:p>
    <w:p w:rsidR="00037310" w:rsidRPr="00FD6C58" w:rsidRDefault="00037310" w:rsidP="00FD6C58">
      <w:pPr>
        <w:ind w:firstLine="567"/>
      </w:pPr>
      <w:r w:rsidRPr="00FD6C58">
        <w:t>В качестве коагулянта используется «Аква-Аурат 30» и хлорное железо.</w:t>
      </w:r>
    </w:p>
    <w:p w:rsidR="00037310" w:rsidRDefault="00037310" w:rsidP="00FD6C58">
      <w:pPr>
        <w:ind w:firstLine="567"/>
      </w:pPr>
      <w:r w:rsidRPr="00FD6C58">
        <w:t>В процессе коагулирования решающую роль играет выбор и поддержание оптимальной дозы коагулянта, т.е. того минимального его количества, при добавлении которого достигается требуемая степень осветления и обесцвечивания воды. Доза реагента зависит не только от мутности и цветности, но и от степени дисперсности взвешенных веществ и характера веществ, обуславливающих цветность. В связи с этим проводится экспериментальное определение дозы коаг</w:t>
      </w:r>
      <w:r>
        <w:t>улянта для разных периодов года.</w:t>
      </w:r>
    </w:p>
    <w:p w:rsidR="00037310" w:rsidRDefault="00037310" w:rsidP="00FD6C58">
      <w:pPr>
        <w:ind w:firstLine="567"/>
      </w:pPr>
      <w:r>
        <w:t>Схема и оборудование хлораторной БФС представлена на рис. 2.1.4.2.2.</w:t>
      </w:r>
    </w:p>
    <w:p w:rsidR="00037310" w:rsidRDefault="00037310" w:rsidP="00FD6C58">
      <w:pPr>
        <w:ind w:firstLine="567"/>
      </w:pPr>
    </w:p>
    <w:p w:rsidR="00037310" w:rsidRPr="00FD6C58" w:rsidRDefault="00037310" w:rsidP="00CC2433">
      <w:pPr>
        <w:spacing w:before="200" w:after="200"/>
        <w:jc w:val="center"/>
      </w:pPr>
      <w:r>
        <w:rPr>
          <w:noProof/>
        </w:rPr>
        <w:pict>
          <v:shape id="Рисунок 4" o:spid="_x0000_s1030" type="#_x0000_t75" style="position:absolute;left:0;text-align:left;margin-left:11.4pt;margin-top:.3pt;width:494pt;height:344.35pt;z-index:251658752;visibility:visible">
            <v:imagedata r:id="rId10" o:title=""/>
            <w10:wrap type="topAndBottom"/>
          </v:shape>
        </w:pict>
      </w:r>
      <w:r>
        <w:t>Р</w:t>
      </w:r>
      <w:r w:rsidRPr="00CC2433">
        <w:t>ис. 2.1.4.2.2.</w:t>
      </w:r>
      <w:r w:rsidRPr="00292380">
        <w:t xml:space="preserve"> Схема и оборудование хлораторной БФС</w:t>
      </w:r>
    </w:p>
    <w:p w:rsidR="00037310" w:rsidRPr="00B03445" w:rsidRDefault="00037310" w:rsidP="00B03445">
      <w:pPr>
        <w:ind w:firstLine="567"/>
      </w:pPr>
      <w:r w:rsidRPr="00B03445">
        <w:t>Согласно лабораторным исследованиям питьевая вода соответствует СанПиН 2.1.4.1074-01 «Питьевая вода. Гигиенические требования к качеству воды централизованных систем питьевого водоснабжения. Контроль качества».</w:t>
      </w:r>
    </w:p>
    <w:p w:rsidR="00037310" w:rsidRPr="00F17638" w:rsidRDefault="00037310" w:rsidP="008D4534">
      <w:pPr>
        <w:ind w:firstLine="567"/>
      </w:pPr>
      <w:r w:rsidRPr="00CC2433">
        <w:t xml:space="preserve">2.1.4.3. </w:t>
      </w:r>
      <w:r w:rsidRPr="00F17638">
        <w:t>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p>
    <w:p w:rsidR="00037310" w:rsidRDefault="00037310" w:rsidP="008D4534">
      <w:pPr>
        <w:suppressAutoHyphens/>
        <w:ind w:firstLine="567"/>
      </w:pPr>
      <w:r w:rsidRPr="00F17638">
        <w:t xml:space="preserve">В результате проведенного анализа состояния и функционирования существующих насосных централизованных станций на территории МО </w:t>
      </w:r>
      <w:r>
        <w:t>город Балашов</w:t>
      </w:r>
      <w:r w:rsidRPr="00F17638">
        <w:t xml:space="preserve">, </w:t>
      </w:r>
      <w:r>
        <w:t>были сделаны следующие выводы.</w:t>
      </w:r>
    </w:p>
    <w:p w:rsidR="00037310" w:rsidRPr="00527D4F" w:rsidRDefault="00037310" w:rsidP="008D4534">
      <w:pPr>
        <w:suppressAutoHyphens/>
        <w:ind w:firstLine="567"/>
      </w:pPr>
      <w:r w:rsidRPr="00527D4F">
        <w:t xml:space="preserve">В результате проведенного анализа существующих источников водоснабжения, составлен перечень основных характеристик </w:t>
      </w:r>
      <w:r>
        <w:t>насосных станций</w:t>
      </w:r>
      <w:r w:rsidRPr="00527D4F">
        <w:t xml:space="preserve">, который </w:t>
      </w:r>
      <w:r>
        <w:t>отражен в таб.2.1.4.3.1, таб.2.1.4.3.2</w:t>
      </w:r>
      <w:r w:rsidRPr="0021162B">
        <w:t>.</w:t>
      </w:r>
    </w:p>
    <w:p w:rsidR="00037310" w:rsidRDefault="00037310">
      <w:pPr>
        <w:spacing w:after="200"/>
        <w:jc w:val="left"/>
      </w:pPr>
      <w:r>
        <w:br w:type="page"/>
      </w:r>
    </w:p>
    <w:p w:rsidR="00037310" w:rsidRPr="00F17638" w:rsidRDefault="00037310" w:rsidP="008D4534">
      <w:pPr>
        <w:suppressAutoHyphens/>
        <w:spacing w:before="120"/>
        <w:ind w:firstLine="567"/>
        <w:jc w:val="right"/>
      </w:pPr>
      <w:r w:rsidRPr="00F17638">
        <w:t xml:space="preserve"> </w:t>
      </w:r>
      <w:bookmarkStart w:id="8" w:name="таб1431"/>
      <w:r w:rsidRPr="00F17638">
        <w:t>Таб. 2.1.4.3.1. Технические характеристики насосного оборудования</w:t>
      </w:r>
      <w:r>
        <w:t xml:space="preserve"> ФНС </w:t>
      </w:r>
      <w:r w:rsidRPr="009A0908">
        <w:t>МУП «БЖКХ»</w:t>
      </w:r>
    </w:p>
    <w:tbl>
      <w:tblPr>
        <w:tblW w:w="0" w:type="auto"/>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434"/>
        <w:gridCol w:w="1829"/>
        <w:gridCol w:w="2281"/>
        <w:gridCol w:w="1134"/>
        <w:gridCol w:w="1560"/>
        <w:gridCol w:w="1275"/>
        <w:gridCol w:w="1566"/>
      </w:tblGrid>
      <w:tr w:rsidR="00037310" w:rsidRPr="00882870">
        <w:trPr>
          <w:jc w:val="center"/>
        </w:trPr>
        <w:tc>
          <w:tcPr>
            <w:tcW w:w="434" w:type="dxa"/>
            <w:tcBorders>
              <w:top w:val="outset" w:sz="6" w:space="0" w:color="auto"/>
              <w:bottom w:val="outset" w:sz="6" w:space="0" w:color="auto"/>
              <w:right w:val="outset" w:sz="6" w:space="0" w:color="auto"/>
            </w:tcBorders>
            <w:shd w:val="clear" w:color="auto" w:fill="FFFFFF"/>
            <w:vAlign w:val="center"/>
          </w:tcPr>
          <w:bookmarkEnd w:id="8"/>
          <w:p w:rsidR="00037310" w:rsidRPr="00882870" w:rsidRDefault="00037310" w:rsidP="008D4534">
            <w:pPr>
              <w:jc w:val="center"/>
              <w:rPr>
                <w:b/>
                <w:bCs/>
              </w:rPr>
            </w:pPr>
            <w:r w:rsidRPr="00882870">
              <w:rPr>
                <w:b/>
                <w:bCs/>
              </w:rPr>
              <w:t>№</w:t>
            </w:r>
          </w:p>
        </w:tc>
        <w:tc>
          <w:tcPr>
            <w:tcW w:w="1829"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rPr>
                <w:b/>
                <w:bCs/>
              </w:rPr>
            </w:pPr>
            <w:r w:rsidRPr="00882870">
              <w:rPr>
                <w:b/>
                <w:bCs/>
              </w:rPr>
              <w:t>Наименование объекта</w:t>
            </w:r>
          </w:p>
        </w:tc>
        <w:tc>
          <w:tcPr>
            <w:tcW w:w="2281"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rPr>
                <w:b/>
                <w:bCs/>
              </w:rPr>
            </w:pPr>
            <w:r w:rsidRPr="00882870">
              <w:rPr>
                <w:b/>
                <w:bCs/>
              </w:rPr>
              <w:t>Марка насоса</w:t>
            </w:r>
          </w:p>
        </w:tc>
        <w:tc>
          <w:tcPr>
            <w:tcW w:w="1134"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rPr>
                <w:b/>
                <w:bCs/>
              </w:rPr>
            </w:pPr>
            <w:r w:rsidRPr="00882870">
              <w:rPr>
                <w:b/>
                <w:bCs/>
              </w:rPr>
              <w:t>Кол-во, шт.</w:t>
            </w:r>
          </w:p>
        </w:tc>
        <w:tc>
          <w:tcPr>
            <w:tcW w:w="1560"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F915EC">
            <w:pPr>
              <w:jc w:val="center"/>
              <w:rPr>
                <w:b/>
                <w:bCs/>
              </w:rPr>
            </w:pPr>
            <w:r w:rsidRPr="00882870">
              <w:rPr>
                <w:b/>
                <w:bCs/>
              </w:rPr>
              <w:t>Производительность,</w:t>
            </w:r>
          </w:p>
          <w:p w:rsidR="00037310" w:rsidRPr="00882870" w:rsidRDefault="00037310" w:rsidP="00F915EC">
            <w:pPr>
              <w:jc w:val="center"/>
              <w:rPr>
                <w:b/>
                <w:bCs/>
              </w:rPr>
            </w:pPr>
            <w:r w:rsidRPr="00882870">
              <w:rPr>
                <w:b/>
                <w:bCs/>
              </w:rPr>
              <w:t xml:space="preserve"> м</w:t>
            </w:r>
            <w:r w:rsidRPr="00882870">
              <w:rPr>
                <w:b/>
                <w:bCs/>
                <w:vertAlign w:val="superscript"/>
              </w:rPr>
              <w:t>3</w:t>
            </w:r>
            <w:r w:rsidRPr="00882870">
              <w:rPr>
                <w:b/>
                <w:bCs/>
              </w:rPr>
              <w:t>/ч</w:t>
            </w:r>
          </w:p>
        </w:tc>
        <w:tc>
          <w:tcPr>
            <w:tcW w:w="1275"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rPr>
                <w:b/>
                <w:bCs/>
              </w:rPr>
            </w:pPr>
            <w:r w:rsidRPr="00882870">
              <w:rPr>
                <w:b/>
                <w:bCs/>
              </w:rPr>
              <w:t>Напор, м</w:t>
            </w:r>
          </w:p>
        </w:tc>
        <w:tc>
          <w:tcPr>
            <w:tcW w:w="1566" w:type="dxa"/>
            <w:tcBorders>
              <w:top w:val="outset" w:sz="6" w:space="0" w:color="auto"/>
              <w:left w:val="outset" w:sz="6" w:space="0" w:color="auto"/>
              <w:bottom w:val="outset" w:sz="6" w:space="0" w:color="auto"/>
            </w:tcBorders>
            <w:shd w:val="clear" w:color="auto" w:fill="FFFFFF"/>
            <w:vAlign w:val="center"/>
          </w:tcPr>
          <w:p w:rsidR="00037310" w:rsidRPr="00882870" w:rsidRDefault="00037310" w:rsidP="008D4534">
            <w:pPr>
              <w:jc w:val="center"/>
              <w:rPr>
                <w:b/>
                <w:bCs/>
              </w:rPr>
            </w:pPr>
            <w:r w:rsidRPr="00882870">
              <w:rPr>
                <w:b/>
                <w:bCs/>
                <w:lang w:val="en-US"/>
              </w:rPr>
              <w:t>N</w:t>
            </w:r>
            <w:r w:rsidRPr="00882870">
              <w:rPr>
                <w:b/>
                <w:bCs/>
              </w:rPr>
              <w:t xml:space="preserve"> электродвигателя, кВт</w:t>
            </w:r>
          </w:p>
        </w:tc>
      </w:tr>
      <w:tr w:rsidR="00037310" w:rsidRPr="00882870">
        <w:trPr>
          <w:trHeight w:val="546"/>
          <w:jc w:val="center"/>
        </w:trPr>
        <w:tc>
          <w:tcPr>
            <w:tcW w:w="434" w:type="dxa"/>
            <w:vMerge w:val="restart"/>
            <w:tcBorders>
              <w:top w:val="outset" w:sz="6" w:space="0" w:color="auto"/>
              <w:right w:val="outset" w:sz="6" w:space="0" w:color="auto"/>
            </w:tcBorders>
            <w:shd w:val="clear" w:color="auto" w:fill="FFFFFF"/>
            <w:vAlign w:val="center"/>
          </w:tcPr>
          <w:p w:rsidR="00037310" w:rsidRPr="00882870" w:rsidRDefault="00037310" w:rsidP="008D4534">
            <w:pPr>
              <w:jc w:val="center"/>
            </w:pPr>
            <w:r w:rsidRPr="00882870">
              <w:t>1</w:t>
            </w:r>
          </w:p>
        </w:tc>
        <w:tc>
          <w:tcPr>
            <w:tcW w:w="1829" w:type="dxa"/>
            <w:vMerge w:val="restart"/>
            <w:tcBorders>
              <w:top w:val="outset" w:sz="6" w:space="0" w:color="auto"/>
              <w:left w:val="outset" w:sz="6" w:space="0" w:color="auto"/>
              <w:right w:val="outset" w:sz="6" w:space="0" w:color="auto"/>
            </w:tcBorders>
            <w:shd w:val="clear" w:color="auto" w:fill="FFFFFF"/>
            <w:vAlign w:val="center"/>
          </w:tcPr>
          <w:p w:rsidR="00037310" w:rsidRPr="00882870" w:rsidRDefault="00037310" w:rsidP="008D4534">
            <w:pPr>
              <w:jc w:val="center"/>
            </w:pPr>
            <w:r w:rsidRPr="00882870">
              <w:t>Станция 1 подъема</w:t>
            </w:r>
          </w:p>
        </w:tc>
        <w:tc>
          <w:tcPr>
            <w:tcW w:w="2281"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24А – 18х01</w:t>
            </w:r>
          </w:p>
        </w:tc>
        <w:tc>
          <w:tcPr>
            <w:tcW w:w="1134"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2</w:t>
            </w:r>
          </w:p>
        </w:tc>
        <w:tc>
          <w:tcPr>
            <w:tcW w:w="1560"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1200</w:t>
            </w:r>
          </w:p>
        </w:tc>
        <w:tc>
          <w:tcPr>
            <w:tcW w:w="1275"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45</w:t>
            </w:r>
          </w:p>
        </w:tc>
        <w:tc>
          <w:tcPr>
            <w:tcW w:w="1566" w:type="dxa"/>
            <w:tcBorders>
              <w:top w:val="outset" w:sz="6" w:space="0" w:color="auto"/>
              <w:left w:val="outset" w:sz="6" w:space="0" w:color="auto"/>
              <w:bottom w:val="outset" w:sz="6" w:space="0" w:color="auto"/>
            </w:tcBorders>
            <w:shd w:val="clear" w:color="auto" w:fill="FFFFFF"/>
            <w:vAlign w:val="center"/>
          </w:tcPr>
          <w:p w:rsidR="00037310" w:rsidRPr="00882870" w:rsidRDefault="00037310" w:rsidP="008D4534">
            <w:pPr>
              <w:jc w:val="center"/>
            </w:pPr>
            <w:r w:rsidRPr="00882870">
              <w:t>250</w:t>
            </w:r>
          </w:p>
        </w:tc>
      </w:tr>
      <w:tr w:rsidR="00037310" w:rsidRPr="00882870">
        <w:trPr>
          <w:trHeight w:val="476"/>
          <w:jc w:val="center"/>
        </w:trPr>
        <w:tc>
          <w:tcPr>
            <w:tcW w:w="434" w:type="dxa"/>
            <w:vMerge/>
            <w:tcBorders>
              <w:bottom w:val="outset" w:sz="6" w:space="0" w:color="auto"/>
              <w:right w:val="outset" w:sz="6" w:space="0" w:color="auto"/>
            </w:tcBorders>
            <w:shd w:val="clear" w:color="auto" w:fill="FFFFFF"/>
            <w:vAlign w:val="center"/>
          </w:tcPr>
          <w:p w:rsidR="00037310" w:rsidRPr="00882870" w:rsidRDefault="00037310" w:rsidP="008D4534">
            <w:pPr>
              <w:jc w:val="center"/>
            </w:pPr>
          </w:p>
        </w:tc>
        <w:tc>
          <w:tcPr>
            <w:tcW w:w="1829" w:type="dxa"/>
            <w:vMerge/>
            <w:tcBorders>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p>
        </w:tc>
        <w:tc>
          <w:tcPr>
            <w:tcW w:w="2281"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20А - 18х01</w:t>
            </w:r>
          </w:p>
        </w:tc>
        <w:tc>
          <w:tcPr>
            <w:tcW w:w="1134"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1</w:t>
            </w:r>
          </w:p>
        </w:tc>
        <w:tc>
          <w:tcPr>
            <w:tcW w:w="1560"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600</w:t>
            </w:r>
          </w:p>
        </w:tc>
        <w:tc>
          <w:tcPr>
            <w:tcW w:w="1275"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A950AD">
            <w:pPr>
              <w:jc w:val="center"/>
            </w:pPr>
            <w:r w:rsidRPr="00882870">
              <w:t>28</w:t>
            </w:r>
          </w:p>
        </w:tc>
        <w:tc>
          <w:tcPr>
            <w:tcW w:w="1566" w:type="dxa"/>
            <w:tcBorders>
              <w:top w:val="outset" w:sz="6" w:space="0" w:color="auto"/>
              <w:left w:val="outset" w:sz="6" w:space="0" w:color="auto"/>
              <w:bottom w:val="outset" w:sz="6" w:space="0" w:color="auto"/>
            </w:tcBorders>
            <w:shd w:val="clear" w:color="auto" w:fill="FFFFFF"/>
            <w:vAlign w:val="center"/>
          </w:tcPr>
          <w:p w:rsidR="00037310" w:rsidRPr="00882870" w:rsidRDefault="00037310" w:rsidP="008D4534">
            <w:pPr>
              <w:jc w:val="center"/>
            </w:pPr>
            <w:r w:rsidRPr="00882870">
              <w:t>75</w:t>
            </w:r>
          </w:p>
        </w:tc>
      </w:tr>
      <w:tr w:rsidR="00037310" w:rsidRPr="00882870">
        <w:trPr>
          <w:trHeight w:val="705"/>
          <w:jc w:val="center"/>
        </w:trPr>
        <w:tc>
          <w:tcPr>
            <w:tcW w:w="434" w:type="dxa"/>
            <w:tcBorders>
              <w:top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2</w:t>
            </w:r>
          </w:p>
        </w:tc>
        <w:tc>
          <w:tcPr>
            <w:tcW w:w="1829"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Станция 2 подъема</w:t>
            </w:r>
          </w:p>
        </w:tc>
        <w:tc>
          <w:tcPr>
            <w:tcW w:w="2281"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rPr>
                <w:lang w:val="en-US"/>
              </w:rPr>
              <w:t>NKG</w:t>
            </w:r>
            <w:r w:rsidRPr="00882870">
              <w:t xml:space="preserve"> 200 -150 -315/282</w:t>
            </w:r>
          </w:p>
        </w:tc>
        <w:tc>
          <w:tcPr>
            <w:tcW w:w="1134"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5</w:t>
            </w:r>
          </w:p>
        </w:tc>
        <w:tc>
          <w:tcPr>
            <w:tcW w:w="1560"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998</w:t>
            </w:r>
          </w:p>
        </w:tc>
        <w:tc>
          <w:tcPr>
            <w:tcW w:w="1275" w:type="dxa"/>
            <w:tcBorders>
              <w:top w:val="outset" w:sz="6" w:space="0" w:color="auto"/>
              <w:left w:val="outset" w:sz="6" w:space="0" w:color="auto"/>
              <w:bottom w:val="outset" w:sz="6" w:space="0" w:color="auto"/>
              <w:right w:val="outset" w:sz="6" w:space="0" w:color="auto"/>
            </w:tcBorders>
            <w:shd w:val="clear" w:color="auto" w:fill="FFFFFF"/>
            <w:vAlign w:val="center"/>
          </w:tcPr>
          <w:p w:rsidR="00037310" w:rsidRPr="00882870" w:rsidRDefault="00037310" w:rsidP="008D4534">
            <w:pPr>
              <w:jc w:val="center"/>
            </w:pPr>
            <w:r w:rsidRPr="00882870">
              <w:t>85,2</w:t>
            </w:r>
          </w:p>
        </w:tc>
        <w:tc>
          <w:tcPr>
            <w:tcW w:w="1566" w:type="dxa"/>
            <w:tcBorders>
              <w:top w:val="outset" w:sz="6" w:space="0" w:color="auto"/>
              <w:left w:val="outset" w:sz="6" w:space="0" w:color="auto"/>
              <w:bottom w:val="outset" w:sz="6" w:space="0" w:color="auto"/>
            </w:tcBorders>
            <w:shd w:val="clear" w:color="auto" w:fill="FFFFFF"/>
            <w:vAlign w:val="center"/>
          </w:tcPr>
          <w:p w:rsidR="00037310" w:rsidRPr="00882870" w:rsidRDefault="00037310" w:rsidP="008D4534">
            <w:pPr>
              <w:jc w:val="center"/>
            </w:pPr>
            <w:r w:rsidRPr="00882870">
              <w:t>315</w:t>
            </w:r>
          </w:p>
        </w:tc>
      </w:tr>
    </w:tbl>
    <w:p w:rsidR="00037310" w:rsidRDefault="00037310" w:rsidP="00AE630E">
      <w:pPr>
        <w:spacing w:before="120"/>
        <w:ind w:firstLine="567"/>
        <w:jc w:val="right"/>
      </w:pPr>
      <w:r w:rsidRPr="0021162B">
        <w:t>Таб. 2.1.4.3.</w:t>
      </w:r>
      <w:r>
        <w:t>2</w:t>
      </w:r>
      <w:r w:rsidRPr="0021162B">
        <w:t xml:space="preserve">. </w:t>
      </w:r>
      <w:r>
        <w:t>Х</w:t>
      </w:r>
      <w:r w:rsidRPr="0021162B">
        <w:t>арактеристики насосного оборудования</w:t>
      </w:r>
      <w:r>
        <w:t xml:space="preserve"> Ртищевского водоканала</w:t>
      </w:r>
    </w:p>
    <w:tbl>
      <w:tblPr>
        <w:tblW w:w="420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804"/>
        <w:gridCol w:w="1841"/>
      </w:tblGrid>
      <w:tr w:rsidR="00037310" w:rsidRPr="00882870">
        <w:trPr>
          <w:trHeight w:val="421"/>
          <w:jc w:val="center"/>
        </w:trPr>
        <w:tc>
          <w:tcPr>
            <w:tcW w:w="3935" w:type="pct"/>
            <w:vAlign w:val="center"/>
          </w:tcPr>
          <w:p w:rsidR="00037310" w:rsidRPr="0021162B" w:rsidRDefault="00037310" w:rsidP="0021162B">
            <w:pPr>
              <w:spacing w:line="240" w:lineRule="auto"/>
              <w:jc w:val="center"/>
            </w:pPr>
            <w:r w:rsidRPr="0021162B">
              <w:t>Марка насоса</w:t>
            </w:r>
          </w:p>
        </w:tc>
        <w:tc>
          <w:tcPr>
            <w:tcW w:w="1065" w:type="pct"/>
            <w:vAlign w:val="center"/>
          </w:tcPr>
          <w:p w:rsidR="00037310" w:rsidRPr="0021162B" w:rsidRDefault="00037310" w:rsidP="0021162B">
            <w:pPr>
              <w:spacing w:line="240" w:lineRule="auto"/>
              <w:jc w:val="center"/>
            </w:pPr>
            <w:r>
              <w:t>Состояние</w:t>
            </w:r>
          </w:p>
        </w:tc>
      </w:tr>
      <w:tr w:rsidR="00037310" w:rsidRPr="00882870">
        <w:trPr>
          <w:trHeight w:val="348"/>
          <w:jc w:val="center"/>
        </w:trPr>
        <w:tc>
          <w:tcPr>
            <w:tcW w:w="5000" w:type="pct"/>
            <w:gridSpan w:val="2"/>
            <w:vAlign w:val="center"/>
          </w:tcPr>
          <w:p w:rsidR="00037310" w:rsidRPr="0021162B" w:rsidRDefault="00037310" w:rsidP="0021162B">
            <w:pPr>
              <w:spacing w:line="240" w:lineRule="auto"/>
              <w:jc w:val="center"/>
              <w:rPr>
                <w:b/>
                <w:bCs/>
              </w:rPr>
            </w:pPr>
            <w:r w:rsidRPr="0021162B">
              <w:rPr>
                <w:b/>
                <w:bCs/>
              </w:rPr>
              <w:t>Насосная станция 1 подъема</w:t>
            </w:r>
          </w:p>
        </w:tc>
      </w:tr>
      <w:tr w:rsidR="00037310" w:rsidRPr="00882870">
        <w:trPr>
          <w:trHeight w:val="348"/>
          <w:jc w:val="center"/>
        </w:trPr>
        <w:tc>
          <w:tcPr>
            <w:tcW w:w="3935" w:type="pct"/>
            <w:vAlign w:val="center"/>
          </w:tcPr>
          <w:p w:rsidR="00037310" w:rsidRPr="0021162B" w:rsidRDefault="00037310" w:rsidP="0021162B">
            <w:pPr>
              <w:spacing w:line="240" w:lineRule="auto"/>
              <w:jc w:val="center"/>
            </w:pPr>
            <w:r w:rsidRPr="0021162B">
              <w:t>Д 200-36б</w:t>
            </w:r>
          </w:p>
        </w:tc>
        <w:tc>
          <w:tcPr>
            <w:tcW w:w="1065" w:type="pct"/>
            <w:vAlign w:val="center"/>
          </w:tcPr>
          <w:p w:rsidR="00037310" w:rsidRPr="0021162B" w:rsidRDefault="00037310" w:rsidP="0021162B">
            <w:pPr>
              <w:spacing w:line="240" w:lineRule="auto"/>
              <w:jc w:val="center"/>
            </w:pPr>
            <w:r w:rsidRPr="0021162B">
              <w:t>рабочий</w:t>
            </w:r>
          </w:p>
        </w:tc>
      </w:tr>
      <w:tr w:rsidR="00037310" w:rsidRPr="00882870">
        <w:trPr>
          <w:trHeight w:val="348"/>
          <w:jc w:val="center"/>
        </w:trPr>
        <w:tc>
          <w:tcPr>
            <w:tcW w:w="3935" w:type="pct"/>
            <w:vAlign w:val="center"/>
          </w:tcPr>
          <w:p w:rsidR="00037310" w:rsidRPr="0021162B" w:rsidRDefault="00037310" w:rsidP="0021162B">
            <w:pPr>
              <w:spacing w:line="240" w:lineRule="auto"/>
              <w:jc w:val="center"/>
            </w:pPr>
            <w:r w:rsidRPr="0021162B">
              <w:t>СД 250/22,5</w:t>
            </w:r>
          </w:p>
        </w:tc>
        <w:tc>
          <w:tcPr>
            <w:tcW w:w="1065" w:type="pct"/>
            <w:vAlign w:val="center"/>
          </w:tcPr>
          <w:p w:rsidR="00037310" w:rsidRPr="0021162B" w:rsidRDefault="00037310" w:rsidP="0021162B">
            <w:pPr>
              <w:spacing w:line="240" w:lineRule="auto"/>
              <w:jc w:val="center"/>
            </w:pPr>
            <w:r w:rsidRPr="0021162B">
              <w:t>резерв</w:t>
            </w:r>
          </w:p>
        </w:tc>
      </w:tr>
      <w:tr w:rsidR="00037310" w:rsidRPr="00882870">
        <w:trPr>
          <w:trHeight w:val="348"/>
          <w:jc w:val="center"/>
        </w:trPr>
        <w:tc>
          <w:tcPr>
            <w:tcW w:w="3935" w:type="pct"/>
            <w:vAlign w:val="center"/>
          </w:tcPr>
          <w:p w:rsidR="00037310" w:rsidRPr="0021162B" w:rsidRDefault="00037310" w:rsidP="0021162B">
            <w:pPr>
              <w:spacing w:line="240" w:lineRule="auto"/>
              <w:jc w:val="center"/>
            </w:pPr>
            <w:r w:rsidRPr="0021162B">
              <w:t>К 200-150-315</w:t>
            </w:r>
          </w:p>
        </w:tc>
        <w:tc>
          <w:tcPr>
            <w:tcW w:w="1065" w:type="pct"/>
            <w:vAlign w:val="center"/>
          </w:tcPr>
          <w:p w:rsidR="00037310" w:rsidRPr="0021162B" w:rsidRDefault="00037310" w:rsidP="0021162B">
            <w:pPr>
              <w:spacing w:line="240" w:lineRule="auto"/>
              <w:jc w:val="center"/>
            </w:pPr>
            <w:r w:rsidRPr="0021162B">
              <w:t>промывной</w:t>
            </w:r>
          </w:p>
        </w:tc>
      </w:tr>
      <w:tr w:rsidR="00037310" w:rsidRPr="00882870">
        <w:trPr>
          <w:trHeight w:val="348"/>
          <w:jc w:val="center"/>
        </w:trPr>
        <w:tc>
          <w:tcPr>
            <w:tcW w:w="5000" w:type="pct"/>
            <w:gridSpan w:val="2"/>
            <w:vAlign w:val="center"/>
          </w:tcPr>
          <w:p w:rsidR="00037310" w:rsidRPr="0021162B" w:rsidRDefault="00037310" w:rsidP="0021162B">
            <w:pPr>
              <w:spacing w:line="240" w:lineRule="auto"/>
              <w:jc w:val="center"/>
              <w:rPr>
                <w:b/>
                <w:bCs/>
              </w:rPr>
            </w:pPr>
            <w:r w:rsidRPr="0021162B">
              <w:rPr>
                <w:b/>
                <w:bCs/>
              </w:rPr>
              <w:t>Насосная станция ll подъема</w:t>
            </w:r>
          </w:p>
        </w:tc>
      </w:tr>
      <w:tr w:rsidR="00037310" w:rsidRPr="00882870">
        <w:trPr>
          <w:trHeight w:val="348"/>
          <w:jc w:val="center"/>
        </w:trPr>
        <w:tc>
          <w:tcPr>
            <w:tcW w:w="3935" w:type="pct"/>
            <w:vAlign w:val="center"/>
          </w:tcPr>
          <w:p w:rsidR="00037310" w:rsidRPr="0021162B" w:rsidRDefault="00037310" w:rsidP="0021162B">
            <w:pPr>
              <w:spacing w:line="240" w:lineRule="auto"/>
              <w:jc w:val="center"/>
            </w:pPr>
            <w:r w:rsidRPr="0021162B">
              <w:t>ЦНС 180-85</w:t>
            </w:r>
          </w:p>
        </w:tc>
        <w:tc>
          <w:tcPr>
            <w:tcW w:w="1065" w:type="pct"/>
            <w:vAlign w:val="center"/>
          </w:tcPr>
          <w:p w:rsidR="00037310" w:rsidRPr="0021162B" w:rsidRDefault="00037310" w:rsidP="0021162B">
            <w:pPr>
              <w:spacing w:line="240" w:lineRule="auto"/>
              <w:jc w:val="center"/>
            </w:pPr>
            <w:r w:rsidRPr="0021162B">
              <w:t>рабочий</w:t>
            </w:r>
          </w:p>
        </w:tc>
      </w:tr>
      <w:tr w:rsidR="00037310" w:rsidRPr="00882870">
        <w:trPr>
          <w:trHeight w:val="348"/>
          <w:jc w:val="center"/>
        </w:trPr>
        <w:tc>
          <w:tcPr>
            <w:tcW w:w="3935" w:type="pct"/>
            <w:vAlign w:val="center"/>
          </w:tcPr>
          <w:p w:rsidR="00037310" w:rsidRPr="0021162B" w:rsidRDefault="00037310" w:rsidP="0021162B">
            <w:pPr>
              <w:spacing w:line="240" w:lineRule="auto"/>
              <w:jc w:val="center"/>
            </w:pPr>
            <w:r w:rsidRPr="0021162B">
              <w:t>1Д200-90</w:t>
            </w:r>
          </w:p>
        </w:tc>
        <w:tc>
          <w:tcPr>
            <w:tcW w:w="1065" w:type="pct"/>
            <w:vAlign w:val="center"/>
          </w:tcPr>
          <w:p w:rsidR="00037310" w:rsidRPr="0021162B" w:rsidRDefault="00037310" w:rsidP="0021162B">
            <w:pPr>
              <w:spacing w:line="240" w:lineRule="auto"/>
              <w:jc w:val="center"/>
            </w:pPr>
            <w:r w:rsidRPr="0021162B">
              <w:t>резерв</w:t>
            </w:r>
          </w:p>
        </w:tc>
      </w:tr>
      <w:tr w:rsidR="00037310" w:rsidRPr="00882870">
        <w:trPr>
          <w:trHeight w:val="348"/>
          <w:jc w:val="center"/>
        </w:trPr>
        <w:tc>
          <w:tcPr>
            <w:tcW w:w="5000" w:type="pct"/>
            <w:gridSpan w:val="2"/>
            <w:vAlign w:val="center"/>
          </w:tcPr>
          <w:p w:rsidR="00037310" w:rsidRPr="0021162B" w:rsidRDefault="00037310" w:rsidP="00AE630E">
            <w:pPr>
              <w:spacing w:line="240" w:lineRule="auto"/>
              <w:jc w:val="center"/>
              <w:rPr>
                <w:b/>
                <w:bCs/>
              </w:rPr>
            </w:pPr>
            <w:r w:rsidRPr="0021162B">
              <w:rPr>
                <w:b/>
                <w:bCs/>
              </w:rPr>
              <w:t>Насосная станция lll подъема</w:t>
            </w:r>
          </w:p>
        </w:tc>
      </w:tr>
      <w:tr w:rsidR="00037310" w:rsidRPr="00882870">
        <w:trPr>
          <w:trHeight w:val="348"/>
          <w:jc w:val="center"/>
        </w:trPr>
        <w:tc>
          <w:tcPr>
            <w:tcW w:w="3935" w:type="pct"/>
            <w:noWrap/>
            <w:vAlign w:val="center"/>
          </w:tcPr>
          <w:p w:rsidR="00037310" w:rsidRPr="0021162B" w:rsidRDefault="00037310" w:rsidP="00AE630E">
            <w:pPr>
              <w:spacing w:line="240" w:lineRule="auto"/>
              <w:jc w:val="center"/>
            </w:pPr>
            <w:r w:rsidRPr="0021162B">
              <w:t>К</w:t>
            </w:r>
            <w:r>
              <w:t xml:space="preserve"> </w:t>
            </w:r>
            <w:r w:rsidRPr="0021162B">
              <w:t>80-50-200</w:t>
            </w:r>
          </w:p>
        </w:tc>
        <w:tc>
          <w:tcPr>
            <w:tcW w:w="1065" w:type="pct"/>
            <w:vAlign w:val="center"/>
          </w:tcPr>
          <w:p w:rsidR="00037310" w:rsidRPr="0021162B" w:rsidRDefault="00037310" w:rsidP="0021162B">
            <w:pPr>
              <w:spacing w:line="240" w:lineRule="auto"/>
              <w:jc w:val="center"/>
            </w:pPr>
            <w:r w:rsidRPr="0021162B">
              <w:t>рабочий</w:t>
            </w:r>
          </w:p>
        </w:tc>
      </w:tr>
      <w:tr w:rsidR="00037310" w:rsidRPr="00882870">
        <w:trPr>
          <w:trHeight w:val="348"/>
          <w:jc w:val="center"/>
        </w:trPr>
        <w:tc>
          <w:tcPr>
            <w:tcW w:w="3935" w:type="pct"/>
            <w:noWrap/>
            <w:vAlign w:val="center"/>
          </w:tcPr>
          <w:p w:rsidR="00037310" w:rsidRPr="0021162B" w:rsidRDefault="00037310" w:rsidP="00AE630E">
            <w:pPr>
              <w:spacing w:line="240" w:lineRule="auto"/>
              <w:jc w:val="center"/>
            </w:pPr>
            <w:r w:rsidRPr="0021162B">
              <w:t>К</w:t>
            </w:r>
            <w:r>
              <w:t xml:space="preserve"> </w:t>
            </w:r>
            <w:r w:rsidRPr="0021162B">
              <w:t>80-50-200а</w:t>
            </w:r>
          </w:p>
        </w:tc>
        <w:tc>
          <w:tcPr>
            <w:tcW w:w="1065" w:type="pct"/>
            <w:vAlign w:val="center"/>
          </w:tcPr>
          <w:p w:rsidR="00037310" w:rsidRPr="0021162B" w:rsidRDefault="00037310" w:rsidP="0021162B">
            <w:pPr>
              <w:spacing w:line="240" w:lineRule="auto"/>
              <w:jc w:val="center"/>
            </w:pPr>
            <w:r w:rsidRPr="0021162B">
              <w:t>резерв</w:t>
            </w:r>
          </w:p>
        </w:tc>
      </w:tr>
      <w:tr w:rsidR="00037310" w:rsidRPr="00882870">
        <w:trPr>
          <w:trHeight w:val="348"/>
          <w:jc w:val="center"/>
        </w:trPr>
        <w:tc>
          <w:tcPr>
            <w:tcW w:w="3935" w:type="pct"/>
            <w:noWrap/>
            <w:vAlign w:val="center"/>
          </w:tcPr>
          <w:p w:rsidR="00037310" w:rsidRPr="0021162B" w:rsidRDefault="00037310" w:rsidP="00AE630E">
            <w:pPr>
              <w:spacing w:line="240" w:lineRule="auto"/>
              <w:jc w:val="center"/>
            </w:pPr>
            <w:r w:rsidRPr="0021162B">
              <w:t>К</w:t>
            </w:r>
            <w:r>
              <w:t xml:space="preserve"> </w:t>
            </w:r>
            <w:r w:rsidRPr="0021162B">
              <w:t>100-65-200а</w:t>
            </w:r>
          </w:p>
        </w:tc>
        <w:tc>
          <w:tcPr>
            <w:tcW w:w="1065" w:type="pct"/>
            <w:vAlign w:val="center"/>
          </w:tcPr>
          <w:p w:rsidR="00037310" w:rsidRPr="0021162B" w:rsidRDefault="00037310" w:rsidP="0021162B">
            <w:pPr>
              <w:spacing w:line="240" w:lineRule="auto"/>
              <w:jc w:val="center"/>
            </w:pPr>
            <w:r w:rsidRPr="0021162B">
              <w:t>резерв</w:t>
            </w:r>
          </w:p>
        </w:tc>
      </w:tr>
      <w:tr w:rsidR="00037310" w:rsidRPr="00882870">
        <w:trPr>
          <w:trHeight w:val="348"/>
          <w:jc w:val="center"/>
        </w:trPr>
        <w:tc>
          <w:tcPr>
            <w:tcW w:w="3935" w:type="pct"/>
            <w:noWrap/>
            <w:vAlign w:val="center"/>
          </w:tcPr>
          <w:p w:rsidR="00037310" w:rsidRPr="0021162B" w:rsidRDefault="00037310" w:rsidP="00AE630E">
            <w:pPr>
              <w:spacing w:line="240" w:lineRule="auto"/>
              <w:jc w:val="center"/>
            </w:pPr>
            <w:r w:rsidRPr="0021162B">
              <w:t>К</w:t>
            </w:r>
            <w:r>
              <w:t xml:space="preserve"> </w:t>
            </w:r>
            <w:r w:rsidRPr="0021162B">
              <w:t>80-65-160а</w:t>
            </w:r>
          </w:p>
        </w:tc>
        <w:tc>
          <w:tcPr>
            <w:tcW w:w="1065" w:type="pct"/>
            <w:vAlign w:val="center"/>
          </w:tcPr>
          <w:p w:rsidR="00037310" w:rsidRPr="0021162B" w:rsidRDefault="00037310" w:rsidP="0021162B">
            <w:pPr>
              <w:spacing w:line="240" w:lineRule="auto"/>
              <w:jc w:val="center"/>
            </w:pPr>
            <w:r w:rsidRPr="0021162B">
              <w:t>резерв</w:t>
            </w:r>
          </w:p>
        </w:tc>
      </w:tr>
    </w:tbl>
    <w:p w:rsidR="00037310" w:rsidRPr="00B03445" w:rsidRDefault="00037310" w:rsidP="00B03445">
      <w:pPr>
        <w:spacing w:before="200"/>
        <w:ind w:firstLine="567"/>
      </w:pPr>
      <w:r>
        <w:t xml:space="preserve">Находящийся в управлении </w:t>
      </w:r>
      <w:r w:rsidRPr="00B03445">
        <w:rPr>
          <w:b/>
          <w:bCs/>
        </w:rPr>
        <w:t>ООО «Балтекс плюс»</w:t>
      </w:r>
      <w:r w:rsidRPr="00B03445">
        <w:t xml:space="preserve"> комплекс</w:t>
      </w:r>
      <w:r>
        <w:t xml:space="preserve"> </w:t>
      </w:r>
      <w:r w:rsidRPr="00B03445">
        <w:t>водоподготовки был построен во второй половине прошлого века, комплекс предназначался для водоснабжения производства гиганта советской текстильной промышленности - комбината плащевых тканей. Так же за счет мощностей комплекса обеспечивалось водоснабжение первой очереди жилого микрорайона Комбинат, и площадки машиностроительного завода (которая не была запущена).</w:t>
      </w:r>
    </w:p>
    <w:p w:rsidR="00037310" w:rsidRPr="00B03445" w:rsidRDefault="00037310" w:rsidP="00B03445">
      <w:pPr>
        <w:ind w:firstLine="567"/>
      </w:pPr>
      <w:r w:rsidRPr="00B03445">
        <w:t>Соответственно, под прошлые задачи подобрано насосное оборудование.</w:t>
      </w:r>
    </w:p>
    <w:p w:rsidR="00037310" w:rsidRPr="00B03445" w:rsidRDefault="00037310" w:rsidP="00B03445">
      <w:pPr>
        <w:ind w:firstLine="567"/>
      </w:pPr>
      <w:r w:rsidRPr="00B03445">
        <w:t>Например, на насосной станции первого подъема было установлено три артезианских турбинных насоса типа 20 А-18*3, подача каждого из которых составляет 600 м</w:t>
      </w:r>
      <w:r w:rsidRPr="007138BA">
        <w:rPr>
          <w:vertAlign w:val="superscript"/>
        </w:rPr>
        <w:t>З</w:t>
      </w:r>
      <w:r w:rsidRPr="00B03445">
        <w:t>/час, электрическая мощность 250 кВт. Насос, питающий кольцевой водовод 8НДВ имеет следующие характеристики: подача воды 500</w:t>
      </w:r>
      <w:r>
        <w:t xml:space="preserve"> </w:t>
      </w:r>
      <w:r w:rsidRPr="00B03445">
        <w:t>м</w:t>
      </w:r>
      <w:r w:rsidRPr="007138BA">
        <w:rPr>
          <w:vertAlign w:val="superscript"/>
        </w:rPr>
        <w:t>3</w:t>
      </w:r>
      <w:r w:rsidRPr="00B03445">
        <w:t>/час, электрическая мощность 165 кВт.</w:t>
      </w:r>
    </w:p>
    <w:p w:rsidR="00037310" w:rsidRPr="00B03445" w:rsidRDefault="00037310" w:rsidP="00B03445">
      <w:pPr>
        <w:ind w:firstLine="567"/>
      </w:pPr>
      <w:r w:rsidRPr="00B03445">
        <w:t>Предприятие приобрело и установило 2 насоса марки 2</w:t>
      </w:r>
      <w:r>
        <w:t>Э</w:t>
      </w:r>
      <w:r w:rsidRPr="00B03445">
        <w:t>ЦВ-10-160; напор 75м; электрическая мощность 45кВт.</w:t>
      </w:r>
    </w:p>
    <w:p w:rsidR="00037310" w:rsidRDefault="00037310" w:rsidP="00B03445">
      <w:pPr>
        <w:ind w:firstLine="567"/>
      </w:pPr>
      <w:r w:rsidRPr="00B03445">
        <w:t>В насосной станции блока фильтровальной станции установили насос 1 Д- 315-50 с параметрами 315м</w:t>
      </w:r>
      <w:r w:rsidRPr="007138BA">
        <w:rPr>
          <w:vertAlign w:val="superscript"/>
        </w:rPr>
        <w:t>3</w:t>
      </w:r>
      <w:r w:rsidRPr="00B03445">
        <w:t>/час, напор 50</w:t>
      </w:r>
      <w:r>
        <w:t xml:space="preserve"> </w:t>
      </w:r>
      <w:r w:rsidRPr="00B03445">
        <w:t>м, электрическая мощность 75кВт.</w:t>
      </w:r>
    </w:p>
    <w:p w:rsidR="00037310" w:rsidRPr="00B03445" w:rsidRDefault="00037310" w:rsidP="00B03445">
      <w:pPr>
        <w:ind w:firstLine="567"/>
      </w:pPr>
      <w:r w:rsidRPr="00B03445">
        <w:t xml:space="preserve">В результате проведенного анализа существующих источников водоснабжения, составлен перечень основных характеристик насосных станций </w:t>
      </w:r>
      <w:r w:rsidRPr="00B03445">
        <w:rPr>
          <w:b/>
          <w:bCs/>
        </w:rPr>
        <w:t>ООО «Балтекс плюс»</w:t>
      </w:r>
      <w:r w:rsidRPr="00B03445">
        <w:t>, который отражен в таб.2.1.4.3.</w:t>
      </w:r>
      <w:r>
        <w:t>3</w:t>
      </w:r>
      <w:r w:rsidRPr="00B03445">
        <w:t>, таб.2.1.4.3.</w:t>
      </w:r>
      <w:r>
        <w:t>4</w:t>
      </w:r>
      <w:r w:rsidRPr="00B03445">
        <w:t>.</w:t>
      </w:r>
    </w:p>
    <w:p w:rsidR="00037310" w:rsidRPr="00B03445" w:rsidRDefault="00037310" w:rsidP="00DA712E">
      <w:pPr>
        <w:spacing w:before="120"/>
        <w:ind w:firstLine="567"/>
        <w:jc w:val="right"/>
      </w:pPr>
      <w:r w:rsidRPr="00B03445">
        <w:t>Таблица 2.1.4.3.3. Проектная производительность водозабора фактическая производительность,</w:t>
      </w:r>
      <w:r>
        <w:t xml:space="preserve"> марка насосов</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1990"/>
        <w:gridCol w:w="2835"/>
        <w:gridCol w:w="3119"/>
        <w:gridCol w:w="2129"/>
      </w:tblGrid>
      <w:tr w:rsidR="00037310" w:rsidRPr="00882870">
        <w:trPr>
          <w:trHeight w:val="1278"/>
        </w:trPr>
        <w:tc>
          <w:tcPr>
            <w:tcW w:w="988" w:type="pct"/>
            <w:shd w:val="clear" w:color="auto" w:fill="FFFFFF"/>
            <w:vAlign w:val="center"/>
          </w:tcPr>
          <w:p w:rsidR="00037310" w:rsidRPr="00882870" w:rsidRDefault="00037310" w:rsidP="00696922">
            <w:pPr>
              <w:jc w:val="center"/>
            </w:pPr>
            <w:r w:rsidRPr="00882870">
              <w:t>Наименование водозабора</w:t>
            </w:r>
          </w:p>
        </w:tc>
        <w:tc>
          <w:tcPr>
            <w:tcW w:w="1407" w:type="pct"/>
            <w:shd w:val="clear" w:color="auto" w:fill="FFFFFF"/>
            <w:vAlign w:val="center"/>
          </w:tcPr>
          <w:p w:rsidR="00037310" w:rsidRPr="00882870" w:rsidRDefault="00037310" w:rsidP="00696922">
            <w:pPr>
              <w:jc w:val="center"/>
            </w:pPr>
            <w:r w:rsidRPr="00882870">
              <w:t>Проектная производительность, тыс. м</w:t>
            </w:r>
            <w:r w:rsidRPr="00882870">
              <w:rPr>
                <w:vertAlign w:val="superscript"/>
              </w:rPr>
              <w:t>3</w:t>
            </w:r>
            <w:r w:rsidRPr="00882870">
              <w:t>/год</w:t>
            </w:r>
          </w:p>
        </w:tc>
        <w:tc>
          <w:tcPr>
            <w:tcW w:w="1548" w:type="pct"/>
            <w:shd w:val="clear" w:color="auto" w:fill="FFFFFF"/>
            <w:vAlign w:val="center"/>
          </w:tcPr>
          <w:p w:rsidR="00037310" w:rsidRPr="00882870" w:rsidRDefault="00037310" w:rsidP="00696922">
            <w:pPr>
              <w:jc w:val="center"/>
            </w:pPr>
            <w:r w:rsidRPr="00882870">
              <w:t>Фактическая производи</w:t>
            </w:r>
            <w:r w:rsidRPr="00882870">
              <w:softHyphen/>
              <w:t>тельность, тыс. м</w:t>
            </w:r>
            <w:r w:rsidRPr="00882870">
              <w:rPr>
                <w:vertAlign w:val="superscript"/>
              </w:rPr>
              <w:t>3</w:t>
            </w:r>
            <w:r w:rsidRPr="00882870">
              <w:t>/год</w:t>
            </w:r>
          </w:p>
        </w:tc>
        <w:tc>
          <w:tcPr>
            <w:tcW w:w="1057" w:type="pct"/>
            <w:shd w:val="clear" w:color="auto" w:fill="FFFFFF"/>
            <w:vAlign w:val="center"/>
          </w:tcPr>
          <w:p w:rsidR="00037310" w:rsidRPr="00882870" w:rsidRDefault="00037310" w:rsidP="00696922">
            <w:pPr>
              <w:jc w:val="center"/>
            </w:pPr>
            <w:r w:rsidRPr="00882870">
              <w:t>Марка насосов</w:t>
            </w:r>
          </w:p>
        </w:tc>
      </w:tr>
      <w:tr w:rsidR="00037310" w:rsidRPr="00882870">
        <w:trPr>
          <w:trHeight w:val="1156"/>
        </w:trPr>
        <w:tc>
          <w:tcPr>
            <w:tcW w:w="988" w:type="pct"/>
            <w:shd w:val="clear" w:color="auto" w:fill="FFFFFF"/>
            <w:vAlign w:val="center"/>
          </w:tcPr>
          <w:p w:rsidR="00037310" w:rsidRPr="00882870" w:rsidRDefault="00037310" w:rsidP="00696922">
            <w:pPr>
              <w:spacing w:line="240" w:lineRule="auto"/>
              <w:jc w:val="center"/>
            </w:pPr>
            <w:r w:rsidRPr="00882870">
              <w:t>Водозабор №1</w:t>
            </w:r>
          </w:p>
        </w:tc>
        <w:tc>
          <w:tcPr>
            <w:tcW w:w="1407" w:type="pct"/>
            <w:shd w:val="clear" w:color="auto" w:fill="FFFFFF"/>
            <w:vAlign w:val="center"/>
          </w:tcPr>
          <w:p w:rsidR="00037310" w:rsidRPr="00882870" w:rsidRDefault="00037310" w:rsidP="00696922">
            <w:pPr>
              <w:spacing w:line="240" w:lineRule="auto"/>
              <w:jc w:val="center"/>
            </w:pPr>
            <w:r w:rsidRPr="00882870">
              <w:t>15552000</w:t>
            </w:r>
          </w:p>
        </w:tc>
        <w:tc>
          <w:tcPr>
            <w:tcW w:w="1548" w:type="pct"/>
            <w:shd w:val="clear" w:color="auto" w:fill="FFFFFF"/>
            <w:vAlign w:val="center"/>
          </w:tcPr>
          <w:p w:rsidR="00037310" w:rsidRPr="00882870" w:rsidRDefault="00037310" w:rsidP="00696922">
            <w:pPr>
              <w:spacing w:line="240" w:lineRule="auto"/>
              <w:jc w:val="center"/>
            </w:pPr>
            <w:r w:rsidRPr="00882870">
              <w:t>4723</w:t>
            </w:r>
          </w:p>
        </w:tc>
        <w:tc>
          <w:tcPr>
            <w:tcW w:w="1057" w:type="pct"/>
            <w:shd w:val="clear" w:color="auto" w:fill="FFFFFF"/>
            <w:vAlign w:val="center"/>
          </w:tcPr>
          <w:p w:rsidR="00037310" w:rsidRPr="00882870" w:rsidRDefault="00037310" w:rsidP="00696922">
            <w:pPr>
              <w:spacing w:line="240" w:lineRule="auto"/>
              <w:jc w:val="center"/>
            </w:pPr>
            <w:r w:rsidRPr="00882870">
              <w:t>20 А - 18x3</w:t>
            </w:r>
          </w:p>
          <w:p w:rsidR="00037310" w:rsidRPr="00882870" w:rsidRDefault="00037310" w:rsidP="00696922">
            <w:pPr>
              <w:spacing w:line="240" w:lineRule="auto"/>
              <w:jc w:val="center"/>
            </w:pPr>
            <w:r w:rsidRPr="00882870">
              <w:t>2ЭЦВ-160-75</w:t>
            </w:r>
          </w:p>
          <w:p w:rsidR="00037310" w:rsidRPr="00882870" w:rsidRDefault="00037310" w:rsidP="00696922">
            <w:pPr>
              <w:spacing w:line="240" w:lineRule="auto"/>
              <w:jc w:val="center"/>
            </w:pPr>
            <w:r w:rsidRPr="00882870">
              <w:t>2015 год</w:t>
            </w:r>
          </w:p>
        </w:tc>
      </w:tr>
    </w:tbl>
    <w:p w:rsidR="00037310" w:rsidRPr="00B03445" w:rsidRDefault="00037310" w:rsidP="00B03445">
      <w:pPr>
        <w:spacing w:before="120"/>
        <w:ind w:firstLine="567"/>
      </w:pPr>
      <w:r w:rsidRPr="00B03445">
        <w:t>Год строительства водозабора 1967г.</w:t>
      </w:r>
    </w:p>
    <w:p w:rsidR="00037310" w:rsidRPr="00B03445" w:rsidRDefault="00037310" w:rsidP="00DA712E">
      <w:pPr>
        <w:spacing w:before="120"/>
        <w:ind w:firstLine="567"/>
        <w:jc w:val="right"/>
      </w:pPr>
      <w:r w:rsidRPr="00DA712E">
        <w:t>Таблица 2.1.4.3.4</w:t>
      </w:r>
      <w:r>
        <w:t>.</w:t>
      </w:r>
      <w:r w:rsidRPr="00B03445">
        <w:t xml:space="preserve"> Технические характ</w:t>
      </w:r>
      <w:r>
        <w:t>еристики насосного оборудования</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857"/>
        <w:gridCol w:w="2126"/>
        <w:gridCol w:w="1844"/>
        <w:gridCol w:w="1133"/>
        <w:gridCol w:w="1559"/>
        <w:gridCol w:w="1134"/>
        <w:gridCol w:w="1420"/>
      </w:tblGrid>
      <w:tr w:rsidR="00037310" w:rsidRPr="00882870">
        <w:trPr>
          <w:trHeight w:val="840"/>
        </w:trPr>
        <w:tc>
          <w:tcPr>
            <w:tcW w:w="425" w:type="pct"/>
            <w:shd w:val="clear" w:color="auto" w:fill="FFFFFF"/>
            <w:vAlign w:val="center"/>
          </w:tcPr>
          <w:p w:rsidR="00037310" w:rsidRPr="00882870" w:rsidRDefault="00037310" w:rsidP="00CD47C0">
            <w:pPr>
              <w:jc w:val="center"/>
            </w:pPr>
            <w:r w:rsidRPr="00882870">
              <w:t>№</w:t>
            </w:r>
          </w:p>
        </w:tc>
        <w:tc>
          <w:tcPr>
            <w:tcW w:w="1055" w:type="pct"/>
            <w:shd w:val="clear" w:color="auto" w:fill="FFFFFF"/>
            <w:vAlign w:val="center"/>
          </w:tcPr>
          <w:p w:rsidR="00037310" w:rsidRPr="00882870" w:rsidRDefault="00037310" w:rsidP="00CD47C0">
            <w:pPr>
              <w:jc w:val="center"/>
            </w:pPr>
            <w:r w:rsidRPr="00882870">
              <w:t>Наименование</w:t>
            </w:r>
          </w:p>
          <w:p w:rsidR="00037310" w:rsidRPr="00882870" w:rsidRDefault="00037310" w:rsidP="00CD47C0">
            <w:pPr>
              <w:jc w:val="center"/>
            </w:pPr>
            <w:r w:rsidRPr="00882870">
              <w:t>объекта</w:t>
            </w:r>
          </w:p>
        </w:tc>
        <w:tc>
          <w:tcPr>
            <w:tcW w:w="915" w:type="pct"/>
            <w:shd w:val="clear" w:color="auto" w:fill="FFFFFF"/>
            <w:vAlign w:val="center"/>
          </w:tcPr>
          <w:p w:rsidR="00037310" w:rsidRPr="00882870" w:rsidRDefault="00037310" w:rsidP="00CD47C0">
            <w:pPr>
              <w:jc w:val="center"/>
            </w:pPr>
            <w:r w:rsidRPr="00882870">
              <w:t>Марка</w:t>
            </w:r>
          </w:p>
          <w:p w:rsidR="00037310" w:rsidRPr="00882870" w:rsidRDefault="00037310" w:rsidP="00CD47C0">
            <w:pPr>
              <w:jc w:val="center"/>
            </w:pPr>
            <w:r w:rsidRPr="00882870">
              <w:t>насоса</w:t>
            </w:r>
          </w:p>
        </w:tc>
        <w:tc>
          <w:tcPr>
            <w:tcW w:w="562" w:type="pct"/>
            <w:shd w:val="clear" w:color="auto" w:fill="FFFFFF"/>
            <w:vAlign w:val="center"/>
          </w:tcPr>
          <w:p w:rsidR="00037310" w:rsidRPr="00882870" w:rsidRDefault="00037310" w:rsidP="00CD47C0">
            <w:pPr>
              <w:jc w:val="center"/>
            </w:pPr>
            <w:r w:rsidRPr="00882870">
              <w:t>Кол-во</w:t>
            </w:r>
          </w:p>
          <w:p w:rsidR="00037310" w:rsidRPr="00882870" w:rsidRDefault="00037310" w:rsidP="00CD47C0">
            <w:pPr>
              <w:jc w:val="center"/>
            </w:pPr>
            <w:r w:rsidRPr="00882870">
              <w:t>штук</w:t>
            </w:r>
          </w:p>
        </w:tc>
        <w:tc>
          <w:tcPr>
            <w:tcW w:w="774" w:type="pct"/>
            <w:shd w:val="clear" w:color="auto" w:fill="FFFFFF"/>
            <w:vAlign w:val="center"/>
          </w:tcPr>
          <w:p w:rsidR="00037310" w:rsidRPr="00882870" w:rsidRDefault="00037310" w:rsidP="00CD47C0">
            <w:pPr>
              <w:jc w:val="center"/>
            </w:pPr>
            <w:r w:rsidRPr="00882870">
              <w:t>Производи</w:t>
            </w:r>
            <w:r w:rsidRPr="00882870">
              <w:softHyphen/>
              <w:t>тельность</w:t>
            </w:r>
          </w:p>
        </w:tc>
        <w:tc>
          <w:tcPr>
            <w:tcW w:w="563" w:type="pct"/>
            <w:shd w:val="clear" w:color="auto" w:fill="FFFFFF"/>
            <w:vAlign w:val="center"/>
          </w:tcPr>
          <w:p w:rsidR="00037310" w:rsidRPr="00882870" w:rsidRDefault="00037310" w:rsidP="00CD47C0">
            <w:pPr>
              <w:jc w:val="center"/>
            </w:pPr>
            <w:r w:rsidRPr="00882870">
              <w:t>Напор,</w:t>
            </w:r>
          </w:p>
          <w:p w:rsidR="00037310" w:rsidRPr="00882870" w:rsidRDefault="00037310" w:rsidP="00CD47C0">
            <w:pPr>
              <w:jc w:val="center"/>
            </w:pPr>
            <w:r w:rsidRPr="00882870">
              <w:t xml:space="preserve"> м</w:t>
            </w:r>
          </w:p>
        </w:tc>
        <w:tc>
          <w:tcPr>
            <w:tcW w:w="705" w:type="pct"/>
            <w:shd w:val="clear" w:color="auto" w:fill="FFFFFF"/>
            <w:vAlign w:val="center"/>
          </w:tcPr>
          <w:p w:rsidR="00037310" w:rsidRPr="00882870" w:rsidRDefault="00037310" w:rsidP="00CD47C0">
            <w:pPr>
              <w:jc w:val="center"/>
            </w:pPr>
            <w:r w:rsidRPr="00882870">
              <w:rPr>
                <w:lang w:val="en-US"/>
              </w:rPr>
              <w:t xml:space="preserve">N </w:t>
            </w:r>
            <w:r w:rsidRPr="00882870">
              <w:t>электро</w:t>
            </w:r>
            <w:r w:rsidRPr="00882870">
              <w:softHyphen/>
              <w:t>двигателя, кВт</w:t>
            </w:r>
          </w:p>
        </w:tc>
      </w:tr>
      <w:tr w:rsidR="00037310" w:rsidRPr="00882870">
        <w:trPr>
          <w:trHeight w:val="960"/>
        </w:trPr>
        <w:tc>
          <w:tcPr>
            <w:tcW w:w="425" w:type="pct"/>
            <w:shd w:val="clear" w:color="auto" w:fill="FFFFFF"/>
            <w:vAlign w:val="center"/>
          </w:tcPr>
          <w:p w:rsidR="00037310" w:rsidRPr="00882870" w:rsidRDefault="00037310" w:rsidP="00CD47C0">
            <w:pPr>
              <w:jc w:val="center"/>
            </w:pPr>
            <w:r w:rsidRPr="00882870">
              <w:t>1.</w:t>
            </w:r>
          </w:p>
        </w:tc>
        <w:tc>
          <w:tcPr>
            <w:tcW w:w="1055" w:type="pct"/>
            <w:shd w:val="clear" w:color="auto" w:fill="FFFFFF"/>
            <w:vAlign w:val="center"/>
          </w:tcPr>
          <w:p w:rsidR="00037310" w:rsidRPr="00882870" w:rsidRDefault="00037310" w:rsidP="00CD47C0">
            <w:pPr>
              <w:jc w:val="center"/>
            </w:pPr>
            <w:r w:rsidRPr="00882870">
              <w:t>Станция 1 - ого</w:t>
            </w:r>
          </w:p>
          <w:p w:rsidR="00037310" w:rsidRPr="00882870" w:rsidRDefault="00037310" w:rsidP="00CD47C0">
            <w:pPr>
              <w:jc w:val="center"/>
            </w:pPr>
            <w:r w:rsidRPr="00882870">
              <w:t>подъема</w:t>
            </w:r>
          </w:p>
        </w:tc>
        <w:tc>
          <w:tcPr>
            <w:tcW w:w="915" w:type="pct"/>
            <w:shd w:val="clear" w:color="auto" w:fill="FFFFFF"/>
            <w:vAlign w:val="center"/>
          </w:tcPr>
          <w:p w:rsidR="00037310" w:rsidRPr="00882870" w:rsidRDefault="00037310" w:rsidP="00CD47C0">
            <w:pPr>
              <w:jc w:val="center"/>
            </w:pPr>
            <w:r w:rsidRPr="00882870">
              <w:t>20 А-</w:t>
            </w:r>
            <w:r w:rsidRPr="00882870">
              <w:rPr>
                <w:lang w:val="en-US"/>
              </w:rPr>
              <w:t>18x3</w:t>
            </w:r>
          </w:p>
          <w:p w:rsidR="00037310" w:rsidRPr="00882870" w:rsidRDefault="00037310" w:rsidP="00CD47C0">
            <w:pPr>
              <w:jc w:val="center"/>
            </w:pPr>
            <w:r w:rsidRPr="00882870">
              <w:t>2ЭЦВ-160-75</w:t>
            </w:r>
          </w:p>
        </w:tc>
        <w:tc>
          <w:tcPr>
            <w:tcW w:w="562" w:type="pct"/>
            <w:shd w:val="clear" w:color="auto" w:fill="FFFFFF"/>
            <w:vAlign w:val="center"/>
          </w:tcPr>
          <w:p w:rsidR="00037310" w:rsidRPr="00882870" w:rsidRDefault="00037310" w:rsidP="00CD47C0">
            <w:pPr>
              <w:jc w:val="center"/>
            </w:pPr>
            <w:r w:rsidRPr="00882870">
              <w:t>1 шт.</w:t>
            </w:r>
          </w:p>
          <w:p w:rsidR="00037310" w:rsidRPr="00882870" w:rsidRDefault="00037310" w:rsidP="00CD47C0">
            <w:pPr>
              <w:jc w:val="center"/>
            </w:pPr>
            <w:r w:rsidRPr="00882870">
              <w:t>2 шт.</w:t>
            </w:r>
          </w:p>
        </w:tc>
        <w:tc>
          <w:tcPr>
            <w:tcW w:w="774" w:type="pct"/>
            <w:shd w:val="clear" w:color="auto" w:fill="FFFFFF"/>
            <w:vAlign w:val="center"/>
          </w:tcPr>
          <w:p w:rsidR="00037310" w:rsidRPr="00882870" w:rsidRDefault="00037310" w:rsidP="00CD47C0">
            <w:pPr>
              <w:jc w:val="center"/>
            </w:pPr>
            <w:r w:rsidRPr="00882870">
              <w:t>600 м</w:t>
            </w:r>
            <w:r w:rsidRPr="00882870">
              <w:rPr>
                <w:vertAlign w:val="superscript"/>
              </w:rPr>
              <w:t xml:space="preserve">3 </w:t>
            </w:r>
            <w:r w:rsidRPr="00882870">
              <w:t>/час</w:t>
            </w:r>
          </w:p>
          <w:p w:rsidR="00037310" w:rsidRPr="00882870" w:rsidRDefault="00037310" w:rsidP="00CD47C0">
            <w:pPr>
              <w:jc w:val="center"/>
            </w:pPr>
            <w:r w:rsidRPr="00882870">
              <w:t>160 м</w:t>
            </w:r>
            <w:r w:rsidRPr="00882870">
              <w:rPr>
                <w:vertAlign w:val="superscript"/>
              </w:rPr>
              <w:t>3</w:t>
            </w:r>
            <w:r w:rsidRPr="00882870">
              <w:t>час.</w:t>
            </w:r>
          </w:p>
        </w:tc>
        <w:tc>
          <w:tcPr>
            <w:tcW w:w="563" w:type="pct"/>
            <w:shd w:val="clear" w:color="auto" w:fill="FFFFFF"/>
            <w:vAlign w:val="center"/>
          </w:tcPr>
          <w:p w:rsidR="00037310" w:rsidRPr="00882870" w:rsidRDefault="00037310" w:rsidP="00CD47C0">
            <w:pPr>
              <w:jc w:val="center"/>
            </w:pPr>
            <w:r w:rsidRPr="00882870">
              <w:t>75м</w:t>
            </w:r>
          </w:p>
          <w:p w:rsidR="00037310" w:rsidRPr="00882870" w:rsidRDefault="00037310" w:rsidP="00CD47C0">
            <w:pPr>
              <w:jc w:val="center"/>
            </w:pPr>
            <w:r w:rsidRPr="00882870">
              <w:t>45м</w:t>
            </w:r>
          </w:p>
        </w:tc>
        <w:tc>
          <w:tcPr>
            <w:tcW w:w="705" w:type="pct"/>
            <w:shd w:val="clear" w:color="auto" w:fill="FFFFFF"/>
            <w:vAlign w:val="center"/>
          </w:tcPr>
          <w:p w:rsidR="00037310" w:rsidRPr="00882870" w:rsidRDefault="00037310" w:rsidP="00CD47C0">
            <w:pPr>
              <w:jc w:val="center"/>
            </w:pPr>
            <w:r w:rsidRPr="00882870">
              <w:t>250</w:t>
            </w:r>
          </w:p>
          <w:p w:rsidR="00037310" w:rsidRPr="00882870" w:rsidRDefault="00037310" w:rsidP="00CD47C0">
            <w:pPr>
              <w:jc w:val="center"/>
            </w:pPr>
            <w:r w:rsidRPr="00882870">
              <w:t>45</w:t>
            </w:r>
          </w:p>
        </w:tc>
      </w:tr>
      <w:tr w:rsidR="00037310" w:rsidRPr="00882870">
        <w:trPr>
          <w:trHeight w:val="976"/>
        </w:trPr>
        <w:tc>
          <w:tcPr>
            <w:tcW w:w="425" w:type="pct"/>
            <w:shd w:val="clear" w:color="auto" w:fill="FFFFFF"/>
            <w:vAlign w:val="center"/>
          </w:tcPr>
          <w:p w:rsidR="00037310" w:rsidRPr="00882870" w:rsidRDefault="00037310" w:rsidP="00CD47C0">
            <w:pPr>
              <w:jc w:val="center"/>
            </w:pPr>
            <w:r w:rsidRPr="00882870">
              <w:t>2.</w:t>
            </w:r>
          </w:p>
        </w:tc>
        <w:tc>
          <w:tcPr>
            <w:tcW w:w="1055" w:type="pct"/>
            <w:shd w:val="clear" w:color="auto" w:fill="FFFFFF"/>
            <w:vAlign w:val="center"/>
          </w:tcPr>
          <w:p w:rsidR="00037310" w:rsidRPr="00882870" w:rsidRDefault="00037310" w:rsidP="00CD47C0">
            <w:pPr>
              <w:jc w:val="center"/>
            </w:pPr>
            <w:r w:rsidRPr="00882870">
              <w:t>Станция 2-ого подъема</w:t>
            </w:r>
          </w:p>
        </w:tc>
        <w:tc>
          <w:tcPr>
            <w:tcW w:w="915" w:type="pct"/>
            <w:shd w:val="clear" w:color="auto" w:fill="FFFFFF"/>
            <w:vAlign w:val="center"/>
          </w:tcPr>
          <w:p w:rsidR="00037310" w:rsidRPr="00882870" w:rsidRDefault="00037310" w:rsidP="00CD47C0">
            <w:pPr>
              <w:jc w:val="center"/>
            </w:pPr>
            <w:r w:rsidRPr="00882870">
              <w:t>8 НДВ 1</w:t>
            </w:r>
          </w:p>
          <w:p w:rsidR="00037310" w:rsidRPr="00882870" w:rsidRDefault="00037310" w:rsidP="00CD47C0">
            <w:pPr>
              <w:jc w:val="center"/>
            </w:pPr>
            <w:r w:rsidRPr="00882870">
              <w:t>Д-315- 50</w:t>
            </w:r>
          </w:p>
        </w:tc>
        <w:tc>
          <w:tcPr>
            <w:tcW w:w="562" w:type="pct"/>
            <w:shd w:val="clear" w:color="auto" w:fill="FFFFFF"/>
            <w:vAlign w:val="center"/>
          </w:tcPr>
          <w:p w:rsidR="00037310" w:rsidRPr="00882870" w:rsidRDefault="00037310" w:rsidP="00CD47C0">
            <w:pPr>
              <w:jc w:val="center"/>
            </w:pPr>
            <w:r w:rsidRPr="00882870">
              <w:t>2 шт.</w:t>
            </w:r>
          </w:p>
          <w:p w:rsidR="00037310" w:rsidRPr="00882870" w:rsidRDefault="00037310" w:rsidP="00CD47C0">
            <w:pPr>
              <w:jc w:val="center"/>
            </w:pPr>
            <w:r w:rsidRPr="00882870">
              <w:t>1 шт.</w:t>
            </w:r>
          </w:p>
        </w:tc>
        <w:tc>
          <w:tcPr>
            <w:tcW w:w="774" w:type="pct"/>
            <w:shd w:val="clear" w:color="auto" w:fill="FFFFFF"/>
            <w:vAlign w:val="center"/>
          </w:tcPr>
          <w:p w:rsidR="00037310" w:rsidRPr="00882870" w:rsidRDefault="00037310" w:rsidP="00CD47C0">
            <w:pPr>
              <w:jc w:val="center"/>
            </w:pPr>
            <w:r w:rsidRPr="00882870">
              <w:t>500 м</w:t>
            </w:r>
            <w:r w:rsidRPr="00882870">
              <w:rPr>
                <w:vertAlign w:val="superscript"/>
              </w:rPr>
              <w:t>3</w:t>
            </w:r>
            <w:r w:rsidRPr="00882870">
              <w:t>/час</w:t>
            </w:r>
          </w:p>
          <w:p w:rsidR="00037310" w:rsidRPr="00882870" w:rsidRDefault="00037310" w:rsidP="00CD47C0">
            <w:pPr>
              <w:jc w:val="center"/>
            </w:pPr>
            <w:r w:rsidRPr="00882870">
              <w:t>315 м</w:t>
            </w:r>
            <w:r w:rsidRPr="00882870">
              <w:rPr>
                <w:vertAlign w:val="superscript"/>
              </w:rPr>
              <w:t>3</w:t>
            </w:r>
            <w:r w:rsidRPr="00882870">
              <w:t>/час</w:t>
            </w:r>
          </w:p>
        </w:tc>
        <w:tc>
          <w:tcPr>
            <w:tcW w:w="563" w:type="pct"/>
            <w:shd w:val="clear" w:color="auto" w:fill="FFFFFF"/>
            <w:vAlign w:val="center"/>
          </w:tcPr>
          <w:p w:rsidR="00037310" w:rsidRPr="00882870" w:rsidRDefault="00037310" w:rsidP="00CD47C0">
            <w:pPr>
              <w:jc w:val="center"/>
            </w:pPr>
            <w:r w:rsidRPr="00882870">
              <w:t>75м</w:t>
            </w:r>
          </w:p>
          <w:p w:rsidR="00037310" w:rsidRPr="00882870" w:rsidRDefault="00037310" w:rsidP="00CD47C0">
            <w:pPr>
              <w:jc w:val="center"/>
            </w:pPr>
            <w:r w:rsidRPr="00882870">
              <w:t>50м</w:t>
            </w:r>
          </w:p>
        </w:tc>
        <w:tc>
          <w:tcPr>
            <w:tcW w:w="705" w:type="pct"/>
            <w:shd w:val="clear" w:color="auto" w:fill="FFFFFF"/>
            <w:vAlign w:val="center"/>
          </w:tcPr>
          <w:p w:rsidR="00037310" w:rsidRPr="00882870" w:rsidRDefault="00037310" w:rsidP="00CD47C0">
            <w:pPr>
              <w:jc w:val="center"/>
            </w:pPr>
            <w:r w:rsidRPr="00882870">
              <w:t>160</w:t>
            </w:r>
          </w:p>
          <w:p w:rsidR="00037310" w:rsidRPr="00882870" w:rsidRDefault="00037310" w:rsidP="00CD47C0">
            <w:pPr>
              <w:jc w:val="center"/>
            </w:pPr>
            <w:r w:rsidRPr="00882870">
              <w:t>75</w:t>
            </w:r>
          </w:p>
        </w:tc>
      </w:tr>
    </w:tbl>
    <w:p w:rsidR="00037310" w:rsidRPr="00F17638" w:rsidRDefault="00037310" w:rsidP="008D4534">
      <w:pPr>
        <w:spacing w:before="120"/>
        <w:ind w:firstLine="567"/>
      </w:pPr>
      <w:r w:rsidRPr="00F17638">
        <w:t>2.1.4.4.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rsidR="00037310" w:rsidRPr="00F17638" w:rsidRDefault="00037310" w:rsidP="008D4534">
      <w:pPr>
        <w:ind w:firstLine="567"/>
      </w:pPr>
      <w:r w:rsidRPr="00F17638">
        <w:t xml:space="preserve">Хозяйственно-питьевое водоснабжение осуществляется через магистральные, внутриквартальные сети. Надежность системы водоснабжения МО </w:t>
      </w:r>
      <w:r>
        <w:t>город Балашов</w:t>
      </w:r>
      <w:r w:rsidRPr="00F17638">
        <w:t xml:space="preserve"> характеризуется как </w:t>
      </w:r>
      <w:r>
        <w:t>не</w:t>
      </w:r>
      <w:r w:rsidRPr="00F17638">
        <w:t xml:space="preserve">удовлетворительная. </w:t>
      </w:r>
    </w:p>
    <w:p w:rsidR="00037310" w:rsidRPr="00032581" w:rsidRDefault="00037310" w:rsidP="00032581">
      <w:pPr>
        <w:spacing w:line="240" w:lineRule="auto"/>
        <w:ind w:firstLine="567"/>
      </w:pPr>
      <w:r w:rsidRPr="00032581">
        <w:t>Протяженность водопроводной сети 535,6 км,</w:t>
      </w:r>
      <w:r>
        <w:t xml:space="preserve"> </w:t>
      </w:r>
      <w:r w:rsidRPr="00032581">
        <w:t xml:space="preserve">(БЖКХ-472,26+21,14=493,4 км, РЖД-18,7 км, КПТ-23,5 км) из них 475,7 км сетей имеют 100% износ. Общий износ водопроводных сетей составляет 89 %. </w:t>
      </w:r>
    </w:p>
    <w:p w:rsidR="00037310" w:rsidRPr="00CA13A0" w:rsidRDefault="00037310" w:rsidP="00CA13A0">
      <w:pPr>
        <w:spacing w:line="240" w:lineRule="auto"/>
        <w:ind w:firstLine="567"/>
        <w:rPr>
          <w:b/>
          <w:bCs/>
          <w:i/>
          <w:iCs/>
        </w:rPr>
      </w:pPr>
      <w:r w:rsidRPr="00CA13A0">
        <w:rPr>
          <w:b/>
          <w:bCs/>
          <w:i/>
          <w:iCs/>
        </w:rPr>
        <w:t>Сети, находящиеся на балансе МУП «Балашовское ЖКХ»</w:t>
      </w:r>
    </w:p>
    <w:p w:rsidR="00037310" w:rsidRPr="00CA13A0" w:rsidRDefault="00037310" w:rsidP="00CA13A0">
      <w:pPr>
        <w:tabs>
          <w:tab w:val="left" w:pos="720"/>
        </w:tabs>
        <w:spacing w:line="240" w:lineRule="auto"/>
        <w:ind w:firstLine="567"/>
      </w:pPr>
      <w:r w:rsidRPr="00CA13A0">
        <w:t>Общая протяженность водопроводных сетей – 472,26 км, из них</w:t>
      </w:r>
    </w:p>
    <w:p w:rsidR="00037310" w:rsidRPr="001326B1" w:rsidRDefault="00037310" w:rsidP="00C74CA8">
      <w:pPr>
        <w:pStyle w:val="ListParagraph"/>
        <w:numPr>
          <w:ilvl w:val="0"/>
          <w:numId w:val="40"/>
        </w:numPr>
        <w:tabs>
          <w:tab w:val="left" w:pos="720"/>
        </w:tabs>
        <w:spacing w:line="240" w:lineRule="auto"/>
      </w:pPr>
      <w:r w:rsidRPr="001326B1">
        <w:t>магистральных водоводов – 54,5 км, в том числе:</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7"/>
        <w:gridCol w:w="3415"/>
        <w:gridCol w:w="1667"/>
        <w:gridCol w:w="1780"/>
        <w:gridCol w:w="1743"/>
        <w:gridCol w:w="1057"/>
      </w:tblGrid>
      <w:tr w:rsidR="00037310" w:rsidRPr="00882870">
        <w:tc>
          <w:tcPr>
            <w:tcW w:w="300" w:type="pct"/>
            <w:vAlign w:val="center"/>
          </w:tcPr>
          <w:p w:rsidR="00037310" w:rsidRPr="00CA13A0" w:rsidRDefault="00037310" w:rsidP="00CA13A0">
            <w:pPr>
              <w:spacing w:line="240" w:lineRule="auto"/>
              <w:jc w:val="center"/>
              <w:rPr>
                <w:b/>
                <w:bCs/>
              </w:rPr>
            </w:pPr>
            <w:r w:rsidRPr="00CA13A0">
              <w:rPr>
                <w:b/>
                <w:bCs/>
              </w:rPr>
              <w:t>№ п/п</w:t>
            </w:r>
          </w:p>
        </w:tc>
        <w:tc>
          <w:tcPr>
            <w:tcW w:w="1661" w:type="pct"/>
            <w:vAlign w:val="center"/>
          </w:tcPr>
          <w:p w:rsidR="00037310" w:rsidRPr="00CA13A0" w:rsidRDefault="00037310" w:rsidP="00CA13A0">
            <w:pPr>
              <w:spacing w:line="240" w:lineRule="auto"/>
              <w:jc w:val="center"/>
              <w:rPr>
                <w:b/>
                <w:bCs/>
              </w:rPr>
            </w:pPr>
            <w:r w:rsidRPr="00CA13A0">
              <w:rPr>
                <w:b/>
                <w:bCs/>
              </w:rPr>
              <w:t>Наименование</w:t>
            </w:r>
          </w:p>
          <w:p w:rsidR="00037310" w:rsidRPr="00CA13A0" w:rsidRDefault="00037310" w:rsidP="00CA13A0">
            <w:pPr>
              <w:spacing w:line="240" w:lineRule="auto"/>
              <w:jc w:val="center"/>
              <w:rPr>
                <w:b/>
                <w:bCs/>
              </w:rPr>
            </w:pPr>
            <w:r w:rsidRPr="00CA13A0">
              <w:rPr>
                <w:b/>
                <w:bCs/>
              </w:rPr>
              <w:t>водоводов</w:t>
            </w:r>
          </w:p>
        </w:tc>
        <w:tc>
          <w:tcPr>
            <w:tcW w:w="811" w:type="pct"/>
            <w:vAlign w:val="center"/>
          </w:tcPr>
          <w:p w:rsidR="00037310" w:rsidRPr="00CA13A0" w:rsidRDefault="00037310" w:rsidP="00CA13A0">
            <w:pPr>
              <w:spacing w:line="240" w:lineRule="auto"/>
              <w:jc w:val="center"/>
              <w:rPr>
                <w:b/>
                <w:bCs/>
              </w:rPr>
            </w:pPr>
            <w:r>
              <w:rPr>
                <w:b/>
                <w:bCs/>
              </w:rPr>
              <w:t>Диаметр трубо</w:t>
            </w:r>
            <w:r w:rsidRPr="00CA13A0">
              <w:rPr>
                <w:b/>
                <w:bCs/>
              </w:rPr>
              <w:t>провода, мм</w:t>
            </w:r>
          </w:p>
        </w:tc>
        <w:tc>
          <w:tcPr>
            <w:tcW w:w="866" w:type="pct"/>
            <w:vAlign w:val="center"/>
          </w:tcPr>
          <w:p w:rsidR="00037310" w:rsidRPr="00CA13A0" w:rsidRDefault="00037310" w:rsidP="00CA13A0">
            <w:pPr>
              <w:spacing w:line="240" w:lineRule="auto"/>
              <w:jc w:val="center"/>
              <w:rPr>
                <w:b/>
                <w:bCs/>
              </w:rPr>
            </w:pPr>
            <w:r>
              <w:rPr>
                <w:b/>
                <w:bCs/>
              </w:rPr>
              <w:t>Протяжен</w:t>
            </w:r>
            <w:r w:rsidRPr="00CA13A0">
              <w:rPr>
                <w:b/>
                <w:bCs/>
              </w:rPr>
              <w:t>ность, км</w:t>
            </w:r>
          </w:p>
        </w:tc>
        <w:tc>
          <w:tcPr>
            <w:tcW w:w="848" w:type="pct"/>
            <w:vAlign w:val="center"/>
          </w:tcPr>
          <w:p w:rsidR="00037310" w:rsidRPr="00CA13A0" w:rsidRDefault="00037310" w:rsidP="004C6550">
            <w:pPr>
              <w:spacing w:line="240" w:lineRule="auto"/>
              <w:jc w:val="center"/>
              <w:rPr>
                <w:b/>
                <w:bCs/>
              </w:rPr>
            </w:pPr>
            <w:r w:rsidRPr="00CA13A0">
              <w:rPr>
                <w:b/>
                <w:bCs/>
              </w:rPr>
              <w:t>Год пуска в эксплуатацию</w:t>
            </w:r>
          </w:p>
        </w:tc>
        <w:tc>
          <w:tcPr>
            <w:tcW w:w="514" w:type="pct"/>
            <w:vAlign w:val="center"/>
          </w:tcPr>
          <w:p w:rsidR="00037310" w:rsidRPr="00CA13A0" w:rsidRDefault="00037310" w:rsidP="00CA13A0">
            <w:pPr>
              <w:spacing w:line="240" w:lineRule="auto"/>
              <w:jc w:val="center"/>
              <w:rPr>
                <w:b/>
                <w:bCs/>
              </w:rPr>
            </w:pPr>
            <w:r w:rsidRPr="00CA13A0">
              <w:rPr>
                <w:b/>
                <w:bCs/>
              </w:rPr>
              <w:t>% износа</w:t>
            </w:r>
          </w:p>
        </w:tc>
      </w:tr>
      <w:tr w:rsidR="00037310" w:rsidRPr="00882870">
        <w:tc>
          <w:tcPr>
            <w:tcW w:w="300" w:type="pct"/>
            <w:vAlign w:val="center"/>
          </w:tcPr>
          <w:p w:rsidR="00037310" w:rsidRPr="00CA13A0" w:rsidRDefault="00037310" w:rsidP="00CA13A0">
            <w:pPr>
              <w:spacing w:line="240" w:lineRule="auto"/>
              <w:jc w:val="center"/>
            </w:pPr>
            <w:r w:rsidRPr="00CA13A0">
              <w:t>1</w:t>
            </w:r>
          </w:p>
        </w:tc>
        <w:tc>
          <w:tcPr>
            <w:tcW w:w="1661" w:type="pct"/>
            <w:vAlign w:val="center"/>
          </w:tcPr>
          <w:p w:rsidR="00037310" w:rsidRPr="00CA13A0" w:rsidRDefault="00037310" w:rsidP="00CA13A0">
            <w:pPr>
              <w:spacing w:line="240" w:lineRule="auto"/>
              <w:jc w:val="center"/>
            </w:pPr>
            <w:r w:rsidRPr="00CA13A0">
              <w:t>«Старо-солдатский»</w:t>
            </w:r>
          </w:p>
          <w:p w:rsidR="00037310" w:rsidRPr="00CA13A0" w:rsidRDefault="00037310" w:rsidP="00CA13A0">
            <w:pPr>
              <w:spacing w:line="240" w:lineRule="auto"/>
              <w:jc w:val="center"/>
            </w:pPr>
            <w:r w:rsidRPr="00CA13A0">
              <w:t>(ул. Пугачевская –</w:t>
            </w:r>
          </w:p>
          <w:p w:rsidR="00037310" w:rsidRPr="00CA13A0" w:rsidRDefault="00037310" w:rsidP="00CA13A0">
            <w:pPr>
              <w:spacing w:line="240" w:lineRule="auto"/>
              <w:jc w:val="center"/>
            </w:pPr>
            <w:r w:rsidRPr="00CA13A0">
              <w:t>ул. Коммунистическая)</w:t>
            </w:r>
          </w:p>
        </w:tc>
        <w:tc>
          <w:tcPr>
            <w:tcW w:w="811" w:type="pct"/>
            <w:vAlign w:val="center"/>
          </w:tcPr>
          <w:p w:rsidR="00037310" w:rsidRPr="00CA13A0" w:rsidRDefault="00037310" w:rsidP="00CA13A0">
            <w:pPr>
              <w:spacing w:line="240" w:lineRule="auto"/>
              <w:jc w:val="center"/>
            </w:pPr>
            <w:r w:rsidRPr="00CA13A0">
              <w:t>400</w:t>
            </w:r>
          </w:p>
        </w:tc>
        <w:tc>
          <w:tcPr>
            <w:tcW w:w="866" w:type="pct"/>
            <w:vAlign w:val="center"/>
          </w:tcPr>
          <w:p w:rsidR="00037310" w:rsidRPr="00CA13A0" w:rsidRDefault="00037310" w:rsidP="00CA13A0">
            <w:pPr>
              <w:spacing w:line="240" w:lineRule="auto"/>
              <w:jc w:val="center"/>
            </w:pPr>
            <w:r w:rsidRPr="00CA13A0">
              <w:t>12</w:t>
            </w:r>
          </w:p>
        </w:tc>
        <w:tc>
          <w:tcPr>
            <w:tcW w:w="848" w:type="pct"/>
            <w:vAlign w:val="center"/>
          </w:tcPr>
          <w:p w:rsidR="00037310" w:rsidRPr="00CA13A0" w:rsidRDefault="00037310" w:rsidP="00CA13A0">
            <w:pPr>
              <w:spacing w:line="240" w:lineRule="auto"/>
              <w:jc w:val="center"/>
            </w:pPr>
            <w:r w:rsidRPr="00CA13A0">
              <w:t>1967</w:t>
            </w:r>
          </w:p>
        </w:tc>
        <w:tc>
          <w:tcPr>
            <w:tcW w:w="514" w:type="pct"/>
            <w:vAlign w:val="center"/>
          </w:tcPr>
          <w:p w:rsidR="00037310" w:rsidRPr="00CA13A0" w:rsidRDefault="00037310" w:rsidP="00CA13A0">
            <w:pPr>
              <w:spacing w:line="240" w:lineRule="auto"/>
              <w:jc w:val="center"/>
            </w:pPr>
            <w:r w:rsidRPr="00CA13A0">
              <w:t>76</w:t>
            </w:r>
          </w:p>
        </w:tc>
      </w:tr>
      <w:tr w:rsidR="00037310" w:rsidRPr="00882870">
        <w:tc>
          <w:tcPr>
            <w:tcW w:w="300" w:type="pct"/>
            <w:vAlign w:val="center"/>
          </w:tcPr>
          <w:p w:rsidR="00037310" w:rsidRPr="00CA13A0" w:rsidRDefault="00037310" w:rsidP="00CA13A0">
            <w:pPr>
              <w:spacing w:line="240" w:lineRule="auto"/>
              <w:jc w:val="center"/>
            </w:pPr>
            <w:r w:rsidRPr="00CA13A0">
              <w:t>2</w:t>
            </w:r>
          </w:p>
        </w:tc>
        <w:tc>
          <w:tcPr>
            <w:tcW w:w="1661" w:type="pct"/>
            <w:vAlign w:val="center"/>
          </w:tcPr>
          <w:p w:rsidR="00037310" w:rsidRPr="00CA13A0" w:rsidRDefault="00037310" w:rsidP="00CA13A0">
            <w:pPr>
              <w:spacing w:line="240" w:lineRule="auto"/>
              <w:jc w:val="center"/>
            </w:pPr>
            <w:r w:rsidRPr="00CA13A0">
              <w:t>«Ново-солдатский»</w:t>
            </w:r>
          </w:p>
          <w:p w:rsidR="00037310" w:rsidRPr="00CA13A0" w:rsidRDefault="00037310" w:rsidP="00CA13A0">
            <w:pPr>
              <w:spacing w:line="240" w:lineRule="auto"/>
              <w:jc w:val="center"/>
            </w:pPr>
            <w:r w:rsidRPr="00CA13A0">
              <w:t>(ул. Пугачевская –</w:t>
            </w:r>
          </w:p>
          <w:p w:rsidR="00037310" w:rsidRPr="00CA13A0" w:rsidRDefault="00037310" w:rsidP="00CA13A0">
            <w:pPr>
              <w:spacing w:line="240" w:lineRule="auto"/>
              <w:jc w:val="center"/>
            </w:pPr>
            <w:r w:rsidRPr="00CA13A0">
              <w:t>ул. Софинского;</w:t>
            </w:r>
          </w:p>
          <w:p w:rsidR="00037310" w:rsidRPr="00CA13A0" w:rsidRDefault="00037310" w:rsidP="00CA13A0">
            <w:pPr>
              <w:spacing w:line="240" w:lineRule="auto"/>
              <w:jc w:val="center"/>
            </w:pPr>
            <w:r w:rsidRPr="00CA13A0">
              <w:t>р-он «Ветлянка»)</w:t>
            </w:r>
          </w:p>
        </w:tc>
        <w:tc>
          <w:tcPr>
            <w:tcW w:w="811" w:type="pct"/>
            <w:vAlign w:val="center"/>
          </w:tcPr>
          <w:p w:rsidR="00037310" w:rsidRPr="00CA13A0" w:rsidRDefault="00037310" w:rsidP="00CA13A0">
            <w:pPr>
              <w:spacing w:line="240" w:lineRule="auto"/>
              <w:jc w:val="center"/>
            </w:pPr>
            <w:r w:rsidRPr="00CA13A0">
              <w:t>400</w:t>
            </w:r>
          </w:p>
        </w:tc>
        <w:tc>
          <w:tcPr>
            <w:tcW w:w="866" w:type="pct"/>
            <w:vAlign w:val="center"/>
          </w:tcPr>
          <w:p w:rsidR="00037310" w:rsidRPr="00CA13A0" w:rsidRDefault="00037310" w:rsidP="00CA13A0">
            <w:pPr>
              <w:spacing w:line="240" w:lineRule="auto"/>
              <w:jc w:val="center"/>
            </w:pPr>
            <w:r w:rsidRPr="00CA13A0">
              <w:t>16</w:t>
            </w:r>
          </w:p>
        </w:tc>
        <w:tc>
          <w:tcPr>
            <w:tcW w:w="848" w:type="pct"/>
            <w:vAlign w:val="center"/>
          </w:tcPr>
          <w:p w:rsidR="00037310" w:rsidRPr="00CA13A0" w:rsidRDefault="00037310" w:rsidP="00CA13A0">
            <w:pPr>
              <w:spacing w:line="240" w:lineRule="auto"/>
              <w:jc w:val="center"/>
            </w:pPr>
            <w:r w:rsidRPr="00CA13A0">
              <w:t>1977</w:t>
            </w:r>
          </w:p>
        </w:tc>
        <w:tc>
          <w:tcPr>
            <w:tcW w:w="514" w:type="pct"/>
            <w:vAlign w:val="center"/>
          </w:tcPr>
          <w:p w:rsidR="00037310" w:rsidRPr="00CA13A0" w:rsidRDefault="00037310" w:rsidP="00CA13A0">
            <w:pPr>
              <w:spacing w:line="240" w:lineRule="auto"/>
              <w:jc w:val="center"/>
            </w:pPr>
            <w:r w:rsidRPr="00CA13A0">
              <w:t>59</w:t>
            </w:r>
          </w:p>
        </w:tc>
      </w:tr>
      <w:tr w:rsidR="00037310" w:rsidRPr="00882870">
        <w:tc>
          <w:tcPr>
            <w:tcW w:w="300" w:type="pct"/>
            <w:vAlign w:val="center"/>
          </w:tcPr>
          <w:p w:rsidR="00037310" w:rsidRPr="00CA13A0" w:rsidRDefault="00037310" w:rsidP="00CA13A0">
            <w:pPr>
              <w:spacing w:line="240" w:lineRule="auto"/>
              <w:jc w:val="center"/>
            </w:pPr>
            <w:r w:rsidRPr="00CA13A0">
              <w:t>3</w:t>
            </w:r>
          </w:p>
        </w:tc>
        <w:tc>
          <w:tcPr>
            <w:tcW w:w="1661" w:type="pct"/>
            <w:vAlign w:val="center"/>
          </w:tcPr>
          <w:p w:rsidR="00037310" w:rsidRPr="00CA13A0" w:rsidRDefault="00037310" w:rsidP="00CA13A0">
            <w:pPr>
              <w:spacing w:line="240" w:lineRule="auto"/>
              <w:jc w:val="center"/>
            </w:pPr>
            <w:r w:rsidRPr="00CA13A0">
              <w:t>«УМ-34» (ул. Высотная –</w:t>
            </w:r>
          </w:p>
          <w:p w:rsidR="00037310" w:rsidRPr="00CA13A0" w:rsidRDefault="00037310" w:rsidP="00CA13A0">
            <w:pPr>
              <w:spacing w:line="240" w:lineRule="auto"/>
              <w:jc w:val="center"/>
            </w:pPr>
            <w:r w:rsidRPr="00CA13A0">
              <w:t>ул. Орджоникидзе)</w:t>
            </w:r>
          </w:p>
        </w:tc>
        <w:tc>
          <w:tcPr>
            <w:tcW w:w="811" w:type="pct"/>
            <w:vAlign w:val="center"/>
          </w:tcPr>
          <w:p w:rsidR="00037310" w:rsidRPr="00CA13A0" w:rsidRDefault="00037310" w:rsidP="00CA13A0">
            <w:pPr>
              <w:spacing w:line="240" w:lineRule="auto"/>
              <w:jc w:val="center"/>
            </w:pPr>
            <w:r w:rsidRPr="00CA13A0">
              <w:t>400</w:t>
            </w:r>
          </w:p>
        </w:tc>
        <w:tc>
          <w:tcPr>
            <w:tcW w:w="866" w:type="pct"/>
            <w:vAlign w:val="center"/>
          </w:tcPr>
          <w:p w:rsidR="00037310" w:rsidRPr="00CA13A0" w:rsidRDefault="00037310" w:rsidP="00CA13A0">
            <w:pPr>
              <w:spacing w:line="240" w:lineRule="auto"/>
              <w:jc w:val="center"/>
            </w:pPr>
            <w:r w:rsidRPr="00CA13A0">
              <w:t>12</w:t>
            </w:r>
          </w:p>
        </w:tc>
        <w:tc>
          <w:tcPr>
            <w:tcW w:w="848" w:type="pct"/>
            <w:vAlign w:val="center"/>
          </w:tcPr>
          <w:p w:rsidR="00037310" w:rsidRPr="00CA13A0" w:rsidRDefault="00037310" w:rsidP="00CA13A0">
            <w:pPr>
              <w:spacing w:line="240" w:lineRule="auto"/>
              <w:jc w:val="center"/>
            </w:pPr>
            <w:r w:rsidRPr="00CA13A0">
              <w:t>1973</w:t>
            </w:r>
          </w:p>
        </w:tc>
        <w:tc>
          <w:tcPr>
            <w:tcW w:w="514" w:type="pct"/>
            <w:vAlign w:val="center"/>
          </w:tcPr>
          <w:p w:rsidR="00037310" w:rsidRPr="00CA13A0" w:rsidRDefault="00037310" w:rsidP="00CA13A0">
            <w:pPr>
              <w:spacing w:line="240" w:lineRule="auto"/>
              <w:jc w:val="center"/>
            </w:pPr>
            <w:r w:rsidRPr="00CA13A0">
              <w:t>66</w:t>
            </w:r>
          </w:p>
        </w:tc>
      </w:tr>
      <w:tr w:rsidR="00037310" w:rsidRPr="00882870">
        <w:tc>
          <w:tcPr>
            <w:tcW w:w="300" w:type="pct"/>
            <w:vAlign w:val="center"/>
          </w:tcPr>
          <w:p w:rsidR="00037310" w:rsidRPr="00CA13A0" w:rsidRDefault="00037310" w:rsidP="00CA13A0">
            <w:pPr>
              <w:spacing w:line="240" w:lineRule="auto"/>
              <w:jc w:val="center"/>
            </w:pPr>
            <w:r w:rsidRPr="00CA13A0">
              <w:t>4</w:t>
            </w:r>
          </w:p>
        </w:tc>
        <w:tc>
          <w:tcPr>
            <w:tcW w:w="1661" w:type="pct"/>
            <w:vAlign w:val="center"/>
          </w:tcPr>
          <w:p w:rsidR="00037310" w:rsidRPr="00CA13A0" w:rsidRDefault="00037310" w:rsidP="00CA13A0">
            <w:pPr>
              <w:spacing w:line="240" w:lineRule="auto"/>
              <w:jc w:val="center"/>
            </w:pPr>
            <w:r w:rsidRPr="00CA13A0">
              <w:t>«Энергопоезд»</w:t>
            </w:r>
          </w:p>
          <w:p w:rsidR="00037310" w:rsidRPr="00CA13A0" w:rsidRDefault="00037310" w:rsidP="00CA13A0">
            <w:pPr>
              <w:spacing w:line="240" w:lineRule="auto"/>
              <w:jc w:val="center"/>
            </w:pPr>
            <w:r w:rsidRPr="00CA13A0">
              <w:t>(ул. Пугачевская –</w:t>
            </w:r>
          </w:p>
          <w:p w:rsidR="00037310" w:rsidRPr="00CA13A0" w:rsidRDefault="00037310" w:rsidP="00CA13A0">
            <w:pPr>
              <w:spacing w:line="240" w:lineRule="auto"/>
              <w:jc w:val="center"/>
            </w:pPr>
            <w:r w:rsidRPr="00CA13A0">
              <w:t>ул. Б. Революционная)</w:t>
            </w:r>
          </w:p>
        </w:tc>
        <w:tc>
          <w:tcPr>
            <w:tcW w:w="811" w:type="pct"/>
            <w:vAlign w:val="center"/>
          </w:tcPr>
          <w:p w:rsidR="00037310" w:rsidRPr="00CA13A0" w:rsidRDefault="00037310" w:rsidP="00CA13A0">
            <w:pPr>
              <w:spacing w:line="240" w:lineRule="auto"/>
              <w:jc w:val="center"/>
            </w:pPr>
            <w:r w:rsidRPr="00CA13A0">
              <w:t>400</w:t>
            </w:r>
          </w:p>
        </w:tc>
        <w:tc>
          <w:tcPr>
            <w:tcW w:w="866" w:type="pct"/>
            <w:vAlign w:val="center"/>
          </w:tcPr>
          <w:p w:rsidR="00037310" w:rsidRPr="00CA13A0" w:rsidRDefault="00037310" w:rsidP="00CA13A0">
            <w:pPr>
              <w:spacing w:line="240" w:lineRule="auto"/>
              <w:jc w:val="center"/>
            </w:pPr>
            <w:r w:rsidRPr="00CA13A0">
              <w:t>3,6</w:t>
            </w:r>
          </w:p>
        </w:tc>
        <w:tc>
          <w:tcPr>
            <w:tcW w:w="848" w:type="pct"/>
            <w:vAlign w:val="center"/>
          </w:tcPr>
          <w:p w:rsidR="00037310" w:rsidRPr="00CA13A0" w:rsidRDefault="00037310" w:rsidP="00CA13A0">
            <w:pPr>
              <w:spacing w:line="240" w:lineRule="auto"/>
              <w:jc w:val="center"/>
            </w:pPr>
            <w:r w:rsidRPr="00CA13A0">
              <w:t>1956</w:t>
            </w:r>
          </w:p>
        </w:tc>
        <w:tc>
          <w:tcPr>
            <w:tcW w:w="514" w:type="pct"/>
            <w:vAlign w:val="center"/>
          </w:tcPr>
          <w:p w:rsidR="00037310" w:rsidRPr="00CA13A0" w:rsidRDefault="00037310" w:rsidP="00CA13A0">
            <w:pPr>
              <w:spacing w:line="240" w:lineRule="auto"/>
              <w:jc w:val="center"/>
            </w:pPr>
            <w:r w:rsidRPr="00CA13A0">
              <w:t>95</w:t>
            </w:r>
          </w:p>
        </w:tc>
      </w:tr>
      <w:tr w:rsidR="00037310" w:rsidRPr="00882870">
        <w:tc>
          <w:tcPr>
            <w:tcW w:w="300" w:type="pct"/>
            <w:vAlign w:val="center"/>
          </w:tcPr>
          <w:p w:rsidR="00037310" w:rsidRPr="00CA13A0" w:rsidRDefault="00037310" w:rsidP="00CA13A0">
            <w:pPr>
              <w:spacing w:line="240" w:lineRule="auto"/>
              <w:jc w:val="center"/>
            </w:pPr>
            <w:r w:rsidRPr="00CA13A0">
              <w:t>5</w:t>
            </w:r>
          </w:p>
        </w:tc>
        <w:tc>
          <w:tcPr>
            <w:tcW w:w="1661" w:type="pct"/>
            <w:vAlign w:val="center"/>
          </w:tcPr>
          <w:p w:rsidR="00037310" w:rsidRPr="00CA13A0" w:rsidRDefault="00037310" w:rsidP="00CA13A0">
            <w:pPr>
              <w:spacing w:line="240" w:lineRule="auto"/>
              <w:jc w:val="center"/>
            </w:pPr>
            <w:r w:rsidRPr="00CA13A0">
              <w:t>«Астраханский»</w:t>
            </w:r>
          </w:p>
          <w:p w:rsidR="00037310" w:rsidRPr="00CA13A0" w:rsidRDefault="00037310" w:rsidP="00CA13A0">
            <w:pPr>
              <w:spacing w:line="240" w:lineRule="auto"/>
              <w:jc w:val="center"/>
            </w:pPr>
            <w:r w:rsidRPr="00CA13A0">
              <w:t>(ул. Пугачевская –</w:t>
            </w:r>
          </w:p>
          <w:p w:rsidR="00037310" w:rsidRPr="00CA13A0" w:rsidRDefault="00037310" w:rsidP="00CA13A0">
            <w:pPr>
              <w:spacing w:line="240" w:lineRule="auto"/>
              <w:jc w:val="center"/>
            </w:pPr>
            <w:r w:rsidRPr="00CA13A0">
              <w:t>ул. Астраханская)</w:t>
            </w:r>
          </w:p>
        </w:tc>
        <w:tc>
          <w:tcPr>
            <w:tcW w:w="811" w:type="pct"/>
            <w:vAlign w:val="center"/>
          </w:tcPr>
          <w:p w:rsidR="00037310" w:rsidRPr="00CA13A0" w:rsidRDefault="00037310" w:rsidP="00CA13A0">
            <w:pPr>
              <w:spacing w:line="240" w:lineRule="auto"/>
              <w:jc w:val="center"/>
            </w:pPr>
            <w:r w:rsidRPr="00CA13A0">
              <w:t>250</w:t>
            </w:r>
          </w:p>
        </w:tc>
        <w:tc>
          <w:tcPr>
            <w:tcW w:w="866" w:type="pct"/>
            <w:vAlign w:val="center"/>
          </w:tcPr>
          <w:p w:rsidR="00037310" w:rsidRPr="00CA13A0" w:rsidRDefault="00037310" w:rsidP="00CA13A0">
            <w:pPr>
              <w:spacing w:line="240" w:lineRule="auto"/>
              <w:jc w:val="center"/>
            </w:pPr>
            <w:r w:rsidRPr="00CA13A0">
              <w:t>6,0</w:t>
            </w:r>
          </w:p>
        </w:tc>
        <w:tc>
          <w:tcPr>
            <w:tcW w:w="848" w:type="pct"/>
            <w:vAlign w:val="center"/>
          </w:tcPr>
          <w:p w:rsidR="00037310" w:rsidRPr="00CA13A0" w:rsidRDefault="00037310" w:rsidP="00CA13A0">
            <w:pPr>
              <w:spacing w:line="240" w:lineRule="auto"/>
              <w:jc w:val="center"/>
            </w:pPr>
            <w:r w:rsidRPr="00CA13A0">
              <w:t>1956</w:t>
            </w:r>
          </w:p>
        </w:tc>
        <w:tc>
          <w:tcPr>
            <w:tcW w:w="514" w:type="pct"/>
            <w:vAlign w:val="center"/>
          </w:tcPr>
          <w:p w:rsidR="00037310" w:rsidRPr="00CA13A0" w:rsidRDefault="00037310" w:rsidP="00CA13A0">
            <w:pPr>
              <w:spacing w:line="240" w:lineRule="auto"/>
              <w:jc w:val="center"/>
            </w:pPr>
            <w:r w:rsidRPr="00CA13A0">
              <w:t>95</w:t>
            </w:r>
          </w:p>
        </w:tc>
      </w:tr>
      <w:tr w:rsidR="00037310" w:rsidRPr="00882870">
        <w:tc>
          <w:tcPr>
            <w:tcW w:w="300" w:type="pct"/>
            <w:vAlign w:val="center"/>
          </w:tcPr>
          <w:p w:rsidR="00037310" w:rsidRPr="00CA13A0" w:rsidRDefault="00037310" w:rsidP="00CA13A0">
            <w:pPr>
              <w:spacing w:line="240" w:lineRule="auto"/>
              <w:jc w:val="center"/>
            </w:pPr>
            <w:r w:rsidRPr="00CA13A0">
              <w:t>6</w:t>
            </w:r>
          </w:p>
        </w:tc>
        <w:tc>
          <w:tcPr>
            <w:tcW w:w="1661" w:type="pct"/>
            <w:vAlign w:val="center"/>
          </w:tcPr>
          <w:p w:rsidR="00037310" w:rsidRPr="00CA13A0" w:rsidRDefault="00037310" w:rsidP="00CA13A0">
            <w:pPr>
              <w:spacing w:line="240" w:lineRule="auto"/>
              <w:jc w:val="center"/>
            </w:pPr>
            <w:r w:rsidRPr="00CA13A0">
              <w:t>«Ерменихинский» (ул. Пугачевская – ул. Гагарина)</w:t>
            </w:r>
          </w:p>
        </w:tc>
        <w:tc>
          <w:tcPr>
            <w:tcW w:w="811" w:type="pct"/>
            <w:vAlign w:val="center"/>
          </w:tcPr>
          <w:p w:rsidR="00037310" w:rsidRPr="00CA13A0" w:rsidRDefault="00037310" w:rsidP="00CA13A0">
            <w:pPr>
              <w:spacing w:line="240" w:lineRule="auto"/>
              <w:jc w:val="center"/>
            </w:pPr>
            <w:r w:rsidRPr="00CA13A0">
              <w:t>250</w:t>
            </w:r>
          </w:p>
        </w:tc>
        <w:tc>
          <w:tcPr>
            <w:tcW w:w="866" w:type="pct"/>
            <w:vAlign w:val="center"/>
          </w:tcPr>
          <w:p w:rsidR="00037310" w:rsidRPr="00CA13A0" w:rsidRDefault="00037310" w:rsidP="00CA13A0">
            <w:pPr>
              <w:spacing w:line="240" w:lineRule="auto"/>
              <w:jc w:val="center"/>
            </w:pPr>
            <w:r w:rsidRPr="00CA13A0">
              <w:t>4,9</w:t>
            </w:r>
          </w:p>
        </w:tc>
        <w:tc>
          <w:tcPr>
            <w:tcW w:w="848" w:type="pct"/>
            <w:vAlign w:val="center"/>
          </w:tcPr>
          <w:p w:rsidR="00037310" w:rsidRPr="00CA13A0" w:rsidRDefault="00037310" w:rsidP="00CA13A0">
            <w:pPr>
              <w:spacing w:line="240" w:lineRule="auto"/>
              <w:jc w:val="center"/>
            </w:pPr>
            <w:r w:rsidRPr="00CA13A0">
              <w:t>1936</w:t>
            </w:r>
          </w:p>
        </w:tc>
        <w:tc>
          <w:tcPr>
            <w:tcW w:w="514" w:type="pct"/>
            <w:vAlign w:val="center"/>
          </w:tcPr>
          <w:p w:rsidR="00037310" w:rsidRPr="00CA13A0" w:rsidRDefault="00037310" w:rsidP="00CA13A0">
            <w:pPr>
              <w:spacing w:line="240" w:lineRule="auto"/>
              <w:jc w:val="center"/>
            </w:pPr>
            <w:r w:rsidRPr="00CA13A0">
              <w:t>100</w:t>
            </w:r>
          </w:p>
        </w:tc>
      </w:tr>
      <w:tr w:rsidR="00037310" w:rsidRPr="00882870">
        <w:trPr>
          <w:trHeight w:val="398"/>
        </w:trPr>
        <w:tc>
          <w:tcPr>
            <w:tcW w:w="300" w:type="pct"/>
            <w:vAlign w:val="center"/>
          </w:tcPr>
          <w:p w:rsidR="00037310" w:rsidRPr="00CA13A0" w:rsidRDefault="00037310" w:rsidP="00CA13A0">
            <w:pPr>
              <w:spacing w:line="240" w:lineRule="auto"/>
              <w:jc w:val="center"/>
            </w:pPr>
          </w:p>
        </w:tc>
        <w:tc>
          <w:tcPr>
            <w:tcW w:w="1661" w:type="pct"/>
            <w:vAlign w:val="center"/>
          </w:tcPr>
          <w:p w:rsidR="00037310" w:rsidRPr="00CA13A0" w:rsidRDefault="00037310" w:rsidP="00CA13A0">
            <w:pPr>
              <w:spacing w:line="240" w:lineRule="auto"/>
              <w:jc w:val="center"/>
              <w:rPr>
                <w:b/>
                <w:bCs/>
              </w:rPr>
            </w:pPr>
            <w:r w:rsidRPr="00CA13A0">
              <w:rPr>
                <w:b/>
                <w:bCs/>
              </w:rPr>
              <w:t>Итого:</w:t>
            </w:r>
          </w:p>
        </w:tc>
        <w:tc>
          <w:tcPr>
            <w:tcW w:w="811" w:type="pct"/>
            <w:vAlign w:val="center"/>
          </w:tcPr>
          <w:p w:rsidR="00037310" w:rsidRPr="00CA13A0" w:rsidRDefault="00037310" w:rsidP="00CA13A0">
            <w:pPr>
              <w:spacing w:line="240" w:lineRule="auto"/>
              <w:jc w:val="center"/>
            </w:pPr>
          </w:p>
        </w:tc>
        <w:tc>
          <w:tcPr>
            <w:tcW w:w="866" w:type="pct"/>
            <w:vAlign w:val="center"/>
          </w:tcPr>
          <w:p w:rsidR="00037310" w:rsidRPr="00CA13A0" w:rsidRDefault="00037310" w:rsidP="00CA13A0">
            <w:pPr>
              <w:spacing w:line="240" w:lineRule="auto"/>
              <w:jc w:val="center"/>
              <w:rPr>
                <w:b/>
                <w:bCs/>
              </w:rPr>
            </w:pPr>
            <w:r w:rsidRPr="00CA13A0">
              <w:rPr>
                <w:b/>
                <w:bCs/>
              </w:rPr>
              <w:t>54,5</w:t>
            </w:r>
          </w:p>
        </w:tc>
        <w:tc>
          <w:tcPr>
            <w:tcW w:w="848" w:type="pct"/>
            <w:vAlign w:val="center"/>
          </w:tcPr>
          <w:p w:rsidR="00037310" w:rsidRPr="00CA13A0" w:rsidRDefault="00037310" w:rsidP="00CA13A0">
            <w:pPr>
              <w:spacing w:line="240" w:lineRule="auto"/>
              <w:jc w:val="center"/>
            </w:pPr>
          </w:p>
        </w:tc>
        <w:tc>
          <w:tcPr>
            <w:tcW w:w="514" w:type="pct"/>
            <w:vAlign w:val="center"/>
          </w:tcPr>
          <w:p w:rsidR="00037310" w:rsidRPr="00CA13A0" w:rsidRDefault="00037310" w:rsidP="00CA13A0">
            <w:pPr>
              <w:spacing w:line="240" w:lineRule="auto"/>
              <w:jc w:val="center"/>
            </w:pPr>
          </w:p>
        </w:tc>
      </w:tr>
    </w:tbl>
    <w:p w:rsidR="00037310" w:rsidRPr="001326B1" w:rsidRDefault="00037310" w:rsidP="00470C09">
      <w:pPr>
        <w:pStyle w:val="ListParagraph"/>
        <w:numPr>
          <w:ilvl w:val="0"/>
          <w:numId w:val="40"/>
        </w:numPr>
        <w:spacing w:before="200" w:line="240" w:lineRule="auto"/>
        <w:ind w:left="1281" w:hanging="357"/>
      </w:pPr>
      <w:r w:rsidRPr="001326B1">
        <w:t>внутриквартальных сетей Ø 100-150</w:t>
      </w:r>
      <w:r>
        <w:t xml:space="preserve"> </w:t>
      </w:r>
      <w:r w:rsidRPr="001326B1">
        <w:t>мм           -    112,62 км;</w:t>
      </w:r>
    </w:p>
    <w:p w:rsidR="00037310" w:rsidRPr="001326B1" w:rsidRDefault="00037310" w:rsidP="00C74CA8">
      <w:pPr>
        <w:pStyle w:val="ListParagraph"/>
        <w:numPr>
          <w:ilvl w:val="0"/>
          <w:numId w:val="40"/>
        </w:numPr>
        <w:tabs>
          <w:tab w:val="left" w:pos="5760"/>
          <w:tab w:val="left" w:pos="5940"/>
          <w:tab w:val="left" w:pos="6120"/>
        </w:tabs>
        <w:spacing w:line="240" w:lineRule="auto"/>
      </w:pPr>
      <w:r w:rsidRPr="001326B1">
        <w:t>уличных сетей Ø 50-300</w:t>
      </w:r>
      <w:r>
        <w:t xml:space="preserve"> </w:t>
      </w:r>
      <w:r w:rsidRPr="001326B1">
        <w:t>мм                                -    305,14 км;</w:t>
      </w:r>
    </w:p>
    <w:p w:rsidR="00037310" w:rsidRPr="00CA13A0" w:rsidRDefault="00037310" w:rsidP="006F0FBC">
      <w:pPr>
        <w:spacing w:line="240" w:lineRule="auto"/>
        <w:ind w:firstLine="567"/>
      </w:pPr>
      <w:r w:rsidRPr="00CA13A0">
        <w:t xml:space="preserve">Водоразборных колонок общего пользования   </w:t>
      </w:r>
      <w:r>
        <w:t xml:space="preserve">        </w:t>
      </w:r>
      <w:r w:rsidRPr="00CA13A0">
        <w:t>-    386 шт.</w:t>
      </w:r>
    </w:p>
    <w:p w:rsidR="00037310" w:rsidRPr="00CA13A0" w:rsidRDefault="00037310" w:rsidP="006F0FBC">
      <w:pPr>
        <w:spacing w:line="240" w:lineRule="auto"/>
        <w:ind w:firstLine="567"/>
      </w:pPr>
      <w:r w:rsidRPr="00CA13A0">
        <w:t xml:space="preserve">Пожарных гидрантов                                          </w:t>
      </w:r>
      <w:r>
        <w:t xml:space="preserve">         </w:t>
      </w:r>
      <w:r w:rsidRPr="00CA13A0">
        <w:t xml:space="preserve"> -    146 шт.</w:t>
      </w:r>
    </w:p>
    <w:p w:rsidR="00037310" w:rsidRPr="00CA13A0" w:rsidRDefault="00037310" w:rsidP="006F0FBC">
      <w:pPr>
        <w:spacing w:line="240" w:lineRule="auto"/>
        <w:ind w:firstLine="567"/>
      </w:pPr>
      <w:r w:rsidRPr="00CA13A0">
        <w:t xml:space="preserve">Водопроводных колодцев                                 </w:t>
      </w:r>
      <w:r>
        <w:t xml:space="preserve">        </w:t>
      </w:r>
      <w:r w:rsidRPr="00CA13A0">
        <w:t xml:space="preserve">   </w:t>
      </w:r>
      <w:r>
        <w:t xml:space="preserve"> </w:t>
      </w:r>
      <w:r w:rsidRPr="00CA13A0">
        <w:t>-  6766 шт.</w:t>
      </w:r>
    </w:p>
    <w:p w:rsidR="00037310" w:rsidRPr="00CA13A0" w:rsidRDefault="00037310" w:rsidP="006F0FBC">
      <w:pPr>
        <w:spacing w:line="240" w:lineRule="auto"/>
        <w:ind w:firstLine="567"/>
      </w:pPr>
      <w:r w:rsidRPr="00CA13A0">
        <w:t>Запорной арматуры (задвижек) Ø50-400</w:t>
      </w:r>
      <w:r>
        <w:t xml:space="preserve"> </w:t>
      </w:r>
      <w:r w:rsidRPr="00CA13A0">
        <w:t xml:space="preserve">мм      </w:t>
      </w:r>
      <w:r>
        <w:t xml:space="preserve">        </w:t>
      </w:r>
      <w:r w:rsidRPr="00CA13A0">
        <w:t xml:space="preserve"> -    364 шт.</w:t>
      </w:r>
    </w:p>
    <w:p w:rsidR="00037310" w:rsidRPr="00CA13A0" w:rsidRDefault="00037310" w:rsidP="006F0FBC">
      <w:pPr>
        <w:spacing w:line="240" w:lineRule="auto"/>
        <w:ind w:firstLine="567"/>
      </w:pPr>
      <w:r w:rsidRPr="00CA13A0">
        <w:t>Износ всех водопроводных сетей, с учетом водоводов, составляет 96,2%.</w:t>
      </w:r>
    </w:p>
    <w:p w:rsidR="00037310" w:rsidRPr="00CA13A0" w:rsidRDefault="00037310" w:rsidP="001326B1">
      <w:pPr>
        <w:spacing w:before="120" w:after="120" w:line="240" w:lineRule="auto"/>
        <w:ind w:firstLine="567"/>
        <w:rPr>
          <w:b/>
          <w:bCs/>
          <w:i/>
          <w:iCs/>
        </w:rPr>
      </w:pPr>
      <w:r w:rsidRPr="00CA13A0">
        <w:rPr>
          <w:b/>
          <w:bCs/>
          <w:i/>
          <w:iCs/>
        </w:rPr>
        <w:t>Сети, находящиеся в безвозмездном пользовании</w:t>
      </w:r>
    </w:p>
    <w:p w:rsidR="00037310" w:rsidRPr="00CA13A0" w:rsidRDefault="00037310" w:rsidP="006F0FBC">
      <w:pPr>
        <w:tabs>
          <w:tab w:val="left" w:pos="720"/>
        </w:tabs>
        <w:spacing w:line="240" w:lineRule="auto"/>
        <w:ind w:firstLine="567"/>
      </w:pPr>
      <w:r w:rsidRPr="00CA13A0">
        <w:t>Общая протяженность водопроводных сетей       -  21,14 км, из них</w:t>
      </w:r>
    </w:p>
    <w:p w:rsidR="00037310" w:rsidRPr="001326B1" w:rsidRDefault="00037310" w:rsidP="00C74CA8">
      <w:pPr>
        <w:pStyle w:val="ListParagraph"/>
        <w:numPr>
          <w:ilvl w:val="0"/>
          <w:numId w:val="39"/>
        </w:numPr>
        <w:spacing w:line="240" w:lineRule="auto"/>
        <w:ind w:firstLine="414"/>
      </w:pPr>
      <w:r w:rsidRPr="001326B1">
        <w:t>магистральных водопроводов Ø200 - Ø250</w:t>
      </w:r>
      <w:r>
        <w:t xml:space="preserve"> </w:t>
      </w:r>
      <w:r w:rsidRPr="001326B1">
        <w:t>мм    -   0,86 км;</w:t>
      </w:r>
    </w:p>
    <w:p w:rsidR="00037310" w:rsidRPr="001326B1" w:rsidRDefault="00037310" w:rsidP="00C74CA8">
      <w:pPr>
        <w:pStyle w:val="ListParagraph"/>
        <w:numPr>
          <w:ilvl w:val="0"/>
          <w:numId w:val="39"/>
        </w:numPr>
        <w:spacing w:line="240" w:lineRule="auto"/>
        <w:ind w:firstLine="414"/>
      </w:pPr>
      <w:r w:rsidRPr="001326B1">
        <w:t>уличных сетей Ø20 – Ø150</w:t>
      </w:r>
      <w:r>
        <w:t xml:space="preserve"> </w:t>
      </w:r>
      <w:r w:rsidRPr="001326B1">
        <w:t>мм                               - 20,28 км.</w:t>
      </w:r>
    </w:p>
    <w:p w:rsidR="00037310" w:rsidRPr="00CA13A0" w:rsidRDefault="00037310" w:rsidP="006F0FBC">
      <w:pPr>
        <w:spacing w:line="240" w:lineRule="auto"/>
        <w:ind w:firstLine="567"/>
      </w:pPr>
      <w:r w:rsidRPr="00CA13A0">
        <w:t>Водопроводных колодцев                                        -  174 шт.</w:t>
      </w:r>
    </w:p>
    <w:p w:rsidR="00037310" w:rsidRPr="00CA13A0" w:rsidRDefault="00037310" w:rsidP="006F0FBC">
      <w:pPr>
        <w:spacing w:line="240" w:lineRule="auto"/>
        <w:ind w:firstLine="567"/>
      </w:pPr>
      <w:r w:rsidRPr="00CA13A0">
        <w:t xml:space="preserve">Камер переключения (на дюкерах)                     </w:t>
      </w:r>
      <w:r>
        <w:t xml:space="preserve"> </w:t>
      </w:r>
      <w:r w:rsidRPr="00CA13A0">
        <w:t xml:space="preserve">    -     </w:t>
      </w:r>
      <w:r>
        <w:t xml:space="preserve"> </w:t>
      </w:r>
      <w:r w:rsidRPr="00CA13A0">
        <w:t>4 шт.</w:t>
      </w:r>
    </w:p>
    <w:p w:rsidR="00037310" w:rsidRPr="00CA13A0" w:rsidRDefault="00037310" w:rsidP="006F0FBC">
      <w:pPr>
        <w:spacing w:line="240" w:lineRule="auto"/>
        <w:ind w:firstLine="567"/>
      </w:pPr>
      <w:r w:rsidRPr="00CA13A0">
        <w:t>Запорной арматуры (задвижек) Ø50-250</w:t>
      </w:r>
      <w:r>
        <w:t xml:space="preserve"> </w:t>
      </w:r>
      <w:r w:rsidRPr="00CA13A0">
        <w:t>мм          -  146 шт.</w:t>
      </w:r>
    </w:p>
    <w:p w:rsidR="00037310" w:rsidRPr="00CA13A0" w:rsidRDefault="00037310" w:rsidP="006F0FBC">
      <w:pPr>
        <w:spacing w:line="240" w:lineRule="auto"/>
        <w:ind w:firstLine="567"/>
      </w:pPr>
      <w:r w:rsidRPr="00CA13A0">
        <w:t>Пожарных гидрантов                                                -    32 шт.</w:t>
      </w:r>
    </w:p>
    <w:p w:rsidR="00037310" w:rsidRDefault="00037310" w:rsidP="006F0FBC">
      <w:pPr>
        <w:spacing w:line="240" w:lineRule="auto"/>
        <w:ind w:firstLine="567"/>
      </w:pPr>
      <w:r w:rsidRPr="00CA13A0">
        <w:t>Водоразборных колонок общего пользования       -    36 шт.</w:t>
      </w:r>
    </w:p>
    <w:p w:rsidR="00037310" w:rsidRDefault="00037310">
      <w:pPr>
        <w:spacing w:after="200"/>
        <w:jc w:val="left"/>
      </w:pPr>
      <w:r>
        <w:br w:type="page"/>
      </w:r>
    </w:p>
    <w:p w:rsidR="00037310" w:rsidRDefault="00037310" w:rsidP="00A8105A">
      <w:pPr>
        <w:spacing w:before="160" w:line="240" w:lineRule="auto"/>
        <w:ind w:firstLine="567"/>
        <w:jc w:val="center"/>
        <w:sectPr w:rsidR="00037310" w:rsidSect="00B168D2">
          <w:headerReference w:type="default" r:id="rId11"/>
          <w:footerReference w:type="default" r:id="rId12"/>
          <w:pgSz w:w="11906" w:h="16838"/>
          <w:pgMar w:top="1134" w:right="851" w:bottom="1134" w:left="992" w:header="709" w:footer="709" w:gutter="0"/>
          <w:pgBorders>
            <w:top w:val="single" w:sz="4" w:space="12" w:color="auto"/>
            <w:left w:val="single" w:sz="4" w:space="15" w:color="auto"/>
            <w:bottom w:val="single" w:sz="4" w:space="12" w:color="auto"/>
            <w:right w:val="single" w:sz="4" w:space="19" w:color="auto"/>
          </w:pgBorders>
          <w:cols w:space="708"/>
          <w:titlePg/>
          <w:docGrid w:linePitch="381"/>
        </w:sectPr>
      </w:pPr>
    </w:p>
    <w:p w:rsidR="00037310" w:rsidRDefault="00037310" w:rsidP="00A8105A">
      <w:pPr>
        <w:spacing w:after="200"/>
        <w:jc w:val="right"/>
      </w:pPr>
      <w:r>
        <w:t xml:space="preserve">Таблица 2.1.4.4.1. </w:t>
      </w:r>
      <w:r w:rsidRPr="00032581">
        <w:t xml:space="preserve">Перечень сетей водоснабжения и канализации Юго-Восточной дирекции </w:t>
      </w:r>
      <w:r>
        <w:t>по тепловодоснабжению</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17"/>
        <w:gridCol w:w="7566"/>
        <w:gridCol w:w="2036"/>
        <w:gridCol w:w="2289"/>
        <w:gridCol w:w="2278"/>
      </w:tblGrid>
      <w:tr w:rsidR="00037310" w:rsidRPr="00882870">
        <w:trPr>
          <w:trHeight w:val="2813"/>
        </w:trPr>
        <w:tc>
          <w:tcPr>
            <w:tcW w:w="245"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 п/п</w:t>
            </w:r>
          </w:p>
        </w:tc>
        <w:tc>
          <w:tcPr>
            <w:tcW w:w="2754"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Наименование  сетей водоснабжения (водоотведения)</w:t>
            </w:r>
          </w:p>
        </w:tc>
        <w:tc>
          <w:tcPr>
            <w:tcW w:w="507"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Год ввода сетей в эксплуатацию</w:t>
            </w:r>
          </w:p>
        </w:tc>
        <w:tc>
          <w:tcPr>
            <w:tcW w:w="638"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Протяженность,</w:t>
            </w:r>
          </w:p>
          <w:p w:rsidR="00037310" w:rsidRPr="00882870" w:rsidRDefault="00037310" w:rsidP="00362259">
            <w:pPr>
              <w:autoSpaceDE w:val="0"/>
              <w:autoSpaceDN w:val="0"/>
              <w:adjustRightInd w:val="0"/>
              <w:spacing w:line="240" w:lineRule="auto"/>
              <w:jc w:val="center"/>
              <w:rPr>
                <w:b/>
                <w:bCs/>
              </w:rPr>
            </w:pPr>
            <w:r w:rsidRPr="00882870">
              <w:rPr>
                <w:b/>
                <w:bCs/>
              </w:rPr>
              <w:t>п.м.</w:t>
            </w:r>
          </w:p>
        </w:tc>
        <w:tc>
          <w:tcPr>
            <w:tcW w:w="856"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Технические характеристики сетей водоснабжения, водоотведения (длина, диаметр, материал)</w:t>
            </w:r>
          </w:p>
        </w:tc>
      </w:tr>
      <w:tr w:rsidR="00037310" w:rsidRPr="00882870">
        <w:trPr>
          <w:trHeight w:val="70"/>
        </w:trPr>
        <w:tc>
          <w:tcPr>
            <w:tcW w:w="245"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1</w:t>
            </w:r>
          </w:p>
        </w:tc>
        <w:tc>
          <w:tcPr>
            <w:tcW w:w="2754"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5</w:t>
            </w:r>
          </w:p>
        </w:tc>
        <w:tc>
          <w:tcPr>
            <w:tcW w:w="507"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6</w:t>
            </w:r>
          </w:p>
        </w:tc>
        <w:tc>
          <w:tcPr>
            <w:tcW w:w="638"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7</w:t>
            </w:r>
          </w:p>
        </w:tc>
        <w:tc>
          <w:tcPr>
            <w:tcW w:w="856" w:type="pct"/>
            <w:vAlign w:val="center"/>
          </w:tcPr>
          <w:p w:rsidR="00037310" w:rsidRPr="00882870" w:rsidRDefault="00037310" w:rsidP="00362259">
            <w:pPr>
              <w:autoSpaceDE w:val="0"/>
              <w:autoSpaceDN w:val="0"/>
              <w:adjustRightInd w:val="0"/>
              <w:spacing w:line="240" w:lineRule="auto"/>
              <w:jc w:val="center"/>
              <w:rPr>
                <w:b/>
                <w:bCs/>
              </w:rPr>
            </w:pPr>
            <w:r w:rsidRPr="00882870">
              <w:rPr>
                <w:b/>
                <w:bCs/>
              </w:rPr>
              <w:t>8</w:t>
            </w:r>
          </w:p>
        </w:tc>
      </w:tr>
      <w:tr w:rsidR="00037310" w:rsidRPr="00882870">
        <w:trPr>
          <w:trHeight w:val="1496"/>
        </w:trPr>
        <w:tc>
          <w:tcPr>
            <w:tcW w:w="245" w:type="pct"/>
            <w:vAlign w:val="center"/>
          </w:tcPr>
          <w:p w:rsidR="00037310" w:rsidRPr="00882870" w:rsidRDefault="00037310" w:rsidP="00362259">
            <w:pPr>
              <w:autoSpaceDE w:val="0"/>
              <w:autoSpaceDN w:val="0"/>
              <w:adjustRightInd w:val="0"/>
              <w:spacing w:line="240" w:lineRule="auto"/>
              <w:jc w:val="center"/>
            </w:pPr>
            <w:r w:rsidRPr="00882870">
              <w:t>1</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Внутренний водопровод (Д-100) Саратовская область, Балашовский район, ст. Балашов, от колодца на углу ул. Софинского и ул. Привокзальная до здания СУ-1</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1981</w:t>
            </w:r>
          </w:p>
        </w:tc>
        <w:tc>
          <w:tcPr>
            <w:tcW w:w="638" w:type="pct"/>
            <w:vAlign w:val="center"/>
          </w:tcPr>
          <w:p w:rsidR="00037310" w:rsidRPr="00882870" w:rsidRDefault="00037310" w:rsidP="00362259">
            <w:pPr>
              <w:autoSpaceDE w:val="0"/>
              <w:autoSpaceDN w:val="0"/>
              <w:adjustRightInd w:val="0"/>
              <w:spacing w:line="240" w:lineRule="auto"/>
              <w:jc w:val="center"/>
            </w:pPr>
            <w:r w:rsidRPr="00882870">
              <w:t>14</w:t>
            </w:r>
          </w:p>
        </w:tc>
        <w:tc>
          <w:tcPr>
            <w:tcW w:w="856" w:type="pct"/>
            <w:vAlign w:val="center"/>
          </w:tcPr>
          <w:p w:rsidR="00037310" w:rsidRPr="00882870" w:rsidRDefault="00037310" w:rsidP="00362259">
            <w:pPr>
              <w:autoSpaceDE w:val="0"/>
              <w:autoSpaceDN w:val="0"/>
              <w:adjustRightInd w:val="0"/>
              <w:spacing w:line="240" w:lineRule="auto"/>
              <w:jc w:val="center"/>
            </w:pPr>
            <w:r w:rsidRPr="00882870">
              <w:t>14/100/сталь</w:t>
            </w:r>
          </w:p>
        </w:tc>
      </w:tr>
      <w:tr w:rsidR="00037310" w:rsidRPr="00882870">
        <w:trPr>
          <w:trHeight w:val="681"/>
        </w:trPr>
        <w:tc>
          <w:tcPr>
            <w:tcW w:w="245" w:type="pct"/>
            <w:vAlign w:val="center"/>
          </w:tcPr>
          <w:p w:rsidR="00037310" w:rsidRPr="00882870" w:rsidRDefault="00037310" w:rsidP="00362259">
            <w:pPr>
              <w:autoSpaceDE w:val="0"/>
              <w:autoSpaceDN w:val="0"/>
              <w:adjustRightInd w:val="0"/>
              <w:spacing w:line="240" w:lineRule="auto"/>
              <w:jc w:val="center"/>
            </w:pPr>
            <w:r w:rsidRPr="00882870">
              <w:t>2</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Водопроодная линия, ст. Балашов, от колодца №136 от контейнерной площадке - территория грузового двора до заглушки на ул. Привокзальной во дворе ПЧ</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1979</w:t>
            </w:r>
          </w:p>
        </w:tc>
        <w:tc>
          <w:tcPr>
            <w:tcW w:w="638" w:type="pct"/>
            <w:vAlign w:val="center"/>
          </w:tcPr>
          <w:p w:rsidR="00037310" w:rsidRPr="00882870" w:rsidRDefault="00037310" w:rsidP="00362259">
            <w:pPr>
              <w:autoSpaceDE w:val="0"/>
              <w:autoSpaceDN w:val="0"/>
              <w:adjustRightInd w:val="0"/>
              <w:spacing w:line="240" w:lineRule="auto"/>
              <w:jc w:val="center"/>
            </w:pPr>
            <w:r w:rsidRPr="00882870">
              <w:t>2210</w:t>
            </w:r>
          </w:p>
        </w:tc>
        <w:tc>
          <w:tcPr>
            <w:tcW w:w="856" w:type="pct"/>
            <w:vAlign w:val="center"/>
          </w:tcPr>
          <w:p w:rsidR="00037310" w:rsidRPr="00882870" w:rsidRDefault="00037310" w:rsidP="00362259">
            <w:pPr>
              <w:autoSpaceDE w:val="0"/>
              <w:autoSpaceDN w:val="0"/>
              <w:adjustRightInd w:val="0"/>
              <w:spacing w:line="240" w:lineRule="auto"/>
              <w:jc w:val="center"/>
            </w:pPr>
            <w:r w:rsidRPr="00882870">
              <w:t>2210/100/чугун</w:t>
            </w:r>
          </w:p>
        </w:tc>
      </w:tr>
      <w:tr w:rsidR="00037310" w:rsidRPr="00882870">
        <w:trPr>
          <w:trHeight w:val="373"/>
        </w:trPr>
        <w:tc>
          <w:tcPr>
            <w:tcW w:w="245" w:type="pct"/>
            <w:vAlign w:val="center"/>
          </w:tcPr>
          <w:p w:rsidR="00037310" w:rsidRPr="00882870" w:rsidRDefault="00037310" w:rsidP="00362259">
            <w:pPr>
              <w:autoSpaceDE w:val="0"/>
              <w:autoSpaceDN w:val="0"/>
              <w:adjustRightInd w:val="0"/>
              <w:spacing w:line="240" w:lineRule="auto"/>
              <w:jc w:val="center"/>
            </w:pPr>
            <w:r w:rsidRPr="00882870">
              <w:t>3</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Питьевой водопровод Саратовская область, Балашовский район, ст. Хопер(от ул. Софинского до дома №14, 16 ул. Мельничная)</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1988</w:t>
            </w:r>
          </w:p>
        </w:tc>
        <w:tc>
          <w:tcPr>
            <w:tcW w:w="638" w:type="pct"/>
            <w:vAlign w:val="center"/>
          </w:tcPr>
          <w:p w:rsidR="00037310" w:rsidRPr="00882870" w:rsidRDefault="00037310" w:rsidP="00362259">
            <w:pPr>
              <w:autoSpaceDE w:val="0"/>
              <w:autoSpaceDN w:val="0"/>
              <w:adjustRightInd w:val="0"/>
              <w:spacing w:line="240" w:lineRule="auto"/>
              <w:jc w:val="center"/>
            </w:pPr>
            <w:r w:rsidRPr="00882870">
              <w:t>76</w:t>
            </w:r>
          </w:p>
        </w:tc>
        <w:tc>
          <w:tcPr>
            <w:tcW w:w="856" w:type="pct"/>
            <w:vAlign w:val="center"/>
          </w:tcPr>
          <w:p w:rsidR="00037310" w:rsidRPr="00882870" w:rsidRDefault="00037310" w:rsidP="00362259">
            <w:pPr>
              <w:autoSpaceDE w:val="0"/>
              <w:autoSpaceDN w:val="0"/>
              <w:adjustRightInd w:val="0"/>
              <w:spacing w:line="240" w:lineRule="auto"/>
              <w:jc w:val="center"/>
            </w:pPr>
            <w:r w:rsidRPr="00882870">
              <w:t>76/100/чугун</w:t>
            </w:r>
          </w:p>
        </w:tc>
      </w:tr>
      <w:tr w:rsidR="00037310" w:rsidRPr="00882870">
        <w:trPr>
          <w:trHeight w:val="260"/>
        </w:trPr>
        <w:tc>
          <w:tcPr>
            <w:tcW w:w="245" w:type="pct"/>
            <w:vAlign w:val="center"/>
          </w:tcPr>
          <w:p w:rsidR="00037310" w:rsidRPr="00882870" w:rsidRDefault="00037310" w:rsidP="00362259">
            <w:pPr>
              <w:autoSpaceDE w:val="0"/>
              <w:autoSpaceDN w:val="0"/>
              <w:adjustRightInd w:val="0"/>
              <w:spacing w:line="240" w:lineRule="auto"/>
              <w:jc w:val="center"/>
            </w:pPr>
            <w:r w:rsidRPr="00882870">
              <w:t>4</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Наружний водопровод Саратовская область, Балашовский район, ст. Балашов, ул. 167 Стрелковой дивизии (от ул. Софинского  до дома №185)</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1971</w:t>
            </w:r>
          </w:p>
        </w:tc>
        <w:tc>
          <w:tcPr>
            <w:tcW w:w="638" w:type="pct"/>
            <w:vAlign w:val="center"/>
          </w:tcPr>
          <w:p w:rsidR="00037310" w:rsidRPr="00882870" w:rsidRDefault="00037310" w:rsidP="00362259">
            <w:pPr>
              <w:autoSpaceDE w:val="0"/>
              <w:autoSpaceDN w:val="0"/>
              <w:adjustRightInd w:val="0"/>
              <w:spacing w:line="240" w:lineRule="auto"/>
              <w:jc w:val="center"/>
            </w:pPr>
            <w:r w:rsidRPr="00882870">
              <w:t>200</w:t>
            </w:r>
          </w:p>
        </w:tc>
        <w:tc>
          <w:tcPr>
            <w:tcW w:w="856" w:type="pct"/>
            <w:vAlign w:val="center"/>
          </w:tcPr>
          <w:p w:rsidR="00037310" w:rsidRPr="00882870" w:rsidRDefault="00037310" w:rsidP="00362259">
            <w:pPr>
              <w:autoSpaceDE w:val="0"/>
              <w:autoSpaceDN w:val="0"/>
              <w:adjustRightInd w:val="0"/>
              <w:spacing w:line="240" w:lineRule="auto"/>
              <w:jc w:val="center"/>
            </w:pPr>
            <w:r w:rsidRPr="00882870">
              <w:t>200/150/сталь</w:t>
            </w:r>
          </w:p>
        </w:tc>
      </w:tr>
      <w:tr w:rsidR="00037310" w:rsidRPr="00882870">
        <w:trPr>
          <w:trHeight w:val="1253"/>
        </w:trPr>
        <w:tc>
          <w:tcPr>
            <w:tcW w:w="245" w:type="pct"/>
            <w:vAlign w:val="center"/>
          </w:tcPr>
          <w:p w:rsidR="00037310" w:rsidRPr="00882870" w:rsidRDefault="00037310" w:rsidP="00362259">
            <w:pPr>
              <w:autoSpaceDE w:val="0"/>
              <w:autoSpaceDN w:val="0"/>
              <w:adjustRightInd w:val="0"/>
              <w:spacing w:line="240" w:lineRule="auto"/>
              <w:jc w:val="center"/>
            </w:pPr>
            <w:r w:rsidRPr="00882870">
              <w:t>5</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Внутриплощадочный водопроводСаратовская область, балашовский район, ст.Балашов (от башни до противопожарного гидранта багажного отделения)</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1975</w:t>
            </w:r>
          </w:p>
        </w:tc>
        <w:tc>
          <w:tcPr>
            <w:tcW w:w="638" w:type="pct"/>
            <w:vAlign w:val="center"/>
          </w:tcPr>
          <w:p w:rsidR="00037310" w:rsidRPr="00882870" w:rsidRDefault="00037310" w:rsidP="00362259">
            <w:pPr>
              <w:autoSpaceDE w:val="0"/>
              <w:autoSpaceDN w:val="0"/>
              <w:adjustRightInd w:val="0"/>
              <w:spacing w:line="240" w:lineRule="auto"/>
              <w:jc w:val="center"/>
            </w:pPr>
            <w:r w:rsidRPr="00882870">
              <w:t>520</w:t>
            </w:r>
          </w:p>
        </w:tc>
        <w:tc>
          <w:tcPr>
            <w:tcW w:w="856" w:type="pct"/>
            <w:vAlign w:val="center"/>
          </w:tcPr>
          <w:p w:rsidR="00037310" w:rsidRPr="00882870" w:rsidRDefault="00037310" w:rsidP="00362259">
            <w:pPr>
              <w:autoSpaceDE w:val="0"/>
              <w:autoSpaceDN w:val="0"/>
              <w:adjustRightInd w:val="0"/>
              <w:spacing w:line="240" w:lineRule="auto"/>
              <w:jc w:val="center"/>
            </w:pPr>
            <w:r w:rsidRPr="00882870">
              <w:t>520/50/полиэт.</w:t>
            </w:r>
          </w:p>
        </w:tc>
      </w:tr>
      <w:tr w:rsidR="00037310" w:rsidRPr="00882870">
        <w:trPr>
          <w:trHeight w:val="1108"/>
        </w:trPr>
        <w:tc>
          <w:tcPr>
            <w:tcW w:w="245" w:type="pct"/>
            <w:vAlign w:val="center"/>
          </w:tcPr>
          <w:p w:rsidR="00037310" w:rsidRPr="00882870" w:rsidRDefault="00037310" w:rsidP="00362259">
            <w:pPr>
              <w:autoSpaceDE w:val="0"/>
              <w:autoSpaceDN w:val="0"/>
              <w:adjustRightInd w:val="0"/>
              <w:spacing w:line="240" w:lineRule="auto"/>
              <w:jc w:val="center"/>
            </w:pPr>
            <w:r w:rsidRPr="00882870">
              <w:t>6</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Водопроводная сеть Д-100 Саратовская область, Балашовский район, ст. Балашов (от перекачка, до ж.дома №6 ул. Привокзальная)</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1935</w:t>
            </w:r>
          </w:p>
        </w:tc>
        <w:tc>
          <w:tcPr>
            <w:tcW w:w="638" w:type="pct"/>
            <w:vAlign w:val="center"/>
          </w:tcPr>
          <w:p w:rsidR="00037310" w:rsidRPr="00882870" w:rsidRDefault="00037310" w:rsidP="00362259">
            <w:pPr>
              <w:autoSpaceDE w:val="0"/>
              <w:autoSpaceDN w:val="0"/>
              <w:adjustRightInd w:val="0"/>
              <w:spacing w:line="240" w:lineRule="auto"/>
              <w:jc w:val="center"/>
            </w:pPr>
            <w:r w:rsidRPr="00882870">
              <w:t>87,5</w:t>
            </w:r>
          </w:p>
        </w:tc>
        <w:tc>
          <w:tcPr>
            <w:tcW w:w="856" w:type="pct"/>
            <w:vAlign w:val="center"/>
          </w:tcPr>
          <w:p w:rsidR="00037310" w:rsidRPr="00882870" w:rsidRDefault="00037310" w:rsidP="00362259">
            <w:pPr>
              <w:autoSpaceDE w:val="0"/>
              <w:autoSpaceDN w:val="0"/>
              <w:adjustRightInd w:val="0"/>
              <w:spacing w:line="240" w:lineRule="auto"/>
              <w:jc w:val="center"/>
            </w:pPr>
            <w:r w:rsidRPr="00882870">
              <w:t>87,5/100/сталь</w:t>
            </w:r>
          </w:p>
        </w:tc>
      </w:tr>
      <w:tr w:rsidR="00037310" w:rsidRPr="00882870">
        <w:trPr>
          <w:trHeight w:val="988"/>
        </w:trPr>
        <w:tc>
          <w:tcPr>
            <w:tcW w:w="245" w:type="pct"/>
            <w:vAlign w:val="center"/>
          </w:tcPr>
          <w:p w:rsidR="00037310" w:rsidRPr="00882870" w:rsidRDefault="00037310" w:rsidP="00362259">
            <w:pPr>
              <w:autoSpaceDE w:val="0"/>
              <w:autoSpaceDN w:val="0"/>
              <w:adjustRightInd w:val="0"/>
              <w:spacing w:line="240" w:lineRule="auto"/>
              <w:jc w:val="center"/>
            </w:pPr>
            <w:r w:rsidRPr="00882870">
              <w:t>7</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Разводящая линия Саратовская область, Балашовский район, ст. Балашов (от  дома №5 Стрелковой Дивизии через стадион до ул. Софинского)</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1896</w:t>
            </w:r>
          </w:p>
        </w:tc>
        <w:tc>
          <w:tcPr>
            <w:tcW w:w="638" w:type="pct"/>
            <w:vAlign w:val="center"/>
          </w:tcPr>
          <w:p w:rsidR="00037310" w:rsidRPr="00882870" w:rsidRDefault="00037310" w:rsidP="00362259">
            <w:pPr>
              <w:autoSpaceDE w:val="0"/>
              <w:autoSpaceDN w:val="0"/>
              <w:adjustRightInd w:val="0"/>
              <w:spacing w:line="240" w:lineRule="auto"/>
              <w:jc w:val="center"/>
            </w:pPr>
            <w:r w:rsidRPr="00882870">
              <w:t>332,16</w:t>
            </w:r>
          </w:p>
        </w:tc>
        <w:tc>
          <w:tcPr>
            <w:tcW w:w="856" w:type="pct"/>
            <w:vAlign w:val="center"/>
          </w:tcPr>
          <w:p w:rsidR="00037310" w:rsidRPr="00882870" w:rsidRDefault="00037310" w:rsidP="00362259">
            <w:pPr>
              <w:autoSpaceDE w:val="0"/>
              <w:autoSpaceDN w:val="0"/>
              <w:adjustRightInd w:val="0"/>
              <w:spacing w:line="240" w:lineRule="auto"/>
              <w:jc w:val="center"/>
            </w:pPr>
            <w:r w:rsidRPr="00882870">
              <w:t>332,16/150/чугун</w:t>
            </w:r>
          </w:p>
        </w:tc>
      </w:tr>
      <w:tr w:rsidR="00037310" w:rsidRPr="00882870">
        <w:trPr>
          <w:trHeight w:val="975"/>
        </w:trPr>
        <w:tc>
          <w:tcPr>
            <w:tcW w:w="245" w:type="pct"/>
            <w:vAlign w:val="center"/>
          </w:tcPr>
          <w:p w:rsidR="00037310" w:rsidRPr="00882870" w:rsidRDefault="00037310" w:rsidP="00362259">
            <w:pPr>
              <w:autoSpaceDE w:val="0"/>
              <w:autoSpaceDN w:val="0"/>
              <w:adjustRightInd w:val="0"/>
              <w:spacing w:line="240" w:lineRule="auto"/>
              <w:jc w:val="center"/>
            </w:pPr>
            <w:r w:rsidRPr="00882870">
              <w:t>8</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Наружный водопровод Саратовская область, Балашовский район, ст. Балашов (от ж.дома №9а до дома №7 ул.1-ая Железнодорожная)</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1968</w:t>
            </w:r>
          </w:p>
        </w:tc>
        <w:tc>
          <w:tcPr>
            <w:tcW w:w="638" w:type="pct"/>
            <w:vAlign w:val="center"/>
          </w:tcPr>
          <w:p w:rsidR="00037310" w:rsidRPr="00882870" w:rsidRDefault="00037310" w:rsidP="00362259">
            <w:pPr>
              <w:autoSpaceDE w:val="0"/>
              <w:autoSpaceDN w:val="0"/>
              <w:adjustRightInd w:val="0"/>
              <w:spacing w:line="240" w:lineRule="auto"/>
              <w:jc w:val="center"/>
            </w:pPr>
            <w:r w:rsidRPr="00882870">
              <w:t>196</w:t>
            </w:r>
          </w:p>
        </w:tc>
        <w:tc>
          <w:tcPr>
            <w:tcW w:w="856" w:type="pct"/>
            <w:vAlign w:val="center"/>
          </w:tcPr>
          <w:p w:rsidR="00037310" w:rsidRPr="00882870" w:rsidRDefault="00037310" w:rsidP="00362259">
            <w:pPr>
              <w:autoSpaceDE w:val="0"/>
              <w:autoSpaceDN w:val="0"/>
              <w:adjustRightInd w:val="0"/>
              <w:spacing w:line="240" w:lineRule="auto"/>
              <w:jc w:val="center"/>
            </w:pPr>
            <w:r w:rsidRPr="00882870">
              <w:t>196/40/сталь</w:t>
            </w:r>
          </w:p>
        </w:tc>
      </w:tr>
      <w:tr w:rsidR="00037310" w:rsidRPr="00882870">
        <w:trPr>
          <w:trHeight w:val="975"/>
        </w:trPr>
        <w:tc>
          <w:tcPr>
            <w:tcW w:w="245" w:type="pct"/>
            <w:vAlign w:val="center"/>
          </w:tcPr>
          <w:p w:rsidR="00037310" w:rsidRPr="00882870" w:rsidRDefault="00037310" w:rsidP="00362259">
            <w:pPr>
              <w:autoSpaceDE w:val="0"/>
              <w:autoSpaceDN w:val="0"/>
              <w:adjustRightInd w:val="0"/>
              <w:spacing w:line="240" w:lineRule="auto"/>
              <w:jc w:val="center"/>
            </w:pPr>
            <w:r w:rsidRPr="00882870">
              <w:t>9</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Разводящая линия Д-150 Саратовская область, Балашовский район, ст. Балашов ( от перекачки по ул. Софинского дом №11,дом №20 ул. Привокзальная до ж.д. больницы)</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1896</w:t>
            </w:r>
          </w:p>
        </w:tc>
        <w:tc>
          <w:tcPr>
            <w:tcW w:w="638" w:type="pct"/>
            <w:vAlign w:val="center"/>
          </w:tcPr>
          <w:p w:rsidR="00037310" w:rsidRPr="00882870" w:rsidRDefault="00037310" w:rsidP="00362259">
            <w:pPr>
              <w:autoSpaceDE w:val="0"/>
              <w:autoSpaceDN w:val="0"/>
              <w:adjustRightInd w:val="0"/>
              <w:spacing w:line="240" w:lineRule="auto"/>
              <w:jc w:val="center"/>
            </w:pPr>
            <w:r w:rsidRPr="00882870">
              <w:t>563,65</w:t>
            </w:r>
          </w:p>
        </w:tc>
        <w:tc>
          <w:tcPr>
            <w:tcW w:w="856" w:type="pct"/>
            <w:vAlign w:val="center"/>
          </w:tcPr>
          <w:p w:rsidR="00037310" w:rsidRPr="00882870" w:rsidRDefault="00037310" w:rsidP="00362259">
            <w:pPr>
              <w:autoSpaceDE w:val="0"/>
              <w:autoSpaceDN w:val="0"/>
              <w:adjustRightInd w:val="0"/>
              <w:spacing w:line="240" w:lineRule="auto"/>
              <w:jc w:val="center"/>
            </w:pPr>
            <w:r w:rsidRPr="00882870">
              <w:t>563,65/150/чугун</w:t>
            </w:r>
          </w:p>
        </w:tc>
      </w:tr>
      <w:tr w:rsidR="00037310" w:rsidRPr="00882870">
        <w:trPr>
          <w:trHeight w:val="681"/>
        </w:trPr>
        <w:tc>
          <w:tcPr>
            <w:tcW w:w="245" w:type="pct"/>
            <w:vAlign w:val="center"/>
          </w:tcPr>
          <w:p w:rsidR="00037310" w:rsidRPr="00882870" w:rsidRDefault="00037310" w:rsidP="00362259">
            <w:pPr>
              <w:autoSpaceDE w:val="0"/>
              <w:autoSpaceDN w:val="0"/>
              <w:adjustRightInd w:val="0"/>
              <w:spacing w:line="240" w:lineRule="auto"/>
              <w:jc w:val="center"/>
            </w:pPr>
            <w:r w:rsidRPr="00882870">
              <w:t>10</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Разводящая линия Д-125 Саратовская область, Балашовский район, ст. Балашов (от ул. Софинского по стадиону)</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1896</w:t>
            </w:r>
          </w:p>
        </w:tc>
        <w:tc>
          <w:tcPr>
            <w:tcW w:w="638" w:type="pct"/>
            <w:vAlign w:val="center"/>
          </w:tcPr>
          <w:p w:rsidR="00037310" w:rsidRPr="00882870" w:rsidRDefault="00037310" w:rsidP="00362259">
            <w:pPr>
              <w:autoSpaceDE w:val="0"/>
              <w:autoSpaceDN w:val="0"/>
              <w:adjustRightInd w:val="0"/>
              <w:spacing w:line="240" w:lineRule="auto"/>
              <w:jc w:val="center"/>
            </w:pPr>
            <w:r w:rsidRPr="00882870">
              <w:t>111</w:t>
            </w:r>
          </w:p>
        </w:tc>
        <w:tc>
          <w:tcPr>
            <w:tcW w:w="856" w:type="pct"/>
            <w:vAlign w:val="center"/>
          </w:tcPr>
          <w:p w:rsidR="00037310" w:rsidRPr="00882870" w:rsidRDefault="00037310" w:rsidP="00362259">
            <w:pPr>
              <w:autoSpaceDE w:val="0"/>
              <w:autoSpaceDN w:val="0"/>
              <w:adjustRightInd w:val="0"/>
              <w:spacing w:line="240" w:lineRule="auto"/>
              <w:jc w:val="center"/>
            </w:pPr>
            <w:r w:rsidRPr="00882870">
              <w:t>111/125/сталь</w:t>
            </w:r>
          </w:p>
        </w:tc>
      </w:tr>
      <w:tr w:rsidR="00037310" w:rsidRPr="00882870">
        <w:trPr>
          <w:trHeight w:val="3096"/>
        </w:trPr>
        <w:tc>
          <w:tcPr>
            <w:tcW w:w="245" w:type="pct"/>
            <w:vAlign w:val="center"/>
          </w:tcPr>
          <w:p w:rsidR="00037310" w:rsidRPr="00882870" w:rsidRDefault="00037310" w:rsidP="00362259">
            <w:pPr>
              <w:autoSpaceDE w:val="0"/>
              <w:autoSpaceDN w:val="0"/>
              <w:adjustRightInd w:val="0"/>
              <w:spacing w:line="240" w:lineRule="auto"/>
              <w:jc w:val="center"/>
            </w:pPr>
            <w:r w:rsidRPr="00882870">
              <w:t>11</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Разводящая линия Саратовская область, Балашовский район, ст. Балашов (от д/с ясли проходит по ул. М.Расковой №5,дом №37,дом №29,№27 пер. Железнодорожный, ул. 1-ая Железнодорожная, ж.д. пути до водонапорной башни, от  ул. 1-ая Железнодорожная дом №5,№13,№31,№34,№36, багажное отделение, от дом №9, гаражи ПЧ,  общежитие,до дома №4.ж.д. вокзал, почта, буфет, ул. Ф.Энгельса до водонап.башни</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1896  неиз.</w:t>
            </w:r>
          </w:p>
        </w:tc>
        <w:tc>
          <w:tcPr>
            <w:tcW w:w="638" w:type="pct"/>
            <w:vAlign w:val="center"/>
          </w:tcPr>
          <w:p w:rsidR="00037310" w:rsidRPr="00882870" w:rsidRDefault="00037310" w:rsidP="00362259">
            <w:pPr>
              <w:autoSpaceDE w:val="0"/>
              <w:autoSpaceDN w:val="0"/>
              <w:adjustRightInd w:val="0"/>
              <w:spacing w:line="240" w:lineRule="auto"/>
              <w:jc w:val="center"/>
            </w:pPr>
            <w:r w:rsidRPr="00882870">
              <w:t>5022,3</w:t>
            </w:r>
          </w:p>
        </w:tc>
        <w:tc>
          <w:tcPr>
            <w:tcW w:w="856" w:type="pct"/>
            <w:vAlign w:val="center"/>
          </w:tcPr>
          <w:p w:rsidR="00037310" w:rsidRPr="00882870" w:rsidRDefault="00037310" w:rsidP="00362259">
            <w:pPr>
              <w:autoSpaceDE w:val="0"/>
              <w:autoSpaceDN w:val="0"/>
              <w:adjustRightInd w:val="0"/>
              <w:spacing w:line="240" w:lineRule="auto"/>
              <w:jc w:val="center"/>
            </w:pPr>
            <w:r w:rsidRPr="00882870">
              <w:t>4862,3/100/чугун  160/15/полиэт.</w:t>
            </w:r>
          </w:p>
        </w:tc>
      </w:tr>
      <w:tr w:rsidR="00037310" w:rsidRPr="00882870">
        <w:trPr>
          <w:trHeight w:val="1156"/>
        </w:trPr>
        <w:tc>
          <w:tcPr>
            <w:tcW w:w="245" w:type="pct"/>
            <w:vAlign w:val="center"/>
          </w:tcPr>
          <w:p w:rsidR="00037310" w:rsidRPr="00882870" w:rsidRDefault="00037310" w:rsidP="00362259">
            <w:pPr>
              <w:autoSpaceDE w:val="0"/>
              <w:autoSpaceDN w:val="0"/>
              <w:adjustRightInd w:val="0"/>
              <w:spacing w:line="240" w:lineRule="auto"/>
              <w:jc w:val="center"/>
            </w:pPr>
            <w:r w:rsidRPr="00882870">
              <w:t>12</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Водопровод Д-100 Саратовская область, Балашовский район, ст. Балашов, от ВДПО "Вулкан" на пересечении ул. 167-й Стрелковой дивизии и ул.Софинского до школы №16 на углу ул. Романова и ул. Софинского</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1981</w:t>
            </w:r>
          </w:p>
        </w:tc>
        <w:tc>
          <w:tcPr>
            <w:tcW w:w="638" w:type="pct"/>
            <w:vAlign w:val="center"/>
          </w:tcPr>
          <w:p w:rsidR="00037310" w:rsidRPr="00882870" w:rsidRDefault="00037310" w:rsidP="00362259">
            <w:pPr>
              <w:autoSpaceDE w:val="0"/>
              <w:autoSpaceDN w:val="0"/>
              <w:adjustRightInd w:val="0"/>
              <w:spacing w:line="240" w:lineRule="auto"/>
              <w:jc w:val="center"/>
            </w:pPr>
            <w:r w:rsidRPr="00882870">
              <w:t>91,5</w:t>
            </w:r>
          </w:p>
        </w:tc>
        <w:tc>
          <w:tcPr>
            <w:tcW w:w="856" w:type="pct"/>
            <w:vAlign w:val="center"/>
          </w:tcPr>
          <w:p w:rsidR="00037310" w:rsidRPr="00882870" w:rsidRDefault="00037310" w:rsidP="00362259">
            <w:pPr>
              <w:autoSpaceDE w:val="0"/>
              <w:autoSpaceDN w:val="0"/>
              <w:adjustRightInd w:val="0"/>
              <w:spacing w:line="240" w:lineRule="auto"/>
              <w:jc w:val="center"/>
            </w:pPr>
            <w:r w:rsidRPr="00882870">
              <w:t>91,5/100/сталь</w:t>
            </w:r>
          </w:p>
        </w:tc>
      </w:tr>
      <w:tr w:rsidR="00037310" w:rsidRPr="00882870">
        <w:trPr>
          <w:trHeight w:val="952"/>
        </w:trPr>
        <w:tc>
          <w:tcPr>
            <w:tcW w:w="245" w:type="pct"/>
            <w:vAlign w:val="center"/>
          </w:tcPr>
          <w:p w:rsidR="00037310" w:rsidRPr="00882870" w:rsidRDefault="00037310" w:rsidP="00362259">
            <w:pPr>
              <w:autoSpaceDE w:val="0"/>
              <w:autoSpaceDN w:val="0"/>
              <w:adjustRightInd w:val="0"/>
              <w:spacing w:line="240" w:lineRule="auto"/>
              <w:jc w:val="center"/>
            </w:pPr>
            <w:r w:rsidRPr="00882870">
              <w:t>13</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Внутриплощадочный водопровод Д-50 Саратовская область, Балашовский район, ст. Балашов, от места врезки у погрузочной площадки до колодца №136 у склада грузового двора</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1981</w:t>
            </w:r>
          </w:p>
        </w:tc>
        <w:tc>
          <w:tcPr>
            <w:tcW w:w="638" w:type="pct"/>
            <w:vAlign w:val="center"/>
          </w:tcPr>
          <w:p w:rsidR="00037310" w:rsidRPr="00882870" w:rsidRDefault="00037310" w:rsidP="00362259">
            <w:pPr>
              <w:autoSpaceDE w:val="0"/>
              <w:autoSpaceDN w:val="0"/>
              <w:adjustRightInd w:val="0"/>
              <w:spacing w:line="240" w:lineRule="auto"/>
              <w:jc w:val="center"/>
            </w:pPr>
            <w:r w:rsidRPr="00882870">
              <w:t>60</w:t>
            </w:r>
          </w:p>
        </w:tc>
        <w:tc>
          <w:tcPr>
            <w:tcW w:w="856" w:type="pct"/>
            <w:vAlign w:val="center"/>
          </w:tcPr>
          <w:p w:rsidR="00037310" w:rsidRPr="00882870" w:rsidRDefault="00037310" w:rsidP="00362259">
            <w:pPr>
              <w:autoSpaceDE w:val="0"/>
              <w:autoSpaceDN w:val="0"/>
              <w:adjustRightInd w:val="0"/>
              <w:spacing w:line="240" w:lineRule="auto"/>
              <w:jc w:val="center"/>
            </w:pPr>
            <w:r w:rsidRPr="00882870">
              <w:t>60/50/сталь</w:t>
            </w:r>
          </w:p>
        </w:tc>
      </w:tr>
      <w:tr w:rsidR="00037310" w:rsidRPr="00882870">
        <w:trPr>
          <w:trHeight w:val="1213"/>
        </w:trPr>
        <w:tc>
          <w:tcPr>
            <w:tcW w:w="245" w:type="pct"/>
            <w:vAlign w:val="center"/>
          </w:tcPr>
          <w:p w:rsidR="00037310" w:rsidRPr="00882870" w:rsidRDefault="00037310" w:rsidP="00362259">
            <w:pPr>
              <w:autoSpaceDE w:val="0"/>
              <w:autoSpaceDN w:val="0"/>
              <w:adjustRightInd w:val="0"/>
              <w:spacing w:line="240" w:lineRule="auto"/>
              <w:jc w:val="center"/>
            </w:pPr>
            <w:r w:rsidRPr="00882870">
              <w:t>14</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Водопроводная линия Д-200 Саратовская область, Балашовский район, ст. балашов, от водонапорной башни (ул. Им. Ф.Энгельса) до вокзала ст. Балашов</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1980</w:t>
            </w:r>
          </w:p>
        </w:tc>
        <w:tc>
          <w:tcPr>
            <w:tcW w:w="638" w:type="pct"/>
            <w:vAlign w:val="center"/>
          </w:tcPr>
          <w:p w:rsidR="00037310" w:rsidRPr="00882870" w:rsidRDefault="00037310" w:rsidP="00362259">
            <w:pPr>
              <w:autoSpaceDE w:val="0"/>
              <w:autoSpaceDN w:val="0"/>
              <w:adjustRightInd w:val="0"/>
              <w:spacing w:line="240" w:lineRule="auto"/>
              <w:jc w:val="center"/>
            </w:pPr>
            <w:r w:rsidRPr="00882870">
              <w:t>300</w:t>
            </w:r>
          </w:p>
        </w:tc>
        <w:tc>
          <w:tcPr>
            <w:tcW w:w="856" w:type="pct"/>
            <w:vAlign w:val="center"/>
          </w:tcPr>
          <w:p w:rsidR="00037310" w:rsidRPr="00882870" w:rsidRDefault="00037310" w:rsidP="00362259">
            <w:pPr>
              <w:autoSpaceDE w:val="0"/>
              <w:autoSpaceDN w:val="0"/>
              <w:adjustRightInd w:val="0"/>
              <w:spacing w:line="240" w:lineRule="auto"/>
              <w:jc w:val="center"/>
            </w:pPr>
            <w:r w:rsidRPr="00882870">
              <w:t>300/200/чугун</w:t>
            </w:r>
          </w:p>
        </w:tc>
      </w:tr>
      <w:tr w:rsidR="00037310" w:rsidRPr="00882870">
        <w:trPr>
          <w:trHeight w:val="2358"/>
        </w:trPr>
        <w:tc>
          <w:tcPr>
            <w:tcW w:w="245" w:type="pct"/>
            <w:vAlign w:val="center"/>
          </w:tcPr>
          <w:p w:rsidR="00037310" w:rsidRPr="00882870" w:rsidRDefault="00037310" w:rsidP="00362259">
            <w:pPr>
              <w:autoSpaceDE w:val="0"/>
              <w:autoSpaceDN w:val="0"/>
              <w:adjustRightInd w:val="0"/>
              <w:spacing w:line="240" w:lineRule="auto"/>
              <w:jc w:val="center"/>
            </w:pPr>
            <w:r w:rsidRPr="00882870">
              <w:t>15</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Разводящая линия Д-200 Саратовская область, Балашовский район , ст. Балашов ( от ВБ ул. Ф,Энгельса по ул. Чернышевского,д№103,№101,№97,№87,№88 до туб.диспансера)</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1936</w:t>
            </w:r>
          </w:p>
        </w:tc>
        <w:tc>
          <w:tcPr>
            <w:tcW w:w="638" w:type="pct"/>
            <w:vAlign w:val="center"/>
          </w:tcPr>
          <w:p w:rsidR="00037310" w:rsidRPr="00882870" w:rsidRDefault="00037310" w:rsidP="00362259">
            <w:pPr>
              <w:autoSpaceDE w:val="0"/>
              <w:autoSpaceDN w:val="0"/>
              <w:adjustRightInd w:val="0"/>
              <w:spacing w:line="240" w:lineRule="auto"/>
              <w:jc w:val="center"/>
            </w:pPr>
            <w:r w:rsidRPr="00882870">
              <w:t>426,4</w:t>
            </w:r>
          </w:p>
        </w:tc>
        <w:tc>
          <w:tcPr>
            <w:tcW w:w="856" w:type="pct"/>
            <w:vAlign w:val="center"/>
          </w:tcPr>
          <w:p w:rsidR="00037310" w:rsidRPr="00882870" w:rsidRDefault="00037310" w:rsidP="00362259">
            <w:pPr>
              <w:autoSpaceDE w:val="0"/>
              <w:autoSpaceDN w:val="0"/>
              <w:adjustRightInd w:val="0"/>
              <w:spacing w:line="240" w:lineRule="auto"/>
              <w:jc w:val="center"/>
            </w:pPr>
            <w:r w:rsidRPr="00882870">
              <w:t>426,4/200/чугун</w:t>
            </w:r>
          </w:p>
        </w:tc>
      </w:tr>
      <w:tr w:rsidR="00037310" w:rsidRPr="00882870">
        <w:trPr>
          <w:trHeight w:val="1832"/>
        </w:trPr>
        <w:tc>
          <w:tcPr>
            <w:tcW w:w="245" w:type="pct"/>
            <w:vAlign w:val="center"/>
          </w:tcPr>
          <w:p w:rsidR="00037310" w:rsidRPr="00882870" w:rsidRDefault="00037310" w:rsidP="00362259">
            <w:pPr>
              <w:autoSpaceDE w:val="0"/>
              <w:autoSpaceDN w:val="0"/>
              <w:adjustRightInd w:val="0"/>
              <w:spacing w:line="240" w:lineRule="auto"/>
              <w:jc w:val="center"/>
            </w:pPr>
            <w:r w:rsidRPr="00882870">
              <w:t>16</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Внешняя сеть водопроводная Саратовская область, Балашовский район, ст. Балашов ( от ул. Ф.Энгельса  до пекарни, школы№90 до  ж.дома)</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1977</w:t>
            </w:r>
          </w:p>
        </w:tc>
        <w:tc>
          <w:tcPr>
            <w:tcW w:w="638" w:type="pct"/>
            <w:vAlign w:val="center"/>
          </w:tcPr>
          <w:p w:rsidR="00037310" w:rsidRPr="00882870" w:rsidRDefault="00037310" w:rsidP="00362259">
            <w:pPr>
              <w:autoSpaceDE w:val="0"/>
              <w:autoSpaceDN w:val="0"/>
              <w:adjustRightInd w:val="0"/>
              <w:spacing w:line="240" w:lineRule="auto"/>
              <w:jc w:val="center"/>
            </w:pPr>
            <w:r w:rsidRPr="00882870">
              <w:t>237,2</w:t>
            </w:r>
          </w:p>
        </w:tc>
        <w:tc>
          <w:tcPr>
            <w:tcW w:w="856" w:type="pct"/>
            <w:vAlign w:val="center"/>
          </w:tcPr>
          <w:p w:rsidR="00037310" w:rsidRPr="00882870" w:rsidRDefault="00037310" w:rsidP="00362259">
            <w:pPr>
              <w:autoSpaceDE w:val="0"/>
              <w:autoSpaceDN w:val="0"/>
              <w:adjustRightInd w:val="0"/>
              <w:spacing w:line="240" w:lineRule="auto"/>
              <w:jc w:val="center"/>
            </w:pPr>
            <w:r w:rsidRPr="00882870">
              <w:t>237,2/100/чугун</w:t>
            </w:r>
          </w:p>
        </w:tc>
      </w:tr>
      <w:tr w:rsidR="00037310" w:rsidRPr="00882870">
        <w:trPr>
          <w:trHeight w:val="2258"/>
        </w:trPr>
        <w:tc>
          <w:tcPr>
            <w:tcW w:w="245" w:type="pct"/>
            <w:vAlign w:val="center"/>
          </w:tcPr>
          <w:p w:rsidR="00037310" w:rsidRPr="00882870" w:rsidRDefault="00037310" w:rsidP="00362259">
            <w:pPr>
              <w:autoSpaceDE w:val="0"/>
              <w:autoSpaceDN w:val="0"/>
              <w:adjustRightInd w:val="0"/>
              <w:spacing w:line="240" w:lineRule="auto"/>
              <w:jc w:val="center"/>
            </w:pPr>
            <w:r w:rsidRPr="00882870">
              <w:t>17</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Разводящая линия Саратовская область, Балашовский район, ст. балашов (от перекачки проходит по ул. Софинского по ул. Романова, 167 Стрелковой дивизии до котельной мелькомбината)</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1896</w:t>
            </w:r>
          </w:p>
        </w:tc>
        <w:tc>
          <w:tcPr>
            <w:tcW w:w="638" w:type="pct"/>
            <w:vAlign w:val="center"/>
          </w:tcPr>
          <w:p w:rsidR="00037310" w:rsidRPr="00882870" w:rsidRDefault="00037310" w:rsidP="00362259">
            <w:pPr>
              <w:autoSpaceDE w:val="0"/>
              <w:autoSpaceDN w:val="0"/>
              <w:adjustRightInd w:val="0"/>
              <w:spacing w:line="240" w:lineRule="auto"/>
              <w:jc w:val="center"/>
            </w:pPr>
            <w:r w:rsidRPr="00882870">
              <w:t>1024,3</w:t>
            </w:r>
          </w:p>
        </w:tc>
        <w:tc>
          <w:tcPr>
            <w:tcW w:w="856" w:type="pct"/>
            <w:vAlign w:val="center"/>
          </w:tcPr>
          <w:p w:rsidR="00037310" w:rsidRPr="00882870" w:rsidRDefault="00037310" w:rsidP="00362259">
            <w:pPr>
              <w:autoSpaceDE w:val="0"/>
              <w:autoSpaceDN w:val="0"/>
              <w:adjustRightInd w:val="0"/>
              <w:spacing w:line="240" w:lineRule="auto"/>
              <w:jc w:val="center"/>
            </w:pPr>
            <w:r w:rsidRPr="00882870">
              <w:t>508,3/100/чугун  163/150/чугун  353/100/сталь</w:t>
            </w:r>
          </w:p>
        </w:tc>
      </w:tr>
      <w:tr w:rsidR="00037310" w:rsidRPr="00882870">
        <w:trPr>
          <w:trHeight w:val="2690"/>
        </w:trPr>
        <w:tc>
          <w:tcPr>
            <w:tcW w:w="245" w:type="pct"/>
            <w:vAlign w:val="center"/>
          </w:tcPr>
          <w:p w:rsidR="00037310" w:rsidRPr="00882870" w:rsidRDefault="00037310" w:rsidP="00362259">
            <w:pPr>
              <w:autoSpaceDE w:val="0"/>
              <w:autoSpaceDN w:val="0"/>
              <w:adjustRightInd w:val="0"/>
              <w:spacing w:line="240" w:lineRule="auto"/>
              <w:jc w:val="center"/>
            </w:pPr>
            <w:r w:rsidRPr="00882870">
              <w:t>18</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Напорная линия Д-200 Саратовская область, Балашовский район, ст. Балашов (от водозабора проходит по ул. Северная,д .№73, ул. Пугачевская,д.№9,ул.  Января, ул. Астраханская, ул. Орджоникидзе, ул. Грейдерная, ул. Агеева, автозаправка до водонапорной башни)</w:t>
            </w:r>
          </w:p>
        </w:tc>
        <w:tc>
          <w:tcPr>
            <w:tcW w:w="507" w:type="pct"/>
            <w:vAlign w:val="center"/>
          </w:tcPr>
          <w:p w:rsidR="00037310" w:rsidRPr="00882870" w:rsidRDefault="00037310" w:rsidP="00362259">
            <w:pPr>
              <w:autoSpaceDE w:val="0"/>
              <w:autoSpaceDN w:val="0"/>
              <w:adjustRightInd w:val="0"/>
              <w:spacing w:line="240" w:lineRule="auto"/>
              <w:jc w:val="center"/>
            </w:pPr>
            <w:r w:rsidRPr="00882870">
              <w:t>1917</w:t>
            </w:r>
          </w:p>
        </w:tc>
        <w:tc>
          <w:tcPr>
            <w:tcW w:w="638" w:type="pct"/>
            <w:vAlign w:val="center"/>
          </w:tcPr>
          <w:p w:rsidR="00037310" w:rsidRPr="00882870" w:rsidRDefault="00037310" w:rsidP="00362259">
            <w:pPr>
              <w:autoSpaceDE w:val="0"/>
              <w:autoSpaceDN w:val="0"/>
              <w:adjustRightInd w:val="0"/>
              <w:spacing w:line="240" w:lineRule="auto"/>
              <w:jc w:val="center"/>
            </w:pPr>
            <w:r w:rsidRPr="00882870">
              <w:t>3986</w:t>
            </w:r>
          </w:p>
        </w:tc>
        <w:tc>
          <w:tcPr>
            <w:tcW w:w="856" w:type="pct"/>
            <w:vAlign w:val="center"/>
          </w:tcPr>
          <w:p w:rsidR="00037310" w:rsidRPr="00882870" w:rsidRDefault="00037310" w:rsidP="00362259">
            <w:pPr>
              <w:autoSpaceDE w:val="0"/>
              <w:autoSpaceDN w:val="0"/>
              <w:adjustRightInd w:val="0"/>
              <w:spacing w:line="240" w:lineRule="auto"/>
              <w:jc w:val="center"/>
            </w:pPr>
            <w:r w:rsidRPr="00882870">
              <w:t>3986/200/чугун</w:t>
            </w:r>
          </w:p>
        </w:tc>
      </w:tr>
      <w:tr w:rsidR="00037310" w:rsidRPr="00882870">
        <w:trPr>
          <w:trHeight w:val="3893"/>
        </w:trPr>
        <w:tc>
          <w:tcPr>
            <w:tcW w:w="245" w:type="pct"/>
            <w:vAlign w:val="center"/>
          </w:tcPr>
          <w:p w:rsidR="00037310" w:rsidRPr="00882870" w:rsidRDefault="00037310" w:rsidP="00362259">
            <w:pPr>
              <w:autoSpaceDE w:val="0"/>
              <w:autoSpaceDN w:val="0"/>
              <w:adjustRightInd w:val="0"/>
              <w:spacing w:line="240" w:lineRule="auto"/>
              <w:jc w:val="center"/>
            </w:pPr>
            <w:r w:rsidRPr="00882870">
              <w:t>19</w:t>
            </w:r>
          </w:p>
        </w:tc>
        <w:tc>
          <w:tcPr>
            <w:tcW w:w="2754" w:type="pct"/>
            <w:vAlign w:val="center"/>
          </w:tcPr>
          <w:p w:rsidR="00037310" w:rsidRPr="00882870" w:rsidRDefault="00037310" w:rsidP="00362259">
            <w:pPr>
              <w:autoSpaceDE w:val="0"/>
              <w:autoSpaceDN w:val="0"/>
              <w:adjustRightInd w:val="0"/>
              <w:spacing w:line="240" w:lineRule="auto"/>
              <w:jc w:val="center"/>
            </w:pPr>
            <w:r w:rsidRPr="00882870">
              <w:t>Напорная линия Д-250 Саратовская область, Балашовский район, ст. Балашов (от водозабора проходит по ул. Северная,д .№73, ул. Пугачевская,д.№9,ул.  Января, ул. Астраханская, ул. Народная, ул. Симбирская, ул. Верхняя, ул. Павлова, ул. Камышинская,ул. Островского, ул. декабристов, пер. Чистый,ул. Исипина, ул. Деповская, ул. Агеева, ул. Щербакова, автозаправка до водонапорной башни)</w:t>
            </w:r>
          </w:p>
        </w:tc>
        <w:tc>
          <w:tcPr>
            <w:tcW w:w="507" w:type="pct"/>
            <w:vAlign w:val="center"/>
          </w:tcPr>
          <w:p w:rsidR="00037310" w:rsidRPr="00882870" w:rsidRDefault="00037310" w:rsidP="00362259">
            <w:pPr>
              <w:autoSpaceDE w:val="0"/>
              <w:autoSpaceDN w:val="0"/>
              <w:adjustRightInd w:val="0"/>
              <w:spacing w:line="240" w:lineRule="auto"/>
              <w:jc w:val="center"/>
            </w:pPr>
          </w:p>
        </w:tc>
        <w:tc>
          <w:tcPr>
            <w:tcW w:w="638" w:type="pct"/>
            <w:vAlign w:val="center"/>
          </w:tcPr>
          <w:p w:rsidR="00037310" w:rsidRPr="00882870" w:rsidRDefault="00037310" w:rsidP="00362259">
            <w:pPr>
              <w:autoSpaceDE w:val="0"/>
              <w:autoSpaceDN w:val="0"/>
              <w:adjustRightInd w:val="0"/>
              <w:spacing w:line="240" w:lineRule="auto"/>
              <w:jc w:val="center"/>
            </w:pPr>
            <w:r w:rsidRPr="00882870">
              <w:t>3239</w:t>
            </w:r>
          </w:p>
        </w:tc>
        <w:tc>
          <w:tcPr>
            <w:tcW w:w="856" w:type="pct"/>
            <w:vAlign w:val="center"/>
          </w:tcPr>
          <w:p w:rsidR="00037310" w:rsidRPr="00882870" w:rsidRDefault="00037310" w:rsidP="00362259">
            <w:pPr>
              <w:autoSpaceDE w:val="0"/>
              <w:autoSpaceDN w:val="0"/>
              <w:adjustRightInd w:val="0"/>
              <w:spacing w:line="240" w:lineRule="auto"/>
              <w:jc w:val="center"/>
            </w:pPr>
            <w:r w:rsidRPr="00882870">
              <w:t>3239/250/чугун</w:t>
            </w:r>
          </w:p>
        </w:tc>
      </w:tr>
    </w:tbl>
    <w:p w:rsidR="00037310" w:rsidRDefault="00037310" w:rsidP="008D4534">
      <w:pPr>
        <w:autoSpaceDE w:val="0"/>
        <w:autoSpaceDN w:val="0"/>
        <w:adjustRightInd w:val="0"/>
        <w:ind w:firstLine="567"/>
        <w:sectPr w:rsidR="00037310" w:rsidSect="00A8105A">
          <w:pgSz w:w="16838" w:h="11906" w:orient="landscape"/>
          <w:pgMar w:top="992" w:right="1134" w:bottom="851" w:left="1134" w:header="709" w:footer="709" w:gutter="0"/>
          <w:pgBorders>
            <w:top w:val="single" w:sz="4" w:space="12" w:color="auto"/>
            <w:left w:val="single" w:sz="4" w:space="15" w:color="auto"/>
            <w:bottom w:val="single" w:sz="4" w:space="12" w:color="auto"/>
            <w:right w:val="single" w:sz="4" w:space="19" w:color="auto"/>
          </w:pgBorders>
          <w:cols w:space="708"/>
          <w:titlePg/>
          <w:docGrid w:linePitch="381"/>
        </w:sectPr>
      </w:pPr>
    </w:p>
    <w:p w:rsidR="00037310" w:rsidRDefault="00037310" w:rsidP="00756779">
      <w:pPr>
        <w:autoSpaceDE w:val="0"/>
        <w:autoSpaceDN w:val="0"/>
        <w:adjustRightInd w:val="0"/>
        <w:ind w:firstLine="567"/>
      </w:pPr>
      <w:r w:rsidRPr="00756779">
        <w:t>Протяженность сетей, находящихся на балансе ООО «Балтекс плюс»</w:t>
      </w:r>
      <w:r>
        <w:t xml:space="preserve"> </w:t>
      </w:r>
      <w:r w:rsidRPr="00756779">
        <w:t>-</w:t>
      </w:r>
      <w:r>
        <w:t xml:space="preserve"> </w:t>
      </w:r>
      <w:r w:rsidRPr="00756779">
        <w:t>23,5 км, в том числе</w:t>
      </w:r>
      <w:r>
        <w:t>:</w:t>
      </w:r>
    </w:p>
    <w:p w:rsidR="00037310" w:rsidRPr="00756779" w:rsidRDefault="00037310" w:rsidP="00C74CA8">
      <w:pPr>
        <w:pStyle w:val="ListParagraph"/>
        <w:numPr>
          <w:ilvl w:val="0"/>
          <w:numId w:val="50"/>
        </w:numPr>
        <w:autoSpaceDE w:val="0"/>
        <w:autoSpaceDN w:val="0"/>
        <w:adjustRightInd w:val="0"/>
      </w:pPr>
      <w:r w:rsidRPr="00756779">
        <w:t xml:space="preserve">12.2 км магистральные сети, </w:t>
      </w:r>
    </w:p>
    <w:p w:rsidR="00037310" w:rsidRDefault="00037310" w:rsidP="00C74CA8">
      <w:pPr>
        <w:pStyle w:val="ListParagraph"/>
        <w:numPr>
          <w:ilvl w:val="0"/>
          <w:numId w:val="50"/>
        </w:numPr>
        <w:autoSpaceDE w:val="0"/>
        <w:autoSpaceDN w:val="0"/>
        <w:adjustRightInd w:val="0"/>
      </w:pPr>
      <w:r w:rsidRPr="00756779">
        <w:t>11.3 км  уличные.</w:t>
      </w:r>
    </w:p>
    <w:p w:rsidR="00037310" w:rsidRDefault="00037310" w:rsidP="00B5160A">
      <w:pPr>
        <w:ind w:firstLine="567"/>
      </w:pPr>
      <w:r w:rsidRPr="00B5160A">
        <w:t>Сети</w:t>
      </w:r>
      <w:r>
        <w:t>,</w:t>
      </w:r>
      <w:r w:rsidRPr="00B5160A">
        <w:t xml:space="preserve"> находящиеся в безвозмездном пользовании.</w:t>
      </w:r>
    </w:p>
    <w:p w:rsidR="00037310" w:rsidRPr="00B5160A" w:rsidRDefault="00037310" w:rsidP="00B5160A">
      <w:pPr>
        <w:ind w:firstLine="567"/>
      </w:pPr>
      <w:r w:rsidRPr="00B5160A">
        <w:t>Общая протяженность водопро</w:t>
      </w:r>
      <w:r>
        <w:t>водных сетей -12,2 км</w:t>
      </w:r>
    </w:p>
    <w:p w:rsidR="00037310" w:rsidRPr="00B5160A" w:rsidRDefault="00037310" w:rsidP="001C6DCC">
      <w:pPr>
        <w:pStyle w:val="ListParagraph"/>
        <w:numPr>
          <w:ilvl w:val="0"/>
          <w:numId w:val="57"/>
        </w:numPr>
      </w:pPr>
      <w:r w:rsidRPr="00B5160A">
        <w:t>Водопроводных колодцев 36</w:t>
      </w:r>
      <w:r>
        <w:t xml:space="preserve"> </w:t>
      </w:r>
      <w:r w:rsidRPr="00B5160A">
        <w:t>шт</w:t>
      </w:r>
      <w:r>
        <w:t>.</w:t>
      </w:r>
      <w:r w:rsidRPr="00B5160A">
        <w:t>;</w:t>
      </w:r>
    </w:p>
    <w:p w:rsidR="00037310" w:rsidRPr="00B5160A" w:rsidRDefault="00037310" w:rsidP="001C6DCC">
      <w:pPr>
        <w:pStyle w:val="ListParagraph"/>
        <w:numPr>
          <w:ilvl w:val="0"/>
          <w:numId w:val="57"/>
        </w:numPr>
      </w:pPr>
      <w:r w:rsidRPr="00B5160A">
        <w:t>Камер переключения</w:t>
      </w:r>
      <w:r>
        <w:t xml:space="preserve"> </w:t>
      </w:r>
      <w:r w:rsidRPr="00B5160A">
        <w:t>9;</w:t>
      </w:r>
    </w:p>
    <w:p w:rsidR="00037310" w:rsidRPr="00B5160A" w:rsidRDefault="00037310" w:rsidP="001C6DCC">
      <w:pPr>
        <w:pStyle w:val="ListParagraph"/>
        <w:numPr>
          <w:ilvl w:val="0"/>
          <w:numId w:val="57"/>
        </w:numPr>
      </w:pPr>
      <w:r w:rsidRPr="00B5160A">
        <w:t xml:space="preserve">Запорной арматуры </w:t>
      </w:r>
      <w:r>
        <w:t>150 ед.;</w:t>
      </w:r>
    </w:p>
    <w:p w:rsidR="00037310" w:rsidRPr="00B5160A" w:rsidRDefault="00037310" w:rsidP="001C6DCC">
      <w:pPr>
        <w:pStyle w:val="ListParagraph"/>
        <w:numPr>
          <w:ilvl w:val="0"/>
          <w:numId w:val="57"/>
        </w:numPr>
      </w:pPr>
      <w:r w:rsidRPr="00B5160A">
        <w:t>Пожарных гидрантов</w:t>
      </w:r>
      <w:r>
        <w:t xml:space="preserve"> </w:t>
      </w:r>
      <w:r w:rsidRPr="00B5160A">
        <w:t>16</w:t>
      </w:r>
      <w:r>
        <w:t xml:space="preserve"> ед.</w:t>
      </w:r>
    </w:p>
    <w:p w:rsidR="00037310" w:rsidRDefault="00037310" w:rsidP="00DA712E">
      <w:pPr>
        <w:ind w:firstLine="567"/>
      </w:pPr>
      <w:r w:rsidRPr="00DA712E">
        <w:t xml:space="preserve">Перечень сетей на промышленной площадке </w:t>
      </w:r>
      <w:r w:rsidRPr="00B5160A">
        <w:t xml:space="preserve">ООО «Балтекс плюс» </w:t>
      </w:r>
    </w:p>
    <w:p w:rsidR="00037310" w:rsidRPr="00DA712E" w:rsidRDefault="00037310" w:rsidP="00DA712E">
      <w:pPr>
        <w:ind w:firstLine="567"/>
      </w:pPr>
      <w:r w:rsidRPr="00DA712E">
        <w:t>Наименование сетей,</w:t>
      </w:r>
      <w:r>
        <w:t xml:space="preserve"> </w:t>
      </w:r>
      <w:r w:rsidRPr="00DA712E">
        <w:t>техническая характеристика:</w:t>
      </w:r>
    </w:p>
    <w:p w:rsidR="00037310" w:rsidRPr="00DA712E" w:rsidRDefault="00037310" w:rsidP="001C6DCC">
      <w:pPr>
        <w:pStyle w:val="ListParagraph"/>
        <w:numPr>
          <w:ilvl w:val="0"/>
          <w:numId w:val="56"/>
        </w:numPr>
      </w:pPr>
      <w:r>
        <w:t>В</w:t>
      </w:r>
      <w:r w:rsidRPr="00DA712E">
        <w:t>одопровод диаметром 500мм</w:t>
      </w:r>
      <w:r>
        <w:t xml:space="preserve"> </w:t>
      </w:r>
      <w:r w:rsidRPr="00DA712E">
        <w:t>(стальные)</w:t>
      </w:r>
      <w:r w:rsidRPr="00DA712E">
        <w:tab/>
        <w:t>4,5</w:t>
      </w:r>
      <w:r>
        <w:t xml:space="preserve"> </w:t>
      </w:r>
      <w:r w:rsidRPr="00DA712E">
        <w:t>км;</w:t>
      </w:r>
    </w:p>
    <w:p w:rsidR="00037310" w:rsidRPr="00DA712E" w:rsidRDefault="00037310" w:rsidP="001C6DCC">
      <w:pPr>
        <w:pStyle w:val="ListParagraph"/>
        <w:numPr>
          <w:ilvl w:val="0"/>
          <w:numId w:val="56"/>
        </w:numPr>
      </w:pPr>
      <w:r>
        <w:t>П</w:t>
      </w:r>
      <w:r w:rsidRPr="00DA712E">
        <w:t>ромышленно-кольцевой (сети на площадке)</w:t>
      </w:r>
      <w:r>
        <w:t xml:space="preserve"> диаметром 250мм - чугун</w:t>
      </w:r>
      <w:r>
        <w:tab/>
      </w:r>
      <w:r w:rsidRPr="00DA712E">
        <w:t>3 км;</w:t>
      </w:r>
    </w:p>
    <w:p w:rsidR="00037310" w:rsidRPr="00B5160A" w:rsidRDefault="00037310" w:rsidP="001C6DCC">
      <w:pPr>
        <w:pStyle w:val="ListParagraph"/>
        <w:numPr>
          <w:ilvl w:val="0"/>
          <w:numId w:val="56"/>
        </w:numPr>
      </w:pPr>
      <w:r>
        <w:t>С</w:t>
      </w:r>
      <w:r w:rsidRPr="00DA712E">
        <w:t>ети водопровода на площадке диметром от 100-200мм</w:t>
      </w:r>
      <w:r>
        <w:t xml:space="preserve"> (чугун, сталь) </w:t>
      </w:r>
      <w:r w:rsidRPr="00B5160A">
        <w:t>4,7 км.</w:t>
      </w:r>
    </w:p>
    <w:p w:rsidR="00037310" w:rsidRPr="00F17638" w:rsidRDefault="00037310" w:rsidP="008D4534">
      <w:pPr>
        <w:autoSpaceDE w:val="0"/>
        <w:autoSpaceDN w:val="0"/>
        <w:adjustRightInd w:val="0"/>
        <w:ind w:firstLine="567"/>
      </w:pPr>
      <w:r w:rsidRPr="00F17638">
        <w:t>Для профилактики возникновения аварий и утечек на сетях водопровода и для уменьшения объемов потерь необходимо проводить своевременную замену запорно-регулирующей арматуры и водопроводных сетей с истекшим эксплуатационным ресурсом. Запорно-регулирующая арматура необходима для локализации аварийных участков водопровода и отключения наименьшего числа жителей и промышленных предприятий при производстве аварийно-восстановительных работ.</w:t>
      </w:r>
    </w:p>
    <w:p w:rsidR="00037310" w:rsidRPr="00F17638" w:rsidRDefault="00037310" w:rsidP="008D4534">
      <w:pPr>
        <w:ind w:firstLine="567"/>
      </w:pPr>
      <w:r w:rsidRPr="00F17638">
        <w:t>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мониторинг на 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037310" w:rsidRPr="00F17638" w:rsidRDefault="00037310" w:rsidP="008D4534">
      <w:pPr>
        <w:ind w:firstLine="567"/>
      </w:pPr>
      <w:r w:rsidRPr="00F17638">
        <w:t xml:space="preserve">2.1.4.5. Описание существующих технических и технологических проблем, возникающих при водоснабжении МО </w:t>
      </w:r>
      <w:r>
        <w:t>город Балашов</w:t>
      </w:r>
      <w:r w:rsidRPr="00F17638">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p>
    <w:p w:rsidR="00037310" w:rsidRPr="00F17638" w:rsidRDefault="00037310" w:rsidP="008D4534">
      <w:pPr>
        <w:ind w:firstLine="567"/>
      </w:pPr>
      <w:r w:rsidRPr="00F17638">
        <w:t xml:space="preserve">В результате проведенного анализа состояния и функционирования системы холодного водоснабжения МО </w:t>
      </w:r>
      <w:r>
        <w:t>город Балашов</w:t>
      </w:r>
      <w:r w:rsidRPr="00F17638">
        <w:t xml:space="preserve"> выявлены следующие технические и технологические проблемы:</w:t>
      </w:r>
    </w:p>
    <w:p w:rsidR="00037310" w:rsidRDefault="00037310" w:rsidP="00B961C7">
      <w:pPr>
        <w:pStyle w:val="ListParagraph"/>
        <w:numPr>
          <w:ilvl w:val="0"/>
          <w:numId w:val="36"/>
        </w:numPr>
        <w:ind w:left="851" w:hanging="284"/>
      </w:pPr>
      <w:r>
        <w:t>Обмеление</w:t>
      </w:r>
      <w:r w:rsidRPr="003677A3">
        <w:t xml:space="preserve"> поверхностного источника водоснабжения -</w:t>
      </w:r>
      <w:r>
        <w:t xml:space="preserve"> реки Хопер и ее загрязнение;</w:t>
      </w:r>
    </w:p>
    <w:p w:rsidR="00037310" w:rsidRPr="00F17638" w:rsidRDefault="00037310" w:rsidP="00B961C7">
      <w:pPr>
        <w:pStyle w:val="ListParagraph"/>
        <w:numPr>
          <w:ilvl w:val="0"/>
          <w:numId w:val="36"/>
        </w:numPr>
        <w:ind w:left="851" w:hanging="284"/>
      </w:pPr>
      <w:r>
        <w:t>С</w:t>
      </w:r>
      <w:r w:rsidRPr="00F17638">
        <w:t>тарение сетей водоснабжения, увеличение протяженности сетей с износом до 100%;</w:t>
      </w:r>
    </w:p>
    <w:p w:rsidR="00037310" w:rsidRPr="00516E3F" w:rsidRDefault="00037310" w:rsidP="008D4534">
      <w:pPr>
        <w:pStyle w:val="ListParagraph"/>
        <w:numPr>
          <w:ilvl w:val="0"/>
          <w:numId w:val="22"/>
        </w:numPr>
      </w:pPr>
      <w:r w:rsidRPr="00516E3F">
        <w:t xml:space="preserve">Высокий износ и несоответствие насосного оборудования современным требованиям по </w:t>
      </w:r>
      <w:r>
        <w:t>надёжности и электропотреблению;</w:t>
      </w:r>
    </w:p>
    <w:p w:rsidR="00037310" w:rsidRPr="00516E3F" w:rsidRDefault="00037310" w:rsidP="008D4534">
      <w:pPr>
        <w:pStyle w:val="ListParagraph"/>
        <w:numPr>
          <w:ilvl w:val="0"/>
          <w:numId w:val="22"/>
        </w:numPr>
      </w:pPr>
      <w:r w:rsidRPr="00516E3F">
        <w:t>Отсутствие регулирующей и низкое качество запорной арматуры;</w:t>
      </w:r>
    </w:p>
    <w:p w:rsidR="00037310" w:rsidRPr="00516E3F" w:rsidRDefault="00037310" w:rsidP="008D4534">
      <w:pPr>
        <w:pStyle w:val="ListParagraph"/>
        <w:numPr>
          <w:ilvl w:val="0"/>
          <w:numId w:val="22"/>
        </w:numPr>
      </w:pPr>
      <w:r w:rsidRPr="00516E3F">
        <w:t>Увеличение гидравлических нагрузок за счёт нового строительства;</w:t>
      </w:r>
    </w:p>
    <w:p w:rsidR="00037310" w:rsidRPr="00516E3F" w:rsidRDefault="00037310" w:rsidP="008D4534">
      <w:pPr>
        <w:pStyle w:val="ListParagraph"/>
        <w:numPr>
          <w:ilvl w:val="0"/>
          <w:numId w:val="22"/>
        </w:numPr>
      </w:pPr>
      <w:r w:rsidRPr="00516E3F">
        <w:t>Вторичное загрязнение и ухудшение качества воды вследствие внутренней коррозии металлических трубопроводов.</w:t>
      </w:r>
    </w:p>
    <w:p w:rsidR="00037310" w:rsidRPr="00F17638" w:rsidRDefault="00037310" w:rsidP="008D4534">
      <w:pPr>
        <w:ind w:firstLine="567"/>
      </w:pPr>
      <w:r w:rsidRPr="00F17638">
        <w:t>2.1.4.6.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p>
    <w:p w:rsidR="00037310" w:rsidRDefault="00037310" w:rsidP="008D4534">
      <w:pPr>
        <w:ind w:firstLine="567"/>
      </w:pPr>
      <w:r w:rsidRPr="00324C77">
        <w:t xml:space="preserve">Для  теплоснабжения </w:t>
      </w:r>
      <w:r w:rsidRPr="00825236">
        <w:t xml:space="preserve">МО </w:t>
      </w:r>
      <w:r>
        <w:t>город Балашов</w:t>
      </w:r>
      <w:r w:rsidRPr="00825236">
        <w:t xml:space="preserve"> </w:t>
      </w:r>
      <w:r w:rsidRPr="00324C77">
        <w:t xml:space="preserve">в настоящее время принята система теплоснабжения закрытая. </w:t>
      </w:r>
    </w:p>
    <w:p w:rsidR="00037310" w:rsidRPr="000610E5" w:rsidRDefault="00037310" w:rsidP="008D4534">
      <w:pPr>
        <w:ind w:firstLine="567"/>
        <w:rPr>
          <w:u w:val="single"/>
        </w:rPr>
      </w:pPr>
      <w:r>
        <w:t>Общая протяженность сетей</w:t>
      </w:r>
      <w:r w:rsidRPr="000610E5">
        <w:t xml:space="preserve"> ГВС </w:t>
      </w:r>
      <w:r>
        <w:t>составляет 15 км.</w:t>
      </w:r>
    </w:p>
    <w:p w:rsidR="00037310" w:rsidRDefault="00037310" w:rsidP="008D4534">
      <w:pPr>
        <w:ind w:firstLine="567"/>
      </w:pPr>
      <w:r w:rsidRPr="00324C77">
        <w:t xml:space="preserve">Тепловую энергию на нужды горячего водоснабжения потребителям </w:t>
      </w:r>
      <w:r w:rsidRPr="00825236">
        <w:t xml:space="preserve">МО </w:t>
      </w:r>
      <w:r>
        <w:t>город Балашов</w:t>
      </w:r>
      <w:r w:rsidRPr="00825236">
        <w:t xml:space="preserve"> </w:t>
      </w:r>
      <w:r w:rsidRPr="00324C77">
        <w:t xml:space="preserve">отпускает </w:t>
      </w:r>
      <w:r w:rsidRPr="000E7800">
        <w:t>МУП БМР "Комплекс"</w:t>
      </w:r>
      <w:r>
        <w:t xml:space="preserve">, </w:t>
      </w:r>
      <w:r w:rsidRPr="00756779">
        <w:t>ООО «Тепловые сети», ОАО «РЭУ».</w:t>
      </w:r>
      <w:r w:rsidRPr="00324C77">
        <w:t xml:space="preserve"> </w:t>
      </w:r>
    </w:p>
    <w:p w:rsidR="00037310" w:rsidRPr="00756779" w:rsidRDefault="00037310" w:rsidP="00756779">
      <w:pPr>
        <w:ind w:firstLine="567"/>
      </w:pPr>
      <w:r w:rsidRPr="00756779">
        <w:t>Количество жилых домов, пользующихся услугой ГВС от котельной МУП «Комплекс»</w:t>
      </w:r>
      <w:r>
        <w:t xml:space="preserve"> </w:t>
      </w:r>
      <w:r w:rsidRPr="00756779">
        <w:t>- 26 домов, ООО «Т</w:t>
      </w:r>
      <w:r>
        <w:t>еплосети» составляет  121 домов</w:t>
      </w:r>
      <w:r w:rsidRPr="00756779">
        <w:t>, от котельной ОАО «РЭУ»</w:t>
      </w:r>
      <w:r>
        <w:t xml:space="preserve"> </w:t>
      </w:r>
      <w:r w:rsidRPr="00756779">
        <w:t>-</w:t>
      </w:r>
      <w:r>
        <w:t xml:space="preserve"> </w:t>
      </w:r>
      <w:r w:rsidRPr="00756779">
        <w:t>25 домов</w:t>
      </w:r>
      <w:r>
        <w:t>.</w:t>
      </w:r>
    </w:p>
    <w:p w:rsidR="00037310" w:rsidRPr="00F17638" w:rsidRDefault="00037310" w:rsidP="008D4534">
      <w:pPr>
        <w:pStyle w:val="Heading3"/>
      </w:pPr>
      <w:bookmarkStart w:id="9" w:name="_Toc427759758"/>
      <w:r w:rsidRPr="00F17638">
        <w:t>2.1.</w:t>
      </w:r>
      <w:r>
        <w:t>5</w:t>
      </w:r>
      <w:r w:rsidRPr="00F17638">
        <w:t>.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9"/>
    </w:p>
    <w:p w:rsidR="00037310" w:rsidRDefault="00037310" w:rsidP="008D4534">
      <w:pPr>
        <w:ind w:firstLine="567"/>
      </w:pPr>
      <w:r w:rsidRPr="00F17638">
        <w:t xml:space="preserve">В результате проведенного анализа принадлежности объектов централизованной системы водоснабжения установлено, что </w:t>
      </w:r>
      <w:r>
        <w:t>н</w:t>
      </w:r>
      <w:r w:rsidRPr="00245065">
        <w:t xml:space="preserve">а территории МО «г. </w:t>
      </w:r>
      <w:r>
        <w:t>Балашов</w:t>
      </w:r>
      <w:r w:rsidRPr="00245065">
        <w:t>» находятся следующие организации-балансодержатели сетей горячего, холодног</w:t>
      </w:r>
      <w:r>
        <w:t>о водоснабжения и водоотведения</w:t>
      </w:r>
      <w:r w:rsidRPr="00245065">
        <w:t xml:space="preserve">: </w:t>
      </w:r>
    </w:p>
    <w:p w:rsidR="00037310" w:rsidRDefault="00037310" w:rsidP="002D42DC">
      <w:pPr>
        <w:ind w:firstLine="567"/>
      </w:pPr>
      <w:r>
        <w:t>1. МУП «Балашовское ЖКХ»;</w:t>
      </w:r>
    </w:p>
    <w:p w:rsidR="00037310" w:rsidRDefault="00037310" w:rsidP="002D42DC">
      <w:pPr>
        <w:ind w:firstLine="567"/>
      </w:pPr>
      <w:r>
        <w:t>2.ООО «КПТ»;</w:t>
      </w:r>
    </w:p>
    <w:p w:rsidR="00037310" w:rsidRDefault="00037310" w:rsidP="002D42DC">
      <w:pPr>
        <w:ind w:firstLine="567"/>
      </w:pPr>
      <w:r>
        <w:t>3. ООО «Балтекс-Плюс»;</w:t>
      </w:r>
    </w:p>
    <w:p w:rsidR="00037310" w:rsidRDefault="00037310" w:rsidP="002D42DC">
      <w:pPr>
        <w:ind w:firstLine="567"/>
      </w:pPr>
      <w:r>
        <w:t xml:space="preserve">4. </w:t>
      </w:r>
      <w:r w:rsidRPr="0077298F">
        <w:t>Ртищевск</w:t>
      </w:r>
      <w:r>
        <w:t>ий</w:t>
      </w:r>
      <w:r w:rsidRPr="0077298F">
        <w:t xml:space="preserve"> территориальн</w:t>
      </w:r>
      <w:r>
        <w:t>ый</w:t>
      </w:r>
      <w:r w:rsidRPr="0077298F">
        <w:t xml:space="preserve"> участ</w:t>
      </w:r>
      <w:r>
        <w:t>о</w:t>
      </w:r>
      <w:r w:rsidRPr="0077298F">
        <w:t>к Юго-Восточной дирекции по тепловодоснабжению</w:t>
      </w:r>
      <w:r>
        <w:t>;</w:t>
      </w:r>
    </w:p>
    <w:p w:rsidR="00037310" w:rsidRDefault="00037310" w:rsidP="002D42DC">
      <w:pPr>
        <w:ind w:firstLine="567"/>
      </w:pPr>
      <w:r>
        <w:t>Горячее водоснабжение:</w:t>
      </w:r>
    </w:p>
    <w:p w:rsidR="00037310" w:rsidRDefault="00037310" w:rsidP="002D42DC">
      <w:pPr>
        <w:ind w:firstLine="567"/>
      </w:pPr>
      <w:r>
        <w:t>5.ООО «Теплосети»;</w:t>
      </w:r>
    </w:p>
    <w:p w:rsidR="00037310" w:rsidRDefault="00037310" w:rsidP="002D42DC">
      <w:pPr>
        <w:ind w:firstLine="567"/>
      </w:pPr>
      <w:r>
        <w:t>6. МУП «Комплекс»;</w:t>
      </w:r>
    </w:p>
    <w:p w:rsidR="00037310" w:rsidRDefault="00037310" w:rsidP="002D42DC">
      <w:pPr>
        <w:ind w:firstLine="567"/>
      </w:pPr>
      <w:r>
        <w:t>7. ОАО «РЭУ».</w:t>
      </w: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10" w:name="_Toc427759759"/>
      <w:r w:rsidRPr="00F17638">
        <w:rPr>
          <w:rFonts w:ascii="Times New Roman" w:hAnsi="Times New Roman" w:cs="Times New Roman"/>
          <w:color w:val="auto"/>
          <w:sz w:val="28"/>
          <w:szCs w:val="28"/>
        </w:rPr>
        <w:t>2.2.  Направления развития централизованных систем водоснабжения</w:t>
      </w:r>
      <w:bookmarkEnd w:id="10"/>
    </w:p>
    <w:p w:rsidR="00037310" w:rsidRPr="00F17638" w:rsidRDefault="00037310" w:rsidP="008D4534">
      <w:pPr>
        <w:pStyle w:val="Heading3"/>
        <w:spacing w:after="240"/>
      </w:pPr>
      <w:bookmarkStart w:id="11" w:name="_Toc427759760"/>
      <w:r w:rsidRPr="00F17638">
        <w:t>2.2.1. Основные направления, принципы, задачи и целевые показатели развития централизованных систем водоснабжения</w:t>
      </w:r>
      <w:bookmarkEnd w:id="11"/>
    </w:p>
    <w:p w:rsidR="00037310" w:rsidRPr="00F17638" w:rsidRDefault="00037310" w:rsidP="008D4534">
      <w:pPr>
        <w:ind w:firstLine="567"/>
      </w:pPr>
      <w:r w:rsidRPr="00F17638">
        <w:t xml:space="preserve">Глава «Водоснабжение» схемы водоснабжения и водоотведения МО </w:t>
      </w:r>
      <w:r>
        <w:t xml:space="preserve">город Балашов </w:t>
      </w:r>
      <w:r w:rsidRPr="00F17638">
        <w:t>на период до 202</w:t>
      </w:r>
      <w:r>
        <w:t>5</w:t>
      </w:r>
      <w:r w:rsidRPr="00F17638">
        <w:t xml:space="preserve"> года разработана в целях реализации государственной политики в сфере водоснабжения, направленной на обеспечение охраны здоровья населения и улучшения качества жизни населения путем обеспечения бесперебойной подачи гарантированно безопасной питьевой воды потребителям с учетом развития и преобразования территорий муниципального образования.</w:t>
      </w:r>
    </w:p>
    <w:p w:rsidR="00037310" w:rsidRPr="00F17638" w:rsidRDefault="00037310" w:rsidP="008D4534">
      <w:pPr>
        <w:ind w:firstLine="567"/>
      </w:pPr>
      <w:r w:rsidRPr="00F17638">
        <w:t xml:space="preserve">Принципами развития централизованной системы водоснабжения МО </w:t>
      </w:r>
      <w:r>
        <w:t xml:space="preserve">город Балашов </w:t>
      </w:r>
      <w:r w:rsidRPr="00F17638">
        <w:t>являются:</w:t>
      </w:r>
    </w:p>
    <w:p w:rsidR="00037310" w:rsidRPr="00F17638" w:rsidRDefault="00037310" w:rsidP="008D4534">
      <w:pPr>
        <w:pStyle w:val="ListParagraph"/>
        <w:numPr>
          <w:ilvl w:val="0"/>
          <w:numId w:val="23"/>
        </w:numPr>
      </w:pPr>
      <w:r w:rsidRPr="00F17638">
        <w:t xml:space="preserve">постоянное улучшение качества предоставления услуг водоснабжения потребителям (абонентам); </w:t>
      </w:r>
    </w:p>
    <w:p w:rsidR="00037310" w:rsidRPr="00F17638" w:rsidRDefault="00037310" w:rsidP="008D4534">
      <w:pPr>
        <w:pStyle w:val="ListParagraph"/>
        <w:numPr>
          <w:ilvl w:val="0"/>
          <w:numId w:val="24"/>
        </w:numPr>
      </w:pPr>
      <w:r w:rsidRPr="00F17638">
        <w:t>удовлетворение потребности в обеспечении услугой водоснабжения новых объектов капитального строительства;</w:t>
      </w:r>
    </w:p>
    <w:p w:rsidR="00037310" w:rsidRPr="00F17638" w:rsidRDefault="00037310" w:rsidP="008D4534">
      <w:pPr>
        <w:pStyle w:val="ListParagraph"/>
        <w:numPr>
          <w:ilvl w:val="0"/>
          <w:numId w:val="25"/>
        </w:numPr>
      </w:pPr>
      <w:r w:rsidRPr="00F17638">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rsidR="00037310" w:rsidRPr="00F17638" w:rsidRDefault="00037310" w:rsidP="008D4534">
      <w:pPr>
        <w:ind w:firstLine="567"/>
      </w:pPr>
      <w:r w:rsidRPr="00F17638">
        <w:t>Основными задачами, решаемыми в разделе «Водоснабжение» схемы водоснабжения и водоотведения являются:</w:t>
      </w:r>
    </w:p>
    <w:p w:rsidR="00037310" w:rsidRPr="00F17638" w:rsidRDefault="00037310" w:rsidP="008D4534">
      <w:pPr>
        <w:pStyle w:val="ListParagraph"/>
        <w:numPr>
          <w:ilvl w:val="0"/>
          <w:numId w:val="26"/>
        </w:numPr>
      </w:pPr>
      <w:r w:rsidRPr="00F17638">
        <w:t>реконструкция и модернизация водопроводной сети с целью обеспечения качества воды, поставляемой потребителям, повышения надежности водоснабжения и снижения аварийности;</w:t>
      </w:r>
    </w:p>
    <w:p w:rsidR="00037310" w:rsidRPr="00F17638" w:rsidRDefault="00037310" w:rsidP="008D4534">
      <w:pPr>
        <w:pStyle w:val="ListParagraph"/>
        <w:numPr>
          <w:ilvl w:val="0"/>
          <w:numId w:val="26"/>
        </w:numPr>
      </w:pPr>
      <w:r w:rsidRPr="00F17638">
        <w:t>замена запорной арматуры на водопроводной сети, в том числе пожарных гидрантов, с целью обеспечения исправного технического состояния сети, бесперебойной подачи воды потребителям, в том числе на нужды пожаротушения;</w:t>
      </w:r>
    </w:p>
    <w:p w:rsidR="00037310" w:rsidRPr="00F17638" w:rsidRDefault="00037310" w:rsidP="008D4534">
      <w:pPr>
        <w:pStyle w:val="ListParagraph"/>
        <w:numPr>
          <w:ilvl w:val="0"/>
          <w:numId w:val="26"/>
        </w:numPr>
      </w:pPr>
      <w:r w:rsidRPr="00F17638">
        <w:t xml:space="preserve">строительство сетей и сооружений для водоснабжения осваиваемых и преобразуемых территорий, с целью обеспечения доступности услуг водоснабжения для всех жителей </w:t>
      </w:r>
      <w:r w:rsidRPr="00C92053">
        <w:t xml:space="preserve">МО </w:t>
      </w:r>
      <w:r>
        <w:t>город Балашов</w:t>
      </w:r>
      <w:r w:rsidRPr="00F17638">
        <w:t>;</w:t>
      </w:r>
    </w:p>
    <w:p w:rsidR="00037310" w:rsidRPr="00F17638" w:rsidRDefault="00037310" w:rsidP="008D4534">
      <w:pPr>
        <w:pStyle w:val="ListParagraph"/>
        <w:numPr>
          <w:ilvl w:val="0"/>
          <w:numId w:val="26"/>
        </w:numPr>
      </w:pPr>
      <w:r w:rsidRPr="00F17638">
        <w:t>привлечение инвестиций в модернизацию и техническое перевооружение объектов водоснабжения, повышение степени благоустройства зданий;</w:t>
      </w:r>
    </w:p>
    <w:p w:rsidR="00037310" w:rsidRPr="00F17638" w:rsidRDefault="00037310" w:rsidP="008D4534">
      <w:pPr>
        <w:pStyle w:val="ListParagraph"/>
        <w:numPr>
          <w:ilvl w:val="0"/>
          <w:numId w:val="26"/>
        </w:numPr>
      </w:pPr>
      <w:r w:rsidRPr="00F17638">
        <w:t>повышение эффективности управления объектами коммунальной инфраструктуры, снижение себестоимости жилищно-коммунальных услуг за счет оптимизации расходов, в том числе рационального использования водных ресурсов;</w:t>
      </w:r>
    </w:p>
    <w:p w:rsidR="00037310" w:rsidRPr="00F17638" w:rsidRDefault="00037310" w:rsidP="008D4534">
      <w:pPr>
        <w:pStyle w:val="ListParagraph"/>
        <w:numPr>
          <w:ilvl w:val="0"/>
          <w:numId w:val="26"/>
        </w:numPr>
      </w:pPr>
      <w:r w:rsidRPr="00F17638">
        <w:t>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w:t>
      </w:r>
    </w:p>
    <w:p w:rsidR="00037310" w:rsidRPr="00F17638" w:rsidRDefault="00037310" w:rsidP="008D4534">
      <w:pPr>
        <w:pStyle w:val="ListParagraph"/>
        <w:numPr>
          <w:ilvl w:val="0"/>
          <w:numId w:val="26"/>
        </w:numPr>
      </w:pPr>
      <w:r w:rsidRPr="00F17638">
        <w:t>улучшение обеспечения населения питьевой водой нормативного качества и в достаточном количестве, улучшение на этой основе здоровья человека.</w:t>
      </w:r>
    </w:p>
    <w:p w:rsidR="00037310" w:rsidRPr="00F17638" w:rsidRDefault="00037310" w:rsidP="008D4534">
      <w:pPr>
        <w:ind w:firstLine="567"/>
      </w:pPr>
      <w:r w:rsidRPr="00F17638">
        <w:t>Целевые показатели развития централизованных систем водоснабжения приведены в таб. 2.2.1.1.</w:t>
      </w:r>
      <w:r>
        <w:t>,</w:t>
      </w:r>
      <w:r w:rsidRPr="00845BC5">
        <w:t xml:space="preserve"> 2.2.1.</w:t>
      </w:r>
      <w:r>
        <w:t>2</w:t>
      </w:r>
      <w:r w:rsidRPr="00845BC5">
        <w:t>.</w:t>
      </w:r>
    </w:p>
    <w:p w:rsidR="00037310" w:rsidRDefault="00037310" w:rsidP="008D4534">
      <w:pPr>
        <w:spacing w:after="200"/>
        <w:jc w:val="left"/>
      </w:pPr>
      <w:bookmarkStart w:id="12" w:name="таб211"/>
      <w:r>
        <w:br w:type="page"/>
      </w:r>
    </w:p>
    <w:p w:rsidR="00037310" w:rsidRPr="00F17638" w:rsidRDefault="00037310" w:rsidP="008D4534">
      <w:pPr>
        <w:ind w:firstLine="709"/>
        <w:jc w:val="right"/>
      </w:pPr>
      <w:r w:rsidRPr="00F17638">
        <w:t>Таб. 2.2.1.1. Целевые показатели</w:t>
      </w:r>
      <w:r>
        <w:t xml:space="preserve"> </w:t>
      </w:r>
      <w:r w:rsidRPr="00845BC5">
        <w:rPr>
          <w:b/>
          <w:bCs/>
        </w:rPr>
        <w:t>МУП «БЖКХ»</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35"/>
        <w:gridCol w:w="5177"/>
        <w:gridCol w:w="1667"/>
      </w:tblGrid>
      <w:tr w:rsidR="00037310" w:rsidRPr="00882870">
        <w:trPr>
          <w:trHeight w:val="960"/>
          <w:tblHeader/>
        </w:trPr>
        <w:tc>
          <w:tcPr>
            <w:tcW w:w="1671" w:type="pct"/>
            <w:vAlign w:val="center"/>
          </w:tcPr>
          <w:bookmarkEnd w:id="12"/>
          <w:p w:rsidR="00037310" w:rsidRPr="00882870" w:rsidRDefault="00037310" w:rsidP="008D4534">
            <w:pPr>
              <w:spacing w:line="240" w:lineRule="auto"/>
              <w:jc w:val="center"/>
              <w:rPr>
                <w:b/>
                <w:bCs/>
              </w:rPr>
            </w:pPr>
            <w:r w:rsidRPr="00882870">
              <w:rPr>
                <w:b/>
                <w:bCs/>
              </w:rPr>
              <w:t>Группа</w:t>
            </w:r>
          </w:p>
        </w:tc>
        <w:tc>
          <w:tcPr>
            <w:tcW w:w="2518" w:type="pct"/>
            <w:noWrap/>
            <w:vAlign w:val="center"/>
          </w:tcPr>
          <w:p w:rsidR="00037310" w:rsidRPr="00882870" w:rsidRDefault="00037310" w:rsidP="008D4534">
            <w:pPr>
              <w:spacing w:line="240" w:lineRule="auto"/>
              <w:jc w:val="center"/>
              <w:rPr>
                <w:b/>
                <w:bCs/>
              </w:rPr>
            </w:pPr>
            <w:r w:rsidRPr="00882870">
              <w:rPr>
                <w:b/>
                <w:bCs/>
              </w:rPr>
              <w:t>Целевые индикаторы</w:t>
            </w:r>
          </w:p>
        </w:tc>
        <w:tc>
          <w:tcPr>
            <w:tcW w:w="811" w:type="pct"/>
            <w:vAlign w:val="center"/>
          </w:tcPr>
          <w:p w:rsidR="00037310" w:rsidRPr="00882870" w:rsidRDefault="00037310" w:rsidP="008D4534">
            <w:pPr>
              <w:spacing w:line="240" w:lineRule="auto"/>
              <w:jc w:val="center"/>
              <w:rPr>
                <w:b/>
                <w:bCs/>
              </w:rPr>
            </w:pPr>
            <w:r w:rsidRPr="00882870">
              <w:rPr>
                <w:b/>
                <w:bCs/>
              </w:rPr>
              <w:t>Базовый показатель на 2013 год</w:t>
            </w:r>
          </w:p>
        </w:tc>
      </w:tr>
      <w:tr w:rsidR="00037310" w:rsidRPr="00882870">
        <w:trPr>
          <w:trHeight w:val="1275"/>
        </w:trPr>
        <w:tc>
          <w:tcPr>
            <w:tcW w:w="1671" w:type="pct"/>
            <w:vMerge w:val="restart"/>
            <w:vAlign w:val="center"/>
          </w:tcPr>
          <w:p w:rsidR="00037310" w:rsidRPr="00882870" w:rsidRDefault="00037310" w:rsidP="008D4534">
            <w:pPr>
              <w:spacing w:line="240" w:lineRule="auto"/>
            </w:pPr>
            <w:r w:rsidRPr="00882870">
              <w:t>1. Показатели качества воды</w:t>
            </w:r>
          </w:p>
        </w:tc>
        <w:tc>
          <w:tcPr>
            <w:tcW w:w="2518" w:type="pct"/>
            <w:vAlign w:val="center"/>
          </w:tcPr>
          <w:p w:rsidR="00037310" w:rsidRPr="00882870" w:rsidRDefault="00037310" w:rsidP="008D4534">
            <w:pPr>
              <w:spacing w:line="240" w:lineRule="auto"/>
            </w:pPr>
            <w:r w:rsidRPr="00882870">
              <w:t>1. Удельный вес проб воды у потребителя, которые не отвечают гигиеническим нормативам по санитарно-химическим показателям</w:t>
            </w:r>
          </w:p>
        </w:tc>
        <w:tc>
          <w:tcPr>
            <w:tcW w:w="811" w:type="pct"/>
            <w:noWrap/>
            <w:vAlign w:val="center"/>
          </w:tcPr>
          <w:p w:rsidR="00037310" w:rsidRPr="00882870" w:rsidRDefault="00037310" w:rsidP="008D4534">
            <w:pPr>
              <w:spacing w:line="240" w:lineRule="auto"/>
              <w:jc w:val="center"/>
            </w:pPr>
            <w:r w:rsidRPr="00882870">
              <w:t>0%</w:t>
            </w:r>
          </w:p>
        </w:tc>
      </w:tr>
      <w:tr w:rsidR="00037310" w:rsidRPr="00882870">
        <w:trPr>
          <w:trHeight w:val="1275"/>
        </w:trPr>
        <w:tc>
          <w:tcPr>
            <w:tcW w:w="1671" w:type="pct"/>
            <w:vMerge/>
            <w:vAlign w:val="center"/>
          </w:tcPr>
          <w:p w:rsidR="00037310" w:rsidRPr="00882870" w:rsidRDefault="00037310" w:rsidP="008D4534">
            <w:pPr>
              <w:spacing w:line="240" w:lineRule="auto"/>
            </w:pPr>
          </w:p>
        </w:tc>
        <w:tc>
          <w:tcPr>
            <w:tcW w:w="2518" w:type="pct"/>
            <w:vAlign w:val="center"/>
          </w:tcPr>
          <w:p w:rsidR="00037310" w:rsidRPr="00882870" w:rsidRDefault="00037310" w:rsidP="008D4534">
            <w:pPr>
              <w:spacing w:line="240" w:lineRule="auto"/>
            </w:pPr>
            <w:r w:rsidRPr="00882870">
              <w:t>2. Удельный вес проб воды у потребителя, которые не отвечают гигиеническим нормативам по микробиологическим показателям</w:t>
            </w:r>
          </w:p>
        </w:tc>
        <w:tc>
          <w:tcPr>
            <w:tcW w:w="811" w:type="pct"/>
            <w:noWrap/>
            <w:vAlign w:val="center"/>
          </w:tcPr>
          <w:p w:rsidR="00037310" w:rsidRPr="00882870" w:rsidRDefault="00037310" w:rsidP="008D4534">
            <w:pPr>
              <w:spacing w:line="240" w:lineRule="auto"/>
              <w:jc w:val="center"/>
            </w:pPr>
            <w:r w:rsidRPr="00882870">
              <w:t>0%</w:t>
            </w:r>
          </w:p>
        </w:tc>
      </w:tr>
      <w:tr w:rsidR="00037310" w:rsidRPr="00882870">
        <w:trPr>
          <w:trHeight w:val="645"/>
        </w:trPr>
        <w:tc>
          <w:tcPr>
            <w:tcW w:w="1671" w:type="pct"/>
            <w:vMerge w:val="restart"/>
            <w:vAlign w:val="center"/>
          </w:tcPr>
          <w:p w:rsidR="00037310" w:rsidRPr="00882870" w:rsidRDefault="00037310" w:rsidP="008D4534">
            <w:pPr>
              <w:spacing w:line="240" w:lineRule="auto"/>
            </w:pPr>
            <w:r w:rsidRPr="00882870">
              <w:t>2. Показатели надежности и бесперебойности водоснабжения</w:t>
            </w:r>
          </w:p>
        </w:tc>
        <w:tc>
          <w:tcPr>
            <w:tcW w:w="2518" w:type="pct"/>
            <w:vAlign w:val="center"/>
          </w:tcPr>
          <w:p w:rsidR="00037310" w:rsidRPr="00882870" w:rsidRDefault="00037310" w:rsidP="008D4534">
            <w:pPr>
              <w:spacing w:line="240" w:lineRule="auto"/>
            </w:pPr>
            <w:r w:rsidRPr="00882870">
              <w:t>1. Водопроводные сети, нуждающиеся в замене</w:t>
            </w:r>
          </w:p>
        </w:tc>
        <w:tc>
          <w:tcPr>
            <w:tcW w:w="811" w:type="pct"/>
            <w:vAlign w:val="center"/>
          </w:tcPr>
          <w:p w:rsidR="00037310" w:rsidRPr="00882870" w:rsidRDefault="00037310" w:rsidP="008D4534">
            <w:pPr>
              <w:spacing w:line="240" w:lineRule="auto"/>
              <w:jc w:val="center"/>
            </w:pPr>
            <w:r w:rsidRPr="00882870">
              <w:t>475,7 км</w:t>
            </w:r>
          </w:p>
        </w:tc>
      </w:tr>
      <w:tr w:rsidR="00037310" w:rsidRPr="00882870">
        <w:trPr>
          <w:trHeight w:val="645"/>
        </w:trPr>
        <w:tc>
          <w:tcPr>
            <w:tcW w:w="1671" w:type="pct"/>
            <w:vMerge/>
            <w:vAlign w:val="center"/>
          </w:tcPr>
          <w:p w:rsidR="00037310" w:rsidRPr="00882870" w:rsidRDefault="00037310" w:rsidP="008D4534">
            <w:pPr>
              <w:spacing w:line="240" w:lineRule="auto"/>
            </w:pPr>
          </w:p>
        </w:tc>
        <w:tc>
          <w:tcPr>
            <w:tcW w:w="2518" w:type="pct"/>
            <w:vAlign w:val="center"/>
          </w:tcPr>
          <w:p w:rsidR="00037310" w:rsidRPr="00882870" w:rsidRDefault="00037310" w:rsidP="008D4534">
            <w:pPr>
              <w:spacing w:line="240" w:lineRule="auto"/>
            </w:pPr>
            <w:r w:rsidRPr="00882870">
              <w:t>2. Аварийность на сетях водопровода (ед./км)</w:t>
            </w:r>
          </w:p>
        </w:tc>
        <w:tc>
          <w:tcPr>
            <w:tcW w:w="811" w:type="pct"/>
            <w:noWrap/>
            <w:vAlign w:val="center"/>
          </w:tcPr>
          <w:p w:rsidR="00037310" w:rsidRPr="00882870" w:rsidRDefault="00037310" w:rsidP="008D4534">
            <w:pPr>
              <w:spacing w:line="240" w:lineRule="auto"/>
              <w:jc w:val="center"/>
            </w:pPr>
            <w:r w:rsidRPr="00882870">
              <w:t>0,037 ед./км</w:t>
            </w:r>
          </w:p>
        </w:tc>
      </w:tr>
      <w:tr w:rsidR="00037310" w:rsidRPr="00882870">
        <w:trPr>
          <w:trHeight w:val="645"/>
        </w:trPr>
        <w:tc>
          <w:tcPr>
            <w:tcW w:w="1671" w:type="pct"/>
            <w:vMerge/>
            <w:vAlign w:val="center"/>
          </w:tcPr>
          <w:p w:rsidR="00037310" w:rsidRPr="00882870" w:rsidRDefault="00037310" w:rsidP="008D4534">
            <w:pPr>
              <w:spacing w:line="240" w:lineRule="auto"/>
            </w:pPr>
          </w:p>
        </w:tc>
        <w:tc>
          <w:tcPr>
            <w:tcW w:w="2518" w:type="pct"/>
            <w:vAlign w:val="center"/>
          </w:tcPr>
          <w:p w:rsidR="00037310" w:rsidRPr="00882870" w:rsidRDefault="00037310" w:rsidP="008D4534">
            <w:pPr>
              <w:spacing w:line="240" w:lineRule="auto"/>
            </w:pPr>
            <w:r w:rsidRPr="00882870">
              <w:t>3. Износ водопроводных сетей (в процентах от общей протяженности сетей)</w:t>
            </w:r>
          </w:p>
        </w:tc>
        <w:tc>
          <w:tcPr>
            <w:tcW w:w="811" w:type="pct"/>
            <w:vAlign w:val="center"/>
          </w:tcPr>
          <w:p w:rsidR="00037310" w:rsidRPr="00882870" w:rsidRDefault="00037310" w:rsidP="00756779">
            <w:pPr>
              <w:spacing w:line="240" w:lineRule="auto"/>
              <w:jc w:val="center"/>
            </w:pPr>
            <w:r w:rsidRPr="00882870">
              <w:t>89</w:t>
            </w:r>
            <w:r w:rsidRPr="00882870">
              <w:rPr>
                <w:color w:val="FF0000"/>
              </w:rPr>
              <w:t xml:space="preserve"> </w:t>
            </w:r>
            <w:r w:rsidRPr="00882870">
              <w:t>%,</w:t>
            </w:r>
          </w:p>
        </w:tc>
      </w:tr>
      <w:tr w:rsidR="00037310" w:rsidRPr="00882870">
        <w:trPr>
          <w:trHeight w:val="645"/>
        </w:trPr>
        <w:tc>
          <w:tcPr>
            <w:tcW w:w="1671" w:type="pct"/>
            <w:vMerge w:val="restart"/>
            <w:vAlign w:val="center"/>
          </w:tcPr>
          <w:p w:rsidR="00037310" w:rsidRPr="00882870" w:rsidRDefault="00037310" w:rsidP="008D4534">
            <w:pPr>
              <w:spacing w:line="240" w:lineRule="auto"/>
            </w:pPr>
            <w:r w:rsidRPr="00882870">
              <w:t>3. Показатели качества обслуживания абонентов</w:t>
            </w:r>
          </w:p>
        </w:tc>
        <w:tc>
          <w:tcPr>
            <w:tcW w:w="2518" w:type="pct"/>
            <w:vAlign w:val="center"/>
          </w:tcPr>
          <w:p w:rsidR="00037310" w:rsidRPr="00882870" w:rsidRDefault="00037310" w:rsidP="008D4534">
            <w:pPr>
              <w:spacing w:line="240" w:lineRule="auto"/>
            </w:pPr>
            <w:r w:rsidRPr="00882870">
              <w:t>1. Количество жалоб абонентов на качество питьевой воды (в единицах)</w:t>
            </w:r>
          </w:p>
        </w:tc>
        <w:tc>
          <w:tcPr>
            <w:tcW w:w="811" w:type="pct"/>
            <w:noWrap/>
            <w:vAlign w:val="center"/>
          </w:tcPr>
          <w:p w:rsidR="00037310" w:rsidRPr="00882870" w:rsidRDefault="00037310" w:rsidP="008D4534">
            <w:pPr>
              <w:spacing w:line="240" w:lineRule="auto"/>
              <w:jc w:val="center"/>
            </w:pPr>
            <w:r w:rsidRPr="00882870">
              <w:t>0</w:t>
            </w:r>
          </w:p>
        </w:tc>
      </w:tr>
      <w:tr w:rsidR="00037310" w:rsidRPr="00882870">
        <w:trPr>
          <w:trHeight w:val="1275"/>
        </w:trPr>
        <w:tc>
          <w:tcPr>
            <w:tcW w:w="1671" w:type="pct"/>
            <w:vMerge/>
            <w:vAlign w:val="center"/>
          </w:tcPr>
          <w:p w:rsidR="00037310" w:rsidRPr="00882870" w:rsidRDefault="00037310" w:rsidP="008D4534">
            <w:pPr>
              <w:spacing w:line="240" w:lineRule="auto"/>
            </w:pPr>
          </w:p>
        </w:tc>
        <w:tc>
          <w:tcPr>
            <w:tcW w:w="2518" w:type="pct"/>
            <w:vAlign w:val="center"/>
          </w:tcPr>
          <w:p w:rsidR="00037310" w:rsidRPr="00882870" w:rsidRDefault="00037310" w:rsidP="008D4534">
            <w:pPr>
              <w:spacing w:line="240" w:lineRule="auto"/>
            </w:pPr>
            <w:r w:rsidRPr="00882870">
              <w:t>2. Обеспеченность населения централизованным водоснабжением (в процентах от численности населения)</w:t>
            </w:r>
          </w:p>
        </w:tc>
        <w:tc>
          <w:tcPr>
            <w:tcW w:w="811" w:type="pct"/>
            <w:noWrap/>
            <w:vAlign w:val="center"/>
          </w:tcPr>
          <w:p w:rsidR="00037310" w:rsidRPr="00882870" w:rsidRDefault="00037310" w:rsidP="00756779">
            <w:pPr>
              <w:spacing w:line="240" w:lineRule="auto"/>
              <w:jc w:val="center"/>
            </w:pPr>
            <w:r w:rsidRPr="00882870">
              <w:t>75,9 %</w:t>
            </w:r>
          </w:p>
        </w:tc>
      </w:tr>
      <w:tr w:rsidR="00037310" w:rsidRPr="00882870">
        <w:trPr>
          <w:trHeight w:val="1275"/>
        </w:trPr>
        <w:tc>
          <w:tcPr>
            <w:tcW w:w="1671" w:type="pct"/>
            <w:vMerge/>
            <w:vAlign w:val="center"/>
          </w:tcPr>
          <w:p w:rsidR="00037310" w:rsidRPr="00882870" w:rsidRDefault="00037310" w:rsidP="008D4534">
            <w:pPr>
              <w:spacing w:line="240" w:lineRule="auto"/>
            </w:pPr>
          </w:p>
        </w:tc>
        <w:tc>
          <w:tcPr>
            <w:tcW w:w="2518" w:type="pct"/>
            <w:vAlign w:val="center"/>
          </w:tcPr>
          <w:p w:rsidR="00037310" w:rsidRPr="00882870" w:rsidRDefault="00037310" w:rsidP="008D4534">
            <w:pPr>
              <w:spacing w:line="240" w:lineRule="auto"/>
            </w:pPr>
            <w:r w:rsidRPr="00882870">
              <w:t>3. Охват абонентов приборами учета (доля абонентов с приборами учета по отношению к общему числу абонентов, в процентах):</w:t>
            </w:r>
          </w:p>
        </w:tc>
        <w:tc>
          <w:tcPr>
            <w:tcW w:w="811" w:type="pct"/>
            <w:noWrap/>
            <w:vAlign w:val="center"/>
          </w:tcPr>
          <w:p w:rsidR="00037310" w:rsidRPr="00882870" w:rsidRDefault="00037310" w:rsidP="008D4534">
            <w:pPr>
              <w:spacing w:line="240" w:lineRule="auto"/>
              <w:jc w:val="center"/>
            </w:pPr>
          </w:p>
        </w:tc>
      </w:tr>
      <w:tr w:rsidR="00037310" w:rsidRPr="00882870">
        <w:trPr>
          <w:trHeight w:val="330"/>
        </w:trPr>
        <w:tc>
          <w:tcPr>
            <w:tcW w:w="1671" w:type="pct"/>
            <w:vMerge/>
            <w:vAlign w:val="center"/>
          </w:tcPr>
          <w:p w:rsidR="00037310" w:rsidRPr="00882870" w:rsidRDefault="00037310" w:rsidP="008D4534">
            <w:pPr>
              <w:spacing w:line="240" w:lineRule="auto"/>
            </w:pPr>
          </w:p>
        </w:tc>
        <w:tc>
          <w:tcPr>
            <w:tcW w:w="2518" w:type="pct"/>
            <w:noWrap/>
            <w:vAlign w:val="center"/>
          </w:tcPr>
          <w:p w:rsidR="00037310" w:rsidRPr="00882870" w:rsidRDefault="00037310" w:rsidP="008D4534">
            <w:pPr>
              <w:spacing w:line="240" w:lineRule="auto"/>
            </w:pPr>
            <w:r w:rsidRPr="00882870">
              <w:t>население</w:t>
            </w:r>
          </w:p>
        </w:tc>
        <w:tc>
          <w:tcPr>
            <w:tcW w:w="811" w:type="pct"/>
            <w:noWrap/>
            <w:vAlign w:val="center"/>
          </w:tcPr>
          <w:p w:rsidR="00037310" w:rsidRPr="00882870" w:rsidRDefault="00037310" w:rsidP="008D4534">
            <w:pPr>
              <w:spacing w:line="240" w:lineRule="auto"/>
              <w:jc w:val="center"/>
            </w:pPr>
            <w:r w:rsidRPr="00882870">
              <w:t>51,8 %</w:t>
            </w:r>
          </w:p>
        </w:tc>
      </w:tr>
      <w:tr w:rsidR="00037310" w:rsidRPr="00882870">
        <w:trPr>
          <w:trHeight w:val="330"/>
        </w:trPr>
        <w:tc>
          <w:tcPr>
            <w:tcW w:w="1671" w:type="pct"/>
            <w:vMerge/>
            <w:vAlign w:val="center"/>
          </w:tcPr>
          <w:p w:rsidR="00037310" w:rsidRPr="00882870" w:rsidRDefault="00037310" w:rsidP="008D4534">
            <w:pPr>
              <w:spacing w:line="240" w:lineRule="auto"/>
            </w:pPr>
          </w:p>
        </w:tc>
        <w:tc>
          <w:tcPr>
            <w:tcW w:w="2518" w:type="pct"/>
            <w:noWrap/>
            <w:vAlign w:val="center"/>
          </w:tcPr>
          <w:p w:rsidR="00037310" w:rsidRPr="00882870" w:rsidRDefault="00037310" w:rsidP="008D4534">
            <w:pPr>
              <w:spacing w:line="240" w:lineRule="auto"/>
            </w:pPr>
            <w:r w:rsidRPr="00882870">
              <w:t>промышленные объекты</w:t>
            </w:r>
          </w:p>
        </w:tc>
        <w:tc>
          <w:tcPr>
            <w:tcW w:w="811" w:type="pct"/>
            <w:vMerge w:val="restart"/>
            <w:noWrap/>
            <w:vAlign w:val="center"/>
          </w:tcPr>
          <w:p w:rsidR="00037310" w:rsidRPr="00882870" w:rsidRDefault="00037310" w:rsidP="008D4534">
            <w:pPr>
              <w:spacing w:line="240" w:lineRule="auto"/>
              <w:jc w:val="center"/>
            </w:pPr>
            <w:r w:rsidRPr="00882870">
              <w:t>72,6 %</w:t>
            </w:r>
          </w:p>
        </w:tc>
      </w:tr>
      <w:tr w:rsidR="00037310" w:rsidRPr="00882870">
        <w:trPr>
          <w:trHeight w:val="645"/>
        </w:trPr>
        <w:tc>
          <w:tcPr>
            <w:tcW w:w="1671" w:type="pct"/>
            <w:vMerge/>
            <w:vAlign w:val="center"/>
          </w:tcPr>
          <w:p w:rsidR="00037310" w:rsidRPr="00882870" w:rsidRDefault="00037310" w:rsidP="008D4534">
            <w:pPr>
              <w:spacing w:line="240" w:lineRule="auto"/>
            </w:pPr>
          </w:p>
        </w:tc>
        <w:tc>
          <w:tcPr>
            <w:tcW w:w="2518" w:type="pct"/>
            <w:vAlign w:val="center"/>
          </w:tcPr>
          <w:p w:rsidR="00037310" w:rsidRPr="00882870" w:rsidRDefault="00037310" w:rsidP="008D4534">
            <w:pPr>
              <w:spacing w:line="240" w:lineRule="auto"/>
            </w:pPr>
            <w:r w:rsidRPr="00882870">
              <w:t>объекты социально-культурного и бытового назначения</w:t>
            </w:r>
          </w:p>
        </w:tc>
        <w:tc>
          <w:tcPr>
            <w:tcW w:w="811" w:type="pct"/>
            <w:vMerge/>
            <w:noWrap/>
            <w:vAlign w:val="center"/>
          </w:tcPr>
          <w:p w:rsidR="00037310" w:rsidRPr="00882870" w:rsidRDefault="00037310" w:rsidP="008D4534">
            <w:pPr>
              <w:spacing w:line="240" w:lineRule="auto"/>
              <w:jc w:val="center"/>
            </w:pPr>
          </w:p>
        </w:tc>
      </w:tr>
      <w:tr w:rsidR="00037310" w:rsidRPr="00882870">
        <w:trPr>
          <w:trHeight w:val="1636"/>
        </w:trPr>
        <w:tc>
          <w:tcPr>
            <w:tcW w:w="1671" w:type="pct"/>
            <w:vAlign w:val="center"/>
          </w:tcPr>
          <w:p w:rsidR="00037310" w:rsidRPr="00882870" w:rsidRDefault="00037310" w:rsidP="008D4534">
            <w:pPr>
              <w:spacing w:line="240" w:lineRule="auto"/>
            </w:pPr>
            <w:r w:rsidRPr="00882870">
              <w:t>5. Показатели эффективности использования ресурсов, в том числе сокращения потерь воды при транспортировке</w:t>
            </w:r>
          </w:p>
        </w:tc>
        <w:tc>
          <w:tcPr>
            <w:tcW w:w="2518" w:type="pct"/>
            <w:vAlign w:val="center"/>
          </w:tcPr>
          <w:p w:rsidR="00037310" w:rsidRPr="00882870" w:rsidRDefault="00037310" w:rsidP="008D4534">
            <w:pPr>
              <w:spacing w:line="240" w:lineRule="auto"/>
            </w:pPr>
            <w:r w:rsidRPr="00882870">
              <w:t>1. Потери воды при транспортировке.</w:t>
            </w:r>
          </w:p>
        </w:tc>
        <w:tc>
          <w:tcPr>
            <w:tcW w:w="811" w:type="pct"/>
            <w:noWrap/>
            <w:vAlign w:val="center"/>
          </w:tcPr>
          <w:p w:rsidR="00037310" w:rsidRPr="00882870" w:rsidRDefault="00037310" w:rsidP="008D4534">
            <w:pPr>
              <w:spacing w:line="240" w:lineRule="auto"/>
              <w:jc w:val="center"/>
            </w:pPr>
            <w:r w:rsidRPr="00882870">
              <w:t>7,11 %</w:t>
            </w:r>
          </w:p>
        </w:tc>
      </w:tr>
      <w:tr w:rsidR="00037310" w:rsidRPr="00882870">
        <w:trPr>
          <w:trHeight w:val="2535"/>
        </w:trPr>
        <w:tc>
          <w:tcPr>
            <w:tcW w:w="1671" w:type="pct"/>
            <w:vAlign w:val="center"/>
          </w:tcPr>
          <w:p w:rsidR="00037310" w:rsidRPr="00882870" w:rsidRDefault="00037310" w:rsidP="008D4534">
            <w:pPr>
              <w:spacing w:line="240" w:lineRule="auto"/>
            </w:pPr>
            <w:r w:rsidRPr="00882870">
              <w:t>6. Соотношение цены и эффективности (улучшения качества воды или качества очистки сточных вод) реализации мероприятий инвестиционной программы</w:t>
            </w:r>
          </w:p>
        </w:tc>
        <w:tc>
          <w:tcPr>
            <w:tcW w:w="2518" w:type="pct"/>
            <w:vAlign w:val="center"/>
          </w:tcPr>
          <w:p w:rsidR="00037310" w:rsidRPr="00882870" w:rsidRDefault="00037310" w:rsidP="008D4534">
            <w:pPr>
              <w:spacing w:line="240" w:lineRule="auto"/>
            </w:pPr>
            <w:r w:rsidRPr="00882870">
              <w:t>1. Доля расходов на оплату услуг в совокупном доходе населения (в процентах)</w:t>
            </w:r>
          </w:p>
        </w:tc>
        <w:tc>
          <w:tcPr>
            <w:tcW w:w="811" w:type="pct"/>
            <w:noWrap/>
            <w:vAlign w:val="center"/>
          </w:tcPr>
          <w:p w:rsidR="00037310" w:rsidRPr="00882870" w:rsidRDefault="00037310" w:rsidP="008D4534">
            <w:pPr>
              <w:spacing w:line="240" w:lineRule="auto"/>
              <w:jc w:val="center"/>
            </w:pPr>
            <w:r w:rsidRPr="00882870">
              <w:t>10 %</w:t>
            </w:r>
          </w:p>
        </w:tc>
      </w:tr>
      <w:tr w:rsidR="00037310" w:rsidRPr="00882870">
        <w:trPr>
          <w:trHeight w:val="960"/>
        </w:trPr>
        <w:tc>
          <w:tcPr>
            <w:tcW w:w="1671" w:type="pct"/>
            <w:vAlign w:val="center"/>
          </w:tcPr>
          <w:p w:rsidR="00037310" w:rsidRPr="00882870" w:rsidRDefault="00037310" w:rsidP="008D4534">
            <w:pPr>
              <w:spacing w:line="240" w:lineRule="auto"/>
            </w:pPr>
            <w:r w:rsidRPr="00882870">
              <w:t>7. Иные показатели</w:t>
            </w:r>
          </w:p>
        </w:tc>
        <w:tc>
          <w:tcPr>
            <w:tcW w:w="2518" w:type="pct"/>
            <w:vAlign w:val="center"/>
          </w:tcPr>
          <w:p w:rsidR="00037310" w:rsidRPr="00882870" w:rsidRDefault="00037310" w:rsidP="008D4534">
            <w:pPr>
              <w:spacing w:line="240" w:lineRule="auto"/>
            </w:pPr>
            <w:r w:rsidRPr="00882870">
              <w:t>1. Удельное энергопотребление на водоподготовку и подачу 1 м3 питьевой воды</w:t>
            </w:r>
          </w:p>
        </w:tc>
        <w:tc>
          <w:tcPr>
            <w:tcW w:w="811" w:type="pct"/>
            <w:vAlign w:val="center"/>
          </w:tcPr>
          <w:p w:rsidR="00037310" w:rsidRPr="00882870" w:rsidRDefault="00037310" w:rsidP="008D4534">
            <w:pPr>
              <w:spacing w:line="240" w:lineRule="auto"/>
              <w:jc w:val="center"/>
            </w:pPr>
            <w:r w:rsidRPr="00882870">
              <w:t>1,4 кВтч/м</w:t>
            </w:r>
            <w:r w:rsidRPr="00882870">
              <w:rPr>
                <w:vertAlign w:val="superscript"/>
              </w:rPr>
              <w:t>3</w:t>
            </w:r>
          </w:p>
        </w:tc>
      </w:tr>
    </w:tbl>
    <w:p w:rsidR="00037310" w:rsidRPr="00F17638" w:rsidRDefault="00037310" w:rsidP="00754556">
      <w:pPr>
        <w:spacing w:before="200" w:after="200"/>
        <w:ind w:firstLine="709"/>
        <w:jc w:val="right"/>
      </w:pPr>
      <w:r w:rsidRPr="00F17638">
        <w:t>Таб. 2.2.1.</w:t>
      </w:r>
      <w:r>
        <w:t>2</w:t>
      </w:r>
      <w:r w:rsidRPr="00F17638">
        <w:t>. Целевые показатели</w:t>
      </w:r>
      <w:r>
        <w:t xml:space="preserve"> </w:t>
      </w:r>
      <w:r w:rsidRPr="00845BC5">
        <w:rPr>
          <w:b/>
          <w:bCs/>
        </w:rPr>
        <w:t>ООО «Балтекс-Плюс»</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35"/>
        <w:gridCol w:w="5177"/>
        <w:gridCol w:w="1667"/>
      </w:tblGrid>
      <w:tr w:rsidR="00037310" w:rsidRPr="00882870">
        <w:trPr>
          <w:trHeight w:val="960"/>
          <w:tblHeader/>
        </w:trPr>
        <w:tc>
          <w:tcPr>
            <w:tcW w:w="1671" w:type="pct"/>
            <w:vAlign w:val="center"/>
          </w:tcPr>
          <w:p w:rsidR="00037310" w:rsidRPr="00882870" w:rsidRDefault="00037310" w:rsidP="00746CFC">
            <w:pPr>
              <w:spacing w:line="240" w:lineRule="auto"/>
              <w:jc w:val="center"/>
              <w:rPr>
                <w:b/>
                <w:bCs/>
              </w:rPr>
            </w:pPr>
            <w:r w:rsidRPr="00882870">
              <w:rPr>
                <w:b/>
                <w:bCs/>
              </w:rPr>
              <w:t>Группа</w:t>
            </w:r>
          </w:p>
        </w:tc>
        <w:tc>
          <w:tcPr>
            <w:tcW w:w="2518" w:type="pct"/>
            <w:noWrap/>
            <w:vAlign w:val="center"/>
          </w:tcPr>
          <w:p w:rsidR="00037310" w:rsidRPr="00882870" w:rsidRDefault="00037310" w:rsidP="00746CFC">
            <w:pPr>
              <w:spacing w:line="240" w:lineRule="auto"/>
              <w:jc w:val="center"/>
              <w:rPr>
                <w:b/>
                <w:bCs/>
              </w:rPr>
            </w:pPr>
            <w:r w:rsidRPr="00882870">
              <w:rPr>
                <w:b/>
                <w:bCs/>
              </w:rPr>
              <w:t>Целевые индикаторы</w:t>
            </w:r>
          </w:p>
        </w:tc>
        <w:tc>
          <w:tcPr>
            <w:tcW w:w="811" w:type="pct"/>
            <w:vAlign w:val="center"/>
          </w:tcPr>
          <w:p w:rsidR="00037310" w:rsidRPr="00882870" w:rsidRDefault="00037310" w:rsidP="00746CFC">
            <w:pPr>
              <w:spacing w:line="240" w:lineRule="auto"/>
              <w:jc w:val="center"/>
              <w:rPr>
                <w:b/>
                <w:bCs/>
              </w:rPr>
            </w:pPr>
            <w:r w:rsidRPr="00882870">
              <w:rPr>
                <w:b/>
                <w:bCs/>
              </w:rPr>
              <w:t>Базовый показатель на 2013 год</w:t>
            </w:r>
          </w:p>
        </w:tc>
      </w:tr>
      <w:tr w:rsidR="00037310" w:rsidRPr="00882870">
        <w:trPr>
          <w:trHeight w:val="1275"/>
        </w:trPr>
        <w:tc>
          <w:tcPr>
            <w:tcW w:w="1671" w:type="pct"/>
            <w:vMerge w:val="restart"/>
            <w:vAlign w:val="center"/>
          </w:tcPr>
          <w:p w:rsidR="00037310" w:rsidRPr="00882870" w:rsidRDefault="00037310" w:rsidP="00746CFC">
            <w:pPr>
              <w:spacing w:line="240" w:lineRule="auto"/>
            </w:pPr>
            <w:r w:rsidRPr="00882870">
              <w:t>1. Показатели качества воды</w:t>
            </w:r>
          </w:p>
        </w:tc>
        <w:tc>
          <w:tcPr>
            <w:tcW w:w="2518" w:type="pct"/>
            <w:vAlign w:val="center"/>
          </w:tcPr>
          <w:p w:rsidR="00037310" w:rsidRPr="00882870" w:rsidRDefault="00037310" w:rsidP="00746CFC">
            <w:pPr>
              <w:spacing w:line="240" w:lineRule="auto"/>
            </w:pPr>
            <w:r w:rsidRPr="00882870">
              <w:t>1. Удельный вес проб воды у потребителя, которые не отвечают гигиеническим нормативам по санитарно-химическим показателям</w:t>
            </w:r>
          </w:p>
        </w:tc>
        <w:tc>
          <w:tcPr>
            <w:tcW w:w="811" w:type="pct"/>
            <w:noWrap/>
            <w:vAlign w:val="center"/>
          </w:tcPr>
          <w:p w:rsidR="00037310" w:rsidRPr="00882870" w:rsidRDefault="00037310" w:rsidP="00746CFC">
            <w:pPr>
              <w:spacing w:line="240" w:lineRule="auto"/>
              <w:jc w:val="center"/>
            </w:pPr>
            <w:r w:rsidRPr="00882870">
              <w:t>0%</w:t>
            </w:r>
          </w:p>
        </w:tc>
      </w:tr>
      <w:tr w:rsidR="00037310" w:rsidRPr="00882870">
        <w:trPr>
          <w:trHeight w:val="1275"/>
        </w:trPr>
        <w:tc>
          <w:tcPr>
            <w:tcW w:w="1671" w:type="pct"/>
            <w:vMerge/>
            <w:vAlign w:val="center"/>
          </w:tcPr>
          <w:p w:rsidR="00037310" w:rsidRPr="00882870" w:rsidRDefault="00037310" w:rsidP="00746CFC">
            <w:pPr>
              <w:spacing w:line="240" w:lineRule="auto"/>
            </w:pPr>
          </w:p>
        </w:tc>
        <w:tc>
          <w:tcPr>
            <w:tcW w:w="2518" w:type="pct"/>
            <w:vAlign w:val="center"/>
          </w:tcPr>
          <w:p w:rsidR="00037310" w:rsidRPr="00882870" w:rsidRDefault="00037310" w:rsidP="00746CFC">
            <w:pPr>
              <w:spacing w:line="240" w:lineRule="auto"/>
            </w:pPr>
            <w:r w:rsidRPr="00882870">
              <w:t>2. Удельный вес проб воды у потребителя, которые не отвечают гигиеническим нормативам по микробиологическим показателям</w:t>
            </w:r>
          </w:p>
        </w:tc>
        <w:tc>
          <w:tcPr>
            <w:tcW w:w="811" w:type="pct"/>
            <w:noWrap/>
            <w:vAlign w:val="center"/>
          </w:tcPr>
          <w:p w:rsidR="00037310" w:rsidRPr="00882870" w:rsidRDefault="00037310" w:rsidP="00746CFC">
            <w:pPr>
              <w:spacing w:line="240" w:lineRule="auto"/>
              <w:jc w:val="center"/>
            </w:pPr>
            <w:r w:rsidRPr="00882870">
              <w:t>0%</w:t>
            </w:r>
          </w:p>
        </w:tc>
      </w:tr>
      <w:tr w:rsidR="00037310" w:rsidRPr="00882870">
        <w:trPr>
          <w:trHeight w:val="645"/>
        </w:trPr>
        <w:tc>
          <w:tcPr>
            <w:tcW w:w="1671" w:type="pct"/>
            <w:vMerge w:val="restart"/>
            <w:vAlign w:val="center"/>
          </w:tcPr>
          <w:p w:rsidR="00037310" w:rsidRPr="00882870" w:rsidRDefault="00037310" w:rsidP="00746CFC">
            <w:pPr>
              <w:spacing w:line="240" w:lineRule="auto"/>
            </w:pPr>
            <w:r w:rsidRPr="00882870">
              <w:t>2. Показатели надежности и бесперебойности водоснабжения</w:t>
            </w:r>
          </w:p>
        </w:tc>
        <w:tc>
          <w:tcPr>
            <w:tcW w:w="2518" w:type="pct"/>
            <w:vAlign w:val="center"/>
          </w:tcPr>
          <w:p w:rsidR="00037310" w:rsidRPr="00882870" w:rsidRDefault="00037310" w:rsidP="00746CFC">
            <w:pPr>
              <w:spacing w:line="240" w:lineRule="auto"/>
            </w:pPr>
            <w:r w:rsidRPr="00882870">
              <w:t>1. Водопроводные сети, нуждающиеся в замене</w:t>
            </w:r>
          </w:p>
        </w:tc>
        <w:tc>
          <w:tcPr>
            <w:tcW w:w="811" w:type="pct"/>
            <w:vAlign w:val="center"/>
          </w:tcPr>
          <w:p w:rsidR="00037310" w:rsidRPr="00882870" w:rsidRDefault="00037310" w:rsidP="00746CFC">
            <w:pPr>
              <w:spacing w:line="240" w:lineRule="auto"/>
              <w:jc w:val="center"/>
            </w:pPr>
            <w:r w:rsidRPr="00882870">
              <w:t>80 %</w:t>
            </w:r>
          </w:p>
        </w:tc>
      </w:tr>
      <w:tr w:rsidR="00037310" w:rsidRPr="00882870">
        <w:trPr>
          <w:trHeight w:val="645"/>
        </w:trPr>
        <w:tc>
          <w:tcPr>
            <w:tcW w:w="1671" w:type="pct"/>
            <w:vMerge/>
            <w:vAlign w:val="center"/>
          </w:tcPr>
          <w:p w:rsidR="00037310" w:rsidRPr="00882870" w:rsidRDefault="00037310" w:rsidP="00746CFC">
            <w:pPr>
              <w:spacing w:line="240" w:lineRule="auto"/>
            </w:pPr>
          </w:p>
        </w:tc>
        <w:tc>
          <w:tcPr>
            <w:tcW w:w="2518" w:type="pct"/>
            <w:vAlign w:val="center"/>
          </w:tcPr>
          <w:p w:rsidR="00037310" w:rsidRPr="00882870" w:rsidRDefault="00037310" w:rsidP="00746CFC">
            <w:pPr>
              <w:spacing w:line="240" w:lineRule="auto"/>
            </w:pPr>
            <w:r w:rsidRPr="00882870">
              <w:t>2. Аварийность на сетях водопровода (ед./км)</w:t>
            </w:r>
          </w:p>
        </w:tc>
        <w:tc>
          <w:tcPr>
            <w:tcW w:w="811" w:type="pct"/>
            <w:noWrap/>
            <w:vAlign w:val="center"/>
          </w:tcPr>
          <w:p w:rsidR="00037310" w:rsidRPr="00882870" w:rsidRDefault="00037310" w:rsidP="00746CFC">
            <w:pPr>
              <w:spacing w:line="240" w:lineRule="auto"/>
              <w:jc w:val="center"/>
            </w:pPr>
            <w:r w:rsidRPr="00882870">
              <w:t>1,0 ед./км</w:t>
            </w:r>
          </w:p>
        </w:tc>
      </w:tr>
      <w:tr w:rsidR="00037310" w:rsidRPr="00882870">
        <w:trPr>
          <w:trHeight w:val="645"/>
        </w:trPr>
        <w:tc>
          <w:tcPr>
            <w:tcW w:w="1671" w:type="pct"/>
            <w:vMerge/>
            <w:vAlign w:val="center"/>
          </w:tcPr>
          <w:p w:rsidR="00037310" w:rsidRPr="00882870" w:rsidRDefault="00037310" w:rsidP="00746CFC">
            <w:pPr>
              <w:spacing w:line="240" w:lineRule="auto"/>
            </w:pPr>
          </w:p>
        </w:tc>
        <w:tc>
          <w:tcPr>
            <w:tcW w:w="2518" w:type="pct"/>
            <w:vAlign w:val="center"/>
          </w:tcPr>
          <w:p w:rsidR="00037310" w:rsidRPr="00882870" w:rsidRDefault="00037310" w:rsidP="00746CFC">
            <w:pPr>
              <w:spacing w:line="240" w:lineRule="auto"/>
            </w:pPr>
            <w:r w:rsidRPr="00882870">
              <w:t>3. Износ водопроводных сетей (в процентах от общей протяженности сетей)</w:t>
            </w:r>
          </w:p>
        </w:tc>
        <w:tc>
          <w:tcPr>
            <w:tcW w:w="811" w:type="pct"/>
            <w:vAlign w:val="center"/>
          </w:tcPr>
          <w:p w:rsidR="00037310" w:rsidRPr="00882870" w:rsidRDefault="00037310" w:rsidP="00746CFC">
            <w:pPr>
              <w:spacing w:line="240" w:lineRule="auto"/>
              <w:jc w:val="center"/>
            </w:pPr>
            <w:r w:rsidRPr="00882870">
              <w:t>75,2</w:t>
            </w:r>
            <w:r w:rsidRPr="00882870">
              <w:rPr>
                <w:color w:val="FF0000"/>
              </w:rPr>
              <w:t xml:space="preserve"> </w:t>
            </w:r>
            <w:r w:rsidRPr="00882870">
              <w:t>%,</w:t>
            </w:r>
          </w:p>
        </w:tc>
      </w:tr>
      <w:tr w:rsidR="00037310" w:rsidRPr="00882870">
        <w:trPr>
          <w:trHeight w:val="645"/>
        </w:trPr>
        <w:tc>
          <w:tcPr>
            <w:tcW w:w="1671" w:type="pct"/>
            <w:vMerge w:val="restart"/>
            <w:vAlign w:val="center"/>
          </w:tcPr>
          <w:p w:rsidR="00037310" w:rsidRPr="00882870" w:rsidRDefault="00037310" w:rsidP="00746CFC">
            <w:pPr>
              <w:spacing w:line="240" w:lineRule="auto"/>
            </w:pPr>
            <w:r w:rsidRPr="00882870">
              <w:t>3. Показатели качества обслуживания абонентов</w:t>
            </w:r>
          </w:p>
        </w:tc>
        <w:tc>
          <w:tcPr>
            <w:tcW w:w="2518" w:type="pct"/>
            <w:vAlign w:val="center"/>
          </w:tcPr>
          <w:p w:rsidR="00037310" w:rsidRPr="00882870" w:rsidRDefault="00037310" w:rsidP="00746CFC">
            <w:pPr>
              <w:spacing w:line="240" w:lineRule="auto"/>
            </w:pPr>
            <w:r w:rsidRPr="00882870">
              <w:t>1. Количество жалоб абонентов на качество питьевой воды (в единицах)</w:t>
            </w:r>
          </w:p>
        </w:tc>
        <w:tc>
          <w:tcPr>
            <w:tcW w:w="811" w:type="pct"/>
            <w:noWrap/>
            <w:vAlign w:val="center"/>
          </w:tcPr>
          <w:p w:rsidR="00037310" w:rsidRPr="00882870" w:rsidRDefault="00037310" w:rsidP="00746CFC">
            <w:pPr>
              <w:spacing w:line="240" w:lineRule="auto"/>
              <w:jc w:val="center"/>
            </w:pPr>
            <w:r w:rsidRPr="00882870">
              <w:t>0</w:t>
            </w:r>
          </w:p>
        </w:tc>
      </w:tr>
      <w:tr w:rsidR="00037310" w:rsidRPr="00882870">
        <w:trPr>
          <w:trHeight w:val="1275"/>
        </w:trPr>
        <w:tc>
          <w:tcPr>
            <w:tcW w:w="1671" w:type="pct"/>
            <w:vMerge/>
            <w:vAlign w:val="center"/>
          </w:tcPr>
          <w:p w:rsidR="00037310" w:rsidRPr="00882870" w:rsidRDefault="00037310" w:rsidP="00746CFC">
            <w:pPr>
              <w:spacing w:line="240" w:lineRule="auto"/>
            </w:pPr>
          </w:p>
        </w:tc>
        <w:tc>
          <w:tcPr>
            <w:tcW w:w="2518" w:type="pct"/>
            <w:vAlign w:val="center"/>
          </w:tcPr>
          <w:p w:rsidR="00037310" w:rsidRPr="00882870" w:rsidRDefault="00037310" w:rsidP="00746CFC">
            <w:pPr>
              <w:spacing w:line="240" w:lineRule="auto"/>
            </w:pPr>
            <w:r w:rsidRPr="00882870">
              <w:t>2. Обеспеченность населения централизованным водоснабжением (в процентах от численности населения)</w:t>
            </w:r>
          </w:p>
        </w:tc>
        <w:tc>
          <w:tcPr>
            <w:tcW w:w="811" w:type="pct"/>
            <w:noWrap/>
            <w:vAlign w:val="center"/>
          </w:tcPr>
          <w:p w:rsidR="00037310" w:rsidRPr="00882870" w:rsidRDefault="00037310" w:rsidP="00746CFC">
            <w:pPr>
              <w:spacing w:line="240" w:lineRule="auto"/>
              <w:jc w:val="center"/>
            </w:pPr>
            <w:r w:rsidRPr="00882870">
              <w:t>-</w:t>
            </w:r>
          </w:p>
        </w:tc>
      </w:tr>
      <w:tr w:rsidR="00037310" w:rsidRPr="00882870">
        <w:trPr>
          <w:trHeight w:val="1275"/>
        </w:trPr>
        <w:tc>
          <w:tcPr>
            <w:tcW w:w="1671" w:type="pct"/>
            <w:vMerge/>
            <w:vAlign w:val="center"/>
          </w:tcPr>
          <w:p w:rsidR="00037310" w:rsidRPr="00882870" w:rsidRDefault="00037310" w:rsidP="00746CFC">
            <w:pPr>
              <w:spacing w:line="240" w:lineRule="auto"/>
            </w:pPr>
          </w:p>
        </w:tc>
        <w:tc>
          <w:tcPr>
            <w:tcW w:w="2518" w:type="pct"/>
            <w:vAlign w:val="center"/>
          </w:tcPr>
          <w:p w:rsidR="00037310" w:rsidRPr="00882870" w:rsidRDefault="00037310" w:rsidP="00746CFC">
            <w:pPr>
              <w:spacing w:line="240" w:lineRule="auto"/>
            </w:pPr>
            <w:r w:rsidRPr="00882870">
              <w:t>3. Охват абонентов приборами учета (доля абонентов с приборами учета по отношению к общему числу абонентов, в процентах):</w:t>
            </w:r>
          </w:p>
        </w:tc>
        <w:tc>
          <w:tcPr>
            <w:tcW w:w="811" w:type="pct"/>
            <w:noWrap/>
            <w:vAlign w:val="center"/>
          </w:tcPr>
          <w:p w:rsidR="00037310" w:rsidRPr="00882870" w:rsidRDefault="00037310" w:rsidP="00746CFC">
            <w:pPr>
              <w:spacing w:line="240" w:lineRule="auto"/>
              <w:jc w:val="center"/>
            </w:pPr>
          </w:p>
        </w:tc>
      </w:tr>
      <w:tr w:rsidR="00037310" w:rsidRPr="00882870">
        <w:trPr>
          <w:trHeight w:val="442"/>
        </w:trPr>
        <w:tc>
          <w:tcPr>
            <w:tcW w:w="1671" w:type="pct"/>
            <w:vMerge/>
            <w:vAlign w:val="center"/>
          </w:tcPr>
          <w:p w:rsidR="00037310" w:rsidRPr="00882870" w:rsidRDefault="00037310" w:rsidP="00746CFC">
            <w:pPr>
              <w:spacing w:line="240" w:lineRule="auto"/>
            </w:pPr>
          </w:p>
        </w:tc>
        <w:tc>
          <w:tcPr>
            <w:tcW w:w="2518" w:type="pct"/>
            <w:noWrap/>
            <w:vAlign w:val="center"/>
          </w:tcPr>
          <w:p w:rsidR="00037310" w:rsidRPr="00882870" w:rsidRDefault="00037310" w:rsidP="00746CFC">
            <w:pPr>
              <w:spacing w:line="240" w:lineRule="auto"/>
            </w:pPr>
            <w:r w:rsidRPr="00882870">
              <w:t>промышленные объекты</w:t>
            </w:r>
          </w:p>
        </w:tc>
        <w:tc>
          <w:tcPr>
            <w:tcW w:w="811" w:type="pct"/>
            <w:noWrap/>
            <w:vAlign w:val="center"/>
          </w:tcPr>
          <w:p w:rsidR="00037310" w:rsidRPr="00882870" w:rsidRDefault="00037310" w:rsidP="00746CFC">
            <w:pPr>
              <w:spacing w:line="240" w:lineRule="auto"/>
              <w:jc w:val="center"/>
            </w:pPr>
            <w:r w:rsidRPr="00882870">
              <w:t>100 %</w:t>
            </w:r>
          </w:p>
        </w:tc>
      </w:tr>
      <w:tr w:rsidR="00037310" w:rsidRPr="00882870">
        <w:trPr>
          <w:trHeight w:val="1636"/>
        </w:trPr>
        <w:tc>
          <w:tcPr>
            <w:tcW w:w="1671" w:type="pct"/>
            <w:vAlign w:val="center"/>
          </w:tcPr>
          <w:p w:rsidR="00037310" w:rsidRPr="00882870" w:rsidRDefault="00037310" w:rsidP="00746CFC">
            <w:pPr>
              <w:spacing w:line="240" w:lineRule="auto"/>
            </w:pPr>
            <w:r w:rsidRPr="00882870">
              <w:t>5. Показатели эффективности использования ресурсов, в том числе сокращения потерь воды при транспортировке</w:t>
            </w:r>
          </w:p>
        </w:tc>
        <w:tc>
          <w:tcPr>
            <w:tcW w:w="2518" w:type="pct"/>
            <w:vAlign w:val="center"/>
          </w:tcPr>
          <w:p w:rsidR="00037310" w:rsidRPr="00882870" w:rsidRDefault="00037310" w:rsidP="00746CFC">
            <w:pPr>
              <w:spacing w:line="240" w:lineRule="auto"/>
            </w:pPr>
            <w:r w:rsidRPr="00882870">
              <w:t>1. Потери воды при транспортировке.</w:t>
            </w:r>
          </w:p>
        </w:tc>
        <w:tc>
          <w:tcPr>
            <w:tcW w:w="811" w:type="pct"/>
            <w:noWrap/>
            <w:vAlign w:val="center"/>
          </w:tcPr>
          <w:p w:rsidR="00037310" w:rsidRPr="00882870" w:rsidRDefault="00037310" w:rsidP="00746CFC">
            <w:pPr>
              <w:spacing w:line="240" w:lineRule="auto"/>
              <w:jc w:val="center"/>
            </w:pPr>
            <w:r w:rsidRPr="00882870">
              <w:t>-</w:t>
            </w:r>
          </w:p>
        </w:tc>
      </w:tr>
      <w:tr w:rsidR="00037310" w:rsidRPr="00882870">
        <w:trPr>
          <w:trHeight w:val="2535"/>
        </w:trPr>
        <w:tc>
          <w:tcPr>
            <w:tcW w:w="1671" w:type="pct"/>
            <w:vAlign w:val="center"/>
          </w:tcPr>
          <w:p w:rsidR="00037310" w:rsidRPr="00882870" w:rsidRDefault="00037310" w:rsidP="00746CFC">
            <w:pPr>
              <w:spacing w:line="240" w:lineRule="auto"/>
            </w:pPr>
            <w:r w:rsidRPr="00882870">
              <w:t>6. Соотношение цены и эффективности (улучшения качества воды или качества очистки сточных вод) реализации мероприятий инвестиционной программы</w:t>
            </w:r>
          </w:p>
        </w:tc>
        <w:tc>
          <w:tcPr>
            <w:tcW w:w="2518" w:type="pct"/>
            <w:vAlign w:val="center"/>
          </w:tcPr>
          <w:p w:rsidR="00037310" w:rsidRPr="00882870" w:rsidRDefault="00037310" w:rsidP="00746CFC">
            <w:pPr>
              <w:spacing w:line="240" w:lineRule="auto"/>
            </w:pPr>
            <w:r w:rsidRPr="00882870">
              <w:t>1. Доля расходов на оплату услуг в совокупном доходе населения (в процентах)</w:t>
            </w:r>
          </w:p>
        </w:tc>
        <w:tc>
          <w:tcPr>
            <w:tcW w:w="811" w:type="pct"/>
            <w:noWrap/>
            <w:vAlign w:val="center"/>
          </w:tcPr>
          <w:p w:rsidR="00037310" w:rsidRPr="00882870" w:rsidRDefault="00037310" w:rsidP="00746CFC">
            <w:pPr>
              <w:spacing w:line="240" w:lineRule="auto"/>
              <w:jc w:val="center"/>
            </w:pPr>
            <w:r w:rsidRPr="00882870">
              <w:t>-</w:t>
            </w:r>
          </w:p>
        </w:tc>
      </w:tr>
      <w:tr w:rsidR="00037310" w:rsidRPr="00882870">
        <w:trPr>
          <w:trHeight w:val="960"/>
        </w:trPr>
        <w:tc>
          <w:tcPr>
            <w:tcW w:w="1671" w:type="pct"/>
            <w:vAlign w:val="center"/>
          </w:tcPr>
          <w:p w:rsidR="00037310" w:rsidRPr="00882870" w:rsidRDefault="00037310" w:rsidP="00746CFC">
            <w:pPr>
              <w:spacing w:line="240" w:lineRule="auto"/>
            </w:pPr>
            <w:r w:rsidRPr="00882870">
              <w:t>7. Иные показатели</w:t>
            </w:r>
          </w:p>
        </w:tc>
        <w:tc>
          <w:tcPr>
            <w:tcW w:w="2518" w:type="pct"/>
            <w:vAlign w:val="center"/>
          </w:tcPr>
          <w:p w:rsidR="00037310" w:rsidRPr="00882870" w:rsidRDefault="00037310" w:rsidP="00746CFC">
            <w:pPr>
              <w:spacing w:line="240" w:lineRule="auto"/>
            </w:pPr>
            <w:r w:rsidRPr="00882870">
              <w:t>1. Удельное энергопотребление на водоподготовку и подачу 1 м3 питьевой воды</w:t>
            </w:r>
          </w:p>
        </w:tc>
        <w:tc>
          <w:tcPr>
            <w:tcW w:w="811" w:type="pct"/>
            <w:vAlign w:val="center"/>
          </w:tcPr>
          <w:p w:rsidR="00037310" w:rsidRPr="00882870" w:rsidRDefault="00037310" w:rsidP="00746CFC">
            <w:pPr>
              <w:spacing w:line="240" w:lineRule="auto"/>
              <w:jc w:val="center"/>
            </w:pPr>
            <w:r w:rsidRPr="00882870">
              <w:t>0,005 кВтч/м</w:t>
            </w:r>
            <w:r w:rsidRPr="00882870">
              <w:rPr>
                <w:vertAlign w:val="superscript"/>
              </w:rPr>
              <w:t>3</w:t>
            </w:r>
          </w:p>
        </w:tc>
      </w:tr>
    </w:tbl>
    <w:p w:rsidR="00037310" w:rsidRPr="00845BC5" w:rsidRDefault="00037310" w:rsidP="00845BC5"/>
    <w:p w:rsidR="00037310" w:rsidRPr="00F17638" w:rsidRDefault="00037310" w:rsidP="008D4534">
      <w:pPr>
        <w:pStyle w:val="Heading3"/>
        <w:spacing w:after="240"/>
      </w:pPr>
      <w:bookmarkStart w:id="13" w:name="_Toc427759761"/>
      <w:r w:rsidRPr="00F17638">
        <w:t xml:space="preserve">2.2.2. Различные сценарии развития централизованных систем водоснабжения в зависимости от различных сценариев развития МО </w:t>
      </w:r>
      <w:r>
        <w:t>город Балашов</w:t>
      </w:r>
      <w:bookmarkEnd w:id="13"/>
    </w:p>
    <w:p w:rsidR="00037310" w:rsidRPr="00F17638" w:rsidRDefault="00037310" w:rsidP="008D4534">
      <w:pPr>
        <w:ind w:firstLine="567"/>
      </w:pPr>
      <w:r w:rsidRPr="00F17638">
        <w:t xml:space="preserve">Сценарий развития систем водоснабжения и водоотведения МО </w:t>
      </w:r>
      <w:r>
        <w:t xml:space="preserve">город Балашов </w:t>
      </w:r>
      <w:r w:rsidRPr="00F17638">
        <w:t>на период до 202</w:t>
      </w:r>
      <w:r>
        <w:t>5</w:t>
      </w:r>
      <w:r w:rsidRPr="00F17638">
        <w:t xml:space="preserve"> года  напрямую связан с планами развития МО </w:t>
      </w:r>
      <w:r>
        <w:t>город Балашов</w:t>
      </w:r>
      <w:r w:rsidRPr="00F17638">
        <w:t>.</w:t>
      </w:r>
    </w:p>
    <w:p w:rsidR="00037310" w:rsidRPr="00F17638" w:rsidRDefault="00037310" w:rsidP="008D4534">
      <w:pPr>
        <w:ind w:firstLine="567"/>
      </w:pPr>
      <w:r w:rsidRPr="00F17638">
        <w:t>При разработке схемы учтены планы по строительству, т.к. в большей степени именно они определяют направления мероприятий, связанных с развитием системы водоснабжения и водоотведения.</w:t>
      </w:r>
    </w:p>
    <w:p w:rsidR="00037310" w:rsidRDefault="00037310" w:rsidP="008D4534">
      <w:pPr>
        <w:ind w:firstLine="567"/>
      </w:pPr>
      <w:r w:rsidRPr="00F17638">
        <w:t xml:space="preserve">Схемой предусмотрено развитие сетей централизованного водоснабжения МО </w:t>
      </w:r>
      <w:r>
        <w:t>город Балашов</w:t>
      </w:r>
      <w:r w:rsidRPr="00F17638">
        <w:t>, а так же 100% подключение новых потребителей к централизованным системам водоснабжения, а также необходимое качество услуг по водоснабжению.</w:t>
      </w: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14" w:name="_Toc427759762"/>
      <w:r w:rsidRPr="00F17638">
        <w:rPr>
          <w:rFonts w:ascii="Times New Roman" w:hAnsi="Times New Roman" w:cs="Times New Roman"/>
          <w:color w:val="auto"/>
          <w:sz w:val="28"/>
          <w:szCs w:val="28"/>
        </w:rPr>
        <w:t>2.3. Баланс водоснабжения и потребления питьевой воды</w:t>
      </w:r>
      <w:bookmarkEnd w:id="14"/>
    </w:p>
    <w:p w:rsidR="00037310" w:rsidRPr="00F17638" w:rsidRDefault="00037310" w:rsidP="008D4534">
      <w:pPr>
        <w:pStyle w:val="Heading3"/>
        <w:spacing w:after="240"/>
      </w:pPr>
      <w:bookmarkStart w:id="15" w:name="_Toc427759763"/>
      <w:r w:rsidRPr="00F17638">
        <w:t>2.3.1. Общий баланс подачи и реализации воды, включая анализ и оценку структурных составляющих потерь питьевой воды при ее производстве и транспортировке</w:t>
      </w:r>
      <w:bookmarkEnd w:id="15"/>
    </w:p>
    <w:p w:rsidR="00037310" w:rsidRPr="00F17638" w:rsidRDefault="00037310" w:rsidP="008D4534">
      <w:pPr>
        <w:ind w:firstLine="567"/>
      </w:pPr>
      <w:r w:rsidRPr="00F17638">
        <w:t xml:space="preserve">Результаты анализа общего водного баланса подачи и реализации воды приведены в таб. 2.3.1.1. </w:t>
      </w:r>
    </w:p>
    <w:p w:rsidR="00037310" w:rsidRPr="00F17638" w:rsidRDefault="00037310" w:rsidP="008D4534">
      <w:pPr>
        <w:ind w:left="4536"/>
        <w:jc w:val="right"/>
      </w:pPr>
      <w:bookmarkStart w:id="16" w:name="таб311"/>
      <w:r w:rsidRPr="00F17638">
        <w:t>Таб. 2.3.1.1. Результаты анализа общего водного баланса подачи и реализации воды</w:t>
      </w:r>
      <w:r w:rsidRPr="002E1868">
        <w:rPr>
          <w:b/>
          <w:bCs/>
        </w:rPr>
        <w:t xml:space="preserve"> </w:t>
      </w:r>
      <w:r w:rsidRPr="002E1868">
        <w:t>МУП «БЖКХ»</w:t>
      </w:r>
    </w:p>
    <w:tbl>
      <w:tblPr>
        <w:tblW w:w="5000" w:type="pct"/>
        <w:tblInd w:w="2" w:type="dxa"/>
        <w:tblLook w:val="00A0"/>
      </w:tblPr>
      <w:tblGrid>
        <w:gridCol w:w="1588"/>
        <w:gridCol w:w="3735"/>
        <w:gridCol w:w="2446"/>
        <w:gridCol w:w="2510"/>
      </w:tblGrid>
      <w:tr w:rsidR="00037310" w:rsidRPr="00882870">
        <w:trPr>
          <w:trHeight w:val="660"/>
        </w:trPr>
        <w:tc>
          <w:tcPr>
            <w:tcW w:w="772" w:type="pct"/>
            <w:tcBorders>
              <w:top w:val="single" w:sz="4" w:space="0" w:color="auto"/>
              <w:left w:val="single" w:sz="4" w:space="0" w:color="auto"/>
              <w:bottom w:val="single" w:sz="4" w:space="0" w:color="auto"/>
              <w:right w:val="single" w:sz="4" w:space="0" w:color="auto"/>
            </w:tcBorders>
            <w:noWrap/>
            <w:vAlign w:val="center"/>
          </w:tcPr>
          <w:bookmarkEnd w:id="16"/>
          <w:p w:rsidR="00037310" w:rsidRPr="00F17638" w:rsidRDefault="00037310" w:rsidP="008D4534">
            <w:pPr>
              <w:spacing w:line="240" w:lineRule="auto"/>
              <w:jc w:val="center"/>
              <w:rPr>
                <w:b/>
                <w:bCs/>
                <w:color w:val="000000"/>
              </w:rPr>
            </w:pPr>
            <w:r w:rsidRPr="00F17638">
              <w:rPr>
                <w:b/>
                <w:bCs/>
                <w:color w:val="000000"/>
              </w:rPr>
              <w:t>№ п.п.</w:t>
            </w:r>
          </w:p>
        </w:tc>
        <w:tc>
          <w:tcPr>
            <w:tcW w:w="1817" w:type="pct"/>
            <w:tcBorders>
              <w:top w:val="single" w:sz="4" w:space="0" w:color="auto"/>
              <w:left w:val="nil"/>
              <w:bottom w:val="single" w:sz="4" w:space="0" w:color="auto"/>
              <w:right w:val="single" w:sz="4"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Статья расхода</w:t>
            </w:r>
          </w:p>
        </w:tc>
        <w:tc>
          <w:tcPr>
            <w:tcW w:w="1190" w:type="pct"/>
            <w:tcBorders>
              <w:top w:val="single" w:sz="4" w:space="0" w:color="auto"/>
              <w:left w:val="nil"/>
              <w:bottom w:val="single" w:sz="4" w:space="0" w:color="auto"/>
              <w:right w:val="single" w:sz="4" w:space="0" w:color="auto"/>
            </w:tcBorders>
            <w:vAlign w:val="center"/>
          </w:tcPr>
          <w:p w:rsidR="00037310" w:rsidRPr="00F17638" w:rsidRDefault="00037310" w:rsidP="008D4534">
            <w:pPr>
              <w:spacing w:line="240" w:lineRule="auto"/>
              <w:jc w:val="center"/>
              <w:rPr>
                <w:b/>
                <w:bCs/>
                <w:color w:val="000000"/>
              </w:rPr>
            </w:pPr>
            <w:r w:rsidRPr="00F17638">
              <w:rPr>
                <w:b/>
                <w:bCs/>
                <w:color w:val="000000"/>
              </w:rPr>
              <w:t>Единица измерения</w:t>
            </w:r>
          </w:p>
        </w:tc>
        <w:tc>
          <w:tcPr>
            <w:tcW w:w="1221" w:type="pct"/>
            <w:tcBorders>
              <w:top w:val="single" w:sz="4" w:space="0" w:color="auto"/>
              <w:left w:val="nil"/>
              <w:bottom w:val="single" w:sz="4" w:space="0" w:color="auto"/>
              <w:right w:val="single" w:sz="4"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Значение</w:t>
            </w:r>
          </w:p>
        </w:tc>
      </w:tr>
      <w:tr w:rsidR="00037310" w:rsidRPr="00882870">
        <w:trPr>
          <w:trHeight w:val="330"/>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1</w:t>
            </w:r>
          </w:p>
        </w:tc>
        <w:tc>
          <w:tcPr>
            <w:tcW w:w="1817"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2</w:t>
            </w:r>
          </w:p>
        </w:tc>
        <w:tc>
          <w:tcPr>
            <w:tcW w:w="1190"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3</w:t>
            </w:r>
          </w:p>
        </w:tc>
        <w:tc>
          <w:tcPr>
            <w:tcW w:w="1221"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4</w:t>
            </w:r>
          </w:p>
        </w:tc>
      </w:tr>
      <w:tr w:rsidR="00037310" w:rsidRPr="00882870">
        <w:trPr>
          <w:trHeight w:val="660"/>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1</w:t>
            </w:r>
          </w:p>
        </w:tc>
        <w:tc>
          <w:tcPr>
            <w:tcW w:w="1817" w:type="pct"/>
            <w:tcBorders>
              <w:top w:val="nil"/>
              <w:left w:val="nil"/>
              <w:bottom w:val="single" w:sz="4" w:space="0" w:color="auto"/>
              <w:right w:val="single" w:sz="4" w:space="0" w:color="auto"/>
            </w:tcBorders>
            <w:vAlign w:val="center"/>
          </w:tcPr>
          <w:p w:rsidR="00037310" w:rsidRPr="00F17638" w:rsidRDefault="00037310" w:rsidP="008D4534">
            <w:pPr>
              <w:spacing w:line="240" w:lineRule="auto"/>
              <w:jc w:val="center"/>
              <w:rPr>
                <w:color w:val="000000"/>
              </w:rPr>
            </w:pPr>
            <w:r w:rsidRPr="00F17638">
              <w:rPr>
                <w:color w:val="000000"/>
              </w:rPr>
              <w:t>Объем поднятой воды</w:t>
            </w:r>
          </w:p>
        </w:tc>
        <w:tc>
          <w:tcPr>
            <w:tcW w:w="1190"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8D4534">
            <w:pPr>
              <w:jc w:val="center"/>
              <w:rPr>
                <w:color w:val="000000"/>
              </w:rPr>
            </w:pPr>
            <w:r w:rsidRPr="00882870">
              <w:rPr>
                <w:color w:val="000000"/>
              </w:rPr>
              <w:t>4596</w:t>
            </w:r>
          </w:p>
        </w:tc>
      </w:tr>
      <w:tr w:rsidR="00037310" w:rsidRPr="00882870">
        <w:trPr>
          <w:trHeight w:val="660"/>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2</w:t>
            </w:r>
          </w:p>
        </w:tc>
        <w:tc>
          <w:tcPr>
            <w:tcW w:w="1817" w:type="pct"/>
            <w:tcBorders>
              <w:top w:val="nil"/>
              <w:left w:val="nil"/>
              <w:bottom w:val="single" w:sz="4" w:space="0" w:color="auto"/>
              <w:right w:val="single" w:sz="4" w:space="0" w:color="auto"/>
            </w:tcBorders>
            <w:vAlign w:val="center"/>
          </w:tcPr>
          <w:p w:rsidR="00037310" w:rsidRPr="00F17638" w:rsidRDefault="00037310" w:rsidP="008D4534">
            <w:pPr>
              <w:spacing w:line="240" w:lineRule="auto"/>
              <w:jc w:val="center"/>
              <w:rPr>
                <w:color w:val="000000"/>
              </w:rPr>
            </w:pPr>
            <w:r w:rsidRPr="00F17638">
              <w:rPr>
                <w:color w:val="000000"/>
              </w:rPr>
              <w:t>Собственные нужды</w:t>
            </w:r>
          </w:p>
        </w:tc>
        <w:tc>
          <w:tcPr>
            <w:tcW w:w="1190"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8D4534">
            <w:pPr>
              <w:jc w:val="center"/>
              <w:rPr>
                <w:color w:val="000000"/>
              </w:rPr>
            </w:pPr>
            <w:r w:rsidRPr="00882870">
              <w:rPr>
                <w:color w:val="000000"/>
              </w:rPr>
              <w:t>773</w:t>
            </w:r>
          </w:p>
        </w:tc>
      </w:tr>
      <w:tr w:rsidR="00037310" w:rsidRPr="00882870">
        <w:trPr>
          <w:trHeight w:val="660"/>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3</w:t>
            </w:r>
          </w:p>
        </w:tc>
        <w:tc>
          <w:tcPr>
            <w:tcW w:w="1817" w:type="pct"/>
            <w:tcBorders>
              <w:top w:val="nil"/>
              <w:left w:val="nil"/>
              <w:bottom w:val="single" w:sz="4" w:space="0" w:color="auto"/>
              <w:right w:val="single" w:sz="4" w:space="0" w:color="auto"/>
            </w:tcBorders>
            <w:vAlign w:val="center"/>
          </w:tcPr>
          <w:p w:rsidR="00037310" w:rsidRPr="00F17638" w:rsidRDefault="00037310" w:rsidP="008D4534">
            <w:pPr>
              <w:spacing w:line="240" w:lineRule="auto"/>
              <w:jc w:val="center"/>
              <w:rPr>
                <w:color w:val="000000"/>
              </w:rPr>
            </w:pPr>
            <w:r w:rsidRPr="00F17638">
              <w:rPr>
                <w:color w:val="000000"/>
              </w:rPr>
              <w:t>Объем потерь ХПВ</w:t>
            </w:r>
          </w:p>
        </w:tc>
        <w:tc>
          <w:tcPr>
            <w:tcW w:w="1190"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8D4534">
            <w:pPr>
              <w:jc w:val="center"/>
              <w:rPr>
                <w:color w:val="000000"/>
              </w:rPr>
            </w:pPr>
            <w:r w:rsidRPr="00882870">
              <w:rPr>
                <w:color w:val="000000"/>
              </w:rPr>
              <w:t>327</w:t>
            </w:r>
          </w:p>
        </w:tc>
      </w:tr>
      <w:tr w:rsidR="00037310" w:rsidRPr="00882870">
        <w:trPr>
          <w:trHeight w:val="481"/>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4</w:t>
            </w:r>
          </w:p>
        </w:tc>
        <w:tc>
          <w:tcPr>
            <w:tcW w:w="1817" w:type="pct"/>
            <w:tcBorders>
              <w:top w:val="nil"/>
              <w:left w:val="nil"/>
              <w:bottom w:val="single" w:sz="4" w:space="0" w:color="auto"/>
              <w:right w:val="single" w:sz="4" w:space="0" w:color="auto"/>
            </w:tcBorders>
            <w:vAlign w:val="center"/>
          </w:tcPr>
          <w:p w:rsidR="00037310" w:rsidRPr="00F17638" w:rsidRDefault="00037310" w:rsidP="008D4534">
            <w:pPr>
              <w:spacing w:line="240" w:lineRule="auto"/>
              <w:jc w:val="center"/>
              <w:rPr>
                <w:color w:val="000000"/>
              </w:rPr>
            </w:pPr>
            <w:r w:rsidRPr="00F17638">
              <w:rPr>
                <w:color w:val="000000"/>
              </w:rPr>
              <w:t>Объем потерь ХПВ</w:t>
            </w:r>
          </w:p>
        </w:tc>
        <w:tc>
          <w:tcPr>
            <w:tcW w:w="1190"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w:t>
            </w:r>
          </w:p>
        </w:tc>
        <w:tc>
          <w:tcPr>
            <w:tcW w:w="1221" w:type="pct"/>
            <w:tcBorders>
              <w:top w:val="nil"/>
              <w:left w:val="nil"/>
              <w:bottom w:val="single" w:sz="4" w:space="0" w:color="auto"/>
              <w:right w:val="single" w:sz="4" w:space="0" w:color="auto"/>
            </w:tcBorders>
            <w:vAlign w:val="center"/>
          </w:tcPr>
          <w:p w:rsidR="00037310" w:rsidRPr="00F17638" w:rsidRDefault="00037310" w:rsidP="008D4534">
            <w:pPr>
              <w:spacing w:line="240" w:lineRule="auto"/>
              <w:jc w:val="center"/>
              <w:rPr>
                <w:color w:val="000000"/>
              </w:rPr>
            </w:pPr>
            <w:r>
              <w:rPr>
                <w:color w:val="000000"/>
              </w:rPr>
              <w:t>7,11</w:t>
            </w:r>
          </w:p>
        </w:tc>
      </w:tr>
      <w:tr w:rsidR="00037310" w:rsidRPr="00882870">
        <w:trPr>
          <w:trHeight w:val="641"/>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5</w:t>
            </w:r>
          </w:p>
        </w:tc>
        <w:tc>
          <w:tcPr>
            <w:tcW w:w="1817" w:type="pct"/>
            <w:tcBorders>
              <w:top w:val="nil"/>
              <w:left w:val="nil"/>
              <w:bottom w:val="single" w:sz="4" w:space="0" w:color="auto"/>
              <w:right w:val="single" w:sz="4" w:space="0" w:color="auto"/>
            </w:tcBorders>
            <w:vAlign w:val="center"/>
          </w:tcPr>
          <w:p w:rsidR="00037310" w:rsidRPr="00F17638" w:rsidRDefault="00037310" w:rsidP="008D4534">
            <w:pPr>
              <w:spacing w:line="240" w:lineRule="auto"/>
              <w:jc w:val="center"/>
              <w:rPr>
                <w:color w:val="000000"/>
              </w:rPr>
            </w:pPr>
            <w:r w:rsidRPr="00F17638">
              <w:rPr>
                <w:color w:val="000000"/>
              </w:rPr>
              <w:t xml:space="preserve">Объем полезного отпуска ХПВ потребителям </w:t>
            </w:r>
          </w:p>
        </w:tc>
        <w:tc>
          <w:tcPr>
            <w:tcW w:w="1190" w:type="pct"/>
            <w:tcBorders>
              <w:top w:val="nil"/>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8D4534">
            <w:pPr>
              <w:jc w:val="center"/>
            </w:pPr>
            <w:r w:rsidRPr="00882870">
              <w:t>3496</w:t>
            </w:r>
          </w:p>
        </w:tc>
      </w:tr>
    </w:tbl>
    <w:p w:rsidR="00037310" w:rsidRPr="00F17638" w:rsidRDefault="00037310" w:rsidP="008D4534">
      <w:pPr>
        <w:spacing w:before="120"/>
        <w:ind w:left="567"/>
      </w:pPr>
      <w:r w:rsidRPr="00F17638">
        <w:t>На основе проведенного анализа можно сделать следующие выводы.</w:t>
      </w:r>
    </w:p>
    <w:p w:rsidR="00037310" w:rsidRPr="00F17638" w:rsidRDefault="00037310" w:rsidP="008D4534">
      <w:pPr>
        <w:ind w:firstLine="567"/>
      </w:pPr>
      <w:r w:rsidRPr="00F17638">
        <w:t>Объем реализации холодной воды в 201</w:t>
      </w:r>
      <w:r>
        <w:t>4</w:t>
      </w:r>
      <w:r w:rsidRPr="00F17638">
        <w:t xml:space="preserve"> году составил </w:t>
      </w:r>
      <w:r>
        <w:t>3496</w:t>
      </w:r>
      <w:r w:rsidRPr="00F17638">
        <w:t xml:space="preserve"> </w:t>
      </w:r>
      <w:r w:rsidRPr="00F17638">
        <w:rPr>
          <w:color w:val="000000"/>
        </w:rPr>
        <w:t>тыс. м</w:t>
      </w:r>
      <w:r w:rsidRPr="00F17638">
        <w:rPr>
          <w:color w:val="000000"/>
          <w:vertAlign w:val="superscript"/>
        </w:rPr>
        <w:t>3</w:t>
      </w:r>
      <w:r w:rsidRPr="00F17638">
        <w:t xml:space="preserve">. Объем потерь воды при реализации составил </w:t>
      </w:r>
      <w:r>
        <w:t>327</w:t>
      </w:r>
      <w:r w:rsidRPr="00F17638">
        <w:t xml:space="preserve"> тыс. </w:t>
      </w:r>
      <w:r w:rsidRPr="00F17638">
        <w:rPr>
          <w:color w:val="000000"/>
        </w:rPr>
        <w:t>м</w:t>
      </w:r>
      <w:r w:rsidRPr="00F17638">
        <w:rPr>
          <w:color w:val="000000"/>
          <w:vertAlign w:val="superscript"/>
        </w:rPr>
        <w:t>3</w:t>
      </w:r>
      <w:r w:rsidRPr="00F17638">
        <w:t>. Объем забора воды из подземных источников, фактически продиктован потребностью объемов воды на реализацию (полезный отпуск) и расходов воды на собственные и технологические нужды, потерями воды в сети.</w:t>
      </w:r>
    </w:p>
    <w:p w:rsidR="00037310" w:rsidRDefault="00037310">
      <w:pPr>
        <w:spacing w:after="200"/>
        <w:jc w:val="left"/>
      </w:pPr>
      <w:r>
        <w:br w:type="page"/>
      </w:r>
    </w:p>
    <w:p w:rsidR="00037310" w:rsidRPr="00F17638" w:rsidRDefault="00037310" w:rsidP="00455CB1">
      <w:pPr>
        <w:ind w:left="4536"/>
        <w:jc w:val="right"/>
      </w:pPr>
      <w:r w:rsidRPr="00F17638">
        <w:t>Таб. 2.3.1.</w:t>
      </w:r>
      <w:r>
        <w:t>2</w:t>
      </w:r>
      <w:r w:rsidRPr="00F17638">
        <w:t>. Результаты анализа общего водного баланса подачи и реализации воды</w:t>
      </w:r>
      <w:r w:rsidRPr="002E1868">
        <w:rPr>
          <w:b/>
          <w:bCs/>
        </w:rPr>
        <w:t xml:space="preserve"> </w:t>
      </w:r>
      <w:r>
        <w:t>ООО</w:t>
      </w:r>
      <w:r w:rsidRPr="00455CB1">
        <w:t xml:space="preserve"> «</w:t>
      </w:r>
      <w:r>
        <w:t>Балтекс плюс</w:t>
      </w:r>
      <w:r w:rsidRPr="00455CB1">
        <w:t>»</w:t>
      </w:r>
      <w:r>
        <w:t xml:space="preserve"> за 9 мес.</w:t>
      </w:r>
    </w:p>
    <w:tbl>
      <w:tblPr>
        <w:tblW w:w="5000" w:type="pct"/>
        <w:tblInd w:w="2" w:type="dxa"/>
        <w:tblLook w:val="00A0"/>
      </w:tblPr>
      <w:tblGrid>
        <w:gridCol w:w="1588"/>
        <w:gridCol w:w="3735"/>
        <w:gridCol w:w="2446"/>
        <w:gridCol w:w="2510"/>
      </w:tblGrid>
      <w:tr w:rsidR="00037310" w:rsidRPr="00882870">
        <w:trPr>
          <w:trHeight w:val="660"/>
        </w:trPr>
        <w:tc>
          <w:tcPr>
            <w:tcW w:w="772" w:type="pct"/>
            <w:tcBorders>
              <w:top w:val="single" w:sz="4" w:space="0" w:color="auto"/>
              <w:left w:val="single" w:sz="4" w:space="0" w:color="auto"/>
              <w:bottom w:val="single" w:sz="4" w:space="0" w:color="auto"/>
              <w:right w:val="single" w:sz="4" w:space="0" w:color="auto"/>
            </w:tcBorders>
            <w:noWrap/>
            <w:vAlign w:val="center"/>
          </w:tcPr>
          <w:p w:rsidR="00037310" w:rsidRPr="00F17638" w:rsidRDefault="00037310" w:rsidP="00746CFC">
            <w:pPr>
              <w:spacing w:line="240" w:lineRule="auto"/>
              <w:jc w:val="center"/>
              <w:rPr>
                <w:b/>
                <w:bCs/>
                <w:color w:val="000000"/>
              </w:rPr>
            </w:pPr>
            <w:r w:rsidRPr="00F17638">
              <w:rPr>
                <w:b/>
                <w:bCs/>
                <w:color w:val="000000"/>
              </w:rPr>
              <w:t>№ п.п.</w:t>
            </w:r>
          </w:p>
        </w:tc>
        <w:tc>
          <w:tcPr>
            <w:tcW w:w="1817" w:type="pct"/>
            <w:tcBorders>
              <w:top w:val="single" w:sz="4" w:space="0" w:color="auto"/>
              <w:left w:val="nil"/>
              <w:bottom w:val="single" w:sz="4" w:space="0" w:color="auto"/>
              <w:right w:val="single" w:sz="4" w:space="0" w:color="auto"/>
            </w:tcBorders>
            <w:noWrap/>
            <w:vAlign w:val="center"/>
          </w:tcPr>
          <w:p w:rsidR="00037310" w:rsidRPr="00F17638" w:rsidRDefault="00037310" w:rsidP="00746CFC">
            <w:pPr>
              <w:spacing w:line="240" w:lineRule="auto"/>
              <w:jc w:val="center"/>
              <w:rPr>
                <w:b/>
                <w:bCs/>
                <w:color w:val="000000"/>
              </w:rPr>
            </w:pPr>
            <w:r w:rsidRPr="00F17638">
              <w:rPr>
                <w:b/>
                <w:bCs/>
                <w:color w:val="000000"/>
              </w:rPr>
              <w:t>Статья расхода</w:t>
            </w:r>
          </w:p>
        </w:tc>
        <w:tc>
          <w:tcPr>
            <w:tcW w:w="1190" w:type="pct"/>
            <w:tcBorders>
              <w:top w:val="single" w:sz="4" w:space="0" w:color="auto"/>
              <w:left w:val="nil"/>
              <w:bottom w:val="single" w:sz="4" w:space="0" w:color="auto"/>
              <w:right w:val="single" w:sz="4" w:space="0" w:color="auto"/>
            </w:tcBorders>
            <w:vAlign w:val="center"/>
          </w:tcPr>
          <w:p w:rsidR="00037310" w:rsidRPr="00F17638" w:rsidRDefault="00037310" w:rsidP="00746CFC">
            <w:pPr>
              <w:spacing w:line="240" w:lineRule="auto"/>
              <w:jc w:val="center"/>
              <w:rPr>
                <w:b/>
                <w:bCs/>
                <w:color w:val="000000"/>
              </w:rPr>
            </w:pPr>
            <w:r w:rsidRPr="00F17638">
              <w:rPr>
                <w:b/>
                <w:bCs/>
                <w:color w:val="000000"/>
              </w:rPr>
              <w:t>Единица измерения</w:t>
            </w:r>
          </w:p>
        </w:tc>
        <w:tc>
          <w:tcPr>
            <w:tcW w:w="1221" w:type="pct"/>
            <w:tcBorders>
              <w:top w:val="single" w:sz="4" w:space="0" w:color="auto"/>
              <w:left w:val="nil"/>
              <w:bottom w:val="single" w:sz="4" w:space="0" w:color="auto"/>
              <w:right w:val="single" w:sz="4" w:space="0" w:color="auto"/>
            </w:tcBorders>
            <w:noWrap/>
            <w:vAlign w:val="center"/>
          </w:tcPr>
          <w:p w:rsidR="00037310" w:rsidRPr="00F17638" w:rsidRDefault="00037310" w:rsidP="00746CFC">
            <w:pPr>
              <w:spacing w:line="240" w:lineRule="auto"/>
              <w:jc w:val="center"/>
              <w:rPr>
                <w:b/>
                <w:bCs/>
                <w:color w:val="000000"/>
              </w:rPr>
            </w:pPr>
            <w:r w:rsidRPr="00F17638">
              <w:rPr>
                <w:b/>
                <w:bCs/>
                <w:color w:val="000000"/>
              </w:rPr>
              <w:t>Значение</w:t>
            </w:r>
          </w:p>
        </w:tc>
      </w:tr>
      <w:tr w:rsidR="00037310" w:rsidRPr="00882870">
        <w:trPr>
          <w:trHeight w:val="330"/>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1</w:t>
            </w:r>
          </w:p>
        </w:tc>
        <w:tc>
          <w:tcPr>
            <w:tcW w:w="1817"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2</w:t>
            </w:r>
          </w:p>
        </w:tc>
        <w:tc>
          <w:tcPr>
            <w:tcW w:w="1190"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3</w:t>
            </w:r>
          </w:p>
        </w:tc>
        <w:tc>
          <w:tcPr>
            <w:tcW w:w="1221"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4</w:t>
            </w:r>
          </w:p>
        </w:tc>
      </w:tr>
      <w:tr w:rsidR="00037310" w:rsidRPr="00882870">
        <w:trPr>
          <w:trHeight w:val="449"/>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1</w:t>
            </w:r>
          </w:p>
        </w:tc>
        <w:tc>
          <w:tcPr>
            <w:tcW w:w="1817" w:type="pct"/>
            <w:tcBorders>
              <w:top w:val="nil"/>
              <w:left w:val="nil"/>
              <w:bottom w:val="single" w:sz="4" w:space="0" w:color="auto"/>
              <w:right w:val="single" w:sz="4" w:space="0" w:color="auto"/>
            </w:tcBorders>
            <w:vAlign w:val="center"/>
          </w:tcPr>
          <w:p w:rsidR="00037310" w:rsidRPr="00F17638" w:rsidRDefault="00037310" w:rsidP="00746CFC">
            <w:pPr>
              <w:spacing w:line="240" w:lineRule="auto"/>
              <w:jc w:val="center"/>
              <w:rPr>
                <w:color w:val="000000"/>
              </w:rPr>
            </w:pPr>
            <w:r w:rsidRPr="00F17638">
              <w:rPr>
                <w:color w:val="000000"/>
              </w:rPr>
              <w:t>Объем поднятой воды</w:t>
            </w:r>
          </w:p>
        </w:tc>
        <w:tc>
          <w:tcPr>
            <w:tcW w:w="1190"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746CFC">
            <w:pPr>
              <w:jc w:val="center"/>
              <w:rPr>
                <w:color w:val="000000"/>
              </w:rPr>
            </w:pPr>
            <w:r w:rsidRPr="00882870">
              <w:rPr>
                <w:color w:val="000000"/>
              </w:rPr>
              <w:t>496,55</w:t>
            </w:r>
          </w:p>
        </w:tc>
      </w:tr>
      <w:tr w:rsidR="00037310" w:rsidRPr="00882870">
        <w:trPr>
          <w:trHeight w:val="416"/>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2</w:t>
            </w:r>
          </w:p>
        </w:tc>
        <w:tc>
          <w:tcPr>
            <w:tcW w:w="1817" w:type="pct"/>
            <w:tcBorders>
              <w:top w:val="nil"/>
              <w:left w:val="nil"/>
              <w:bottom w:val="single" w:sz="4" w:space="0" w:color="auto"/>
              <w:right w:val="single" w:sz="4" w:space="0" w:color="auto"/>
            </w:tcBorders>
            <w:vAlign w:val="center"/>
          </w:tcPr>
          <w:p w:rsidR="00037310" w:rsidRPr="00F17638" w:rsidRDefault="00037310" w:rsidP="00746CFC">
            <w:pPr>
              <w:spacing w:line="240" w:lineRule="auto"/>
              <w:jc w:val="center"/>
              <w:rPr>
                <w:color w:val="000000"/>
              </w:rPr>
            </w:pPr>
            <w:r w:rsidRPr="00F17638">
              <w:rPr>
                <w:color w:val="000000"/>
              </w:rPr>
              <w:t>Собственные нужды</w:t>
            </w:r>
          </w:p>
        </w:tc>
        <w:tc>
          <w:tcPr>
            <w:tcW w:w="1190"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746CFC">
            <w:pPr>
              <w:jc w:val="center"/>
              <w:rPr>
                <w:color w:val="000000"/>
              </w:rPr>
            </w:pPr>
            <w:r w:rsidRPr="00882870">
              <w:rPr>
                <w:color w:val="000000"/>
              </w:rPr>
              <w:t>65,22</w:t>
            </w:r>
          </w:p>
        </w:tc>
      </w:tr>
      <w:tr w:rsidR="00037310" w:rsidRPr="00882870">
        <w:trPr>
          <w:trHeight w:val="393"/>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3</w:t>
            </w:r>
          </w:p>
        </w:tc>
        <w:tc>
          <w:tcPr>
            <w:tcW w:w="1817" w:type="pct"/>
            <w:tcBorders>
              <w:top w:val="nil"/>
              <w:left w:val="nil"/>
              <w:bottom w:val="single" w:sz="4" w:space="0" w:color="auto"/>
              <w:right w:val="single" w:sz="4" w:space="0" w:color="auto"/>
            </w:tcBorders>
            <w:vAlign w:val="center"/>
          </w:tcPr>
          <w:p w:rsidR="00037310" w:rsidRPr="00F17638" w:rsidRDefault="00037310" w:rsidP="00746CFC">
            <w:pPr>
              <w:spacing w:line="240" w:lineRule="auto"/>
              <w:jc w:val="center"/>
              <w:rPr>
                <w:color w:val="000000"/>
              </w:rPr>
            </w:pPr>
            <w:r w:rsidRPr="00F17638">
              <w:rPr>
                <w:color w:val="000000"/>
              </w:rPr>
              <w:t>Объем потерь ХПВ</w:t>
            </w:r>
          </w:p>
        </w:tc>
        <w:tc>
          <w:tcPr>
            <w:tcW w:w="1190"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746CFC">
            <w:pPr>
              <w:jc w:val="center"/>
              <w:rPr>
                <w:color w:val="000000"/>
              </w:rPr>
            </w:pPr>
            <w:r w:rsidRPr="00882870">
              <w:rPr>
                <w:color w:val="000000"/>
              </w:rPr>
              <w:t>-</w:t>
            </w:r>
          </w:p>
        </w:tc>
      </w:tr>
      <w:tr w:rsidR="00037310" w:rsidRPr="00882870">
        <w:trPr>
          <w:trHeight w:val="273"/>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4</w:t>
            </w:r>
          </w:p>
        </w:tc>
        <w:tc>
          <w:tcPr>
            <w:tcW w:w="1817" w:type="pct"/>
            <w:tcBorders>
              <w:top w:val="nil"/>
              <w:left w:val="nil"/>
              <w:bottom w:val="single" w:sz="4" w:space="0" w:color="auto"/>
              <w:right w:val="single" w:sz="4" w:space="0" w:color="auto"/>
            </w:tcBorders>
            <w:vAlign w:val="center"/>
          </w:tcPr>
          <w:p w:rsidR="00037310" w:rsidRPr="00F17638" w:rsidRDefault="00037310" w:rsidP="00746CFC">
            <w:pPr>
              <w:spacing w:line="240" w:lineRule="auto"/>
              <w:jc w:val="center"/>
              <w:rPr>
                <w:color w:val="000000"/>
              </w:rPr>
            </w:pPr>
            <w:r w:rsidRPr="00F17638">
              <w:rPr>
                <w:color w:val="000000"/>
              </w:rPr>
              <w:t>Объем потерь ХПВ</w:t>
            </w:r>
          </w:p>
        </w:tc>
        <w:tc>
          <w:tcPr>
            <w:tcW w:w="1190"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w:t>
            </w:r>
          </w:p>
        </w:tc>
        <w:tc>
          <w:tcPr>
            <w:tcW w:w="1221" w:type="pct"/>
            <w:tcBorders>
              <w:top w:val="nil"/>
              <w:left w:val="nil"/>
              <w:bottom w:val="single" w:sz="4" w:space="0" w:color="auto"/>
              <w:right w:val="single" w:sz="4" w:space="0" w:color="auto"/>
            </w:tcBorders>
            <w:vAlign w:val="center"/>
          </w:tcPr>
          <w:p w:rsidR="00037310" w:rsidRPr="00F17638" w:rsidRDefault="00037310" w:rsidP="00746CFC">
            <w:pPr>
              <w:spacing w:line="240" w:lineRule="auto"/>
              <w:jc w:val="center"/>
              <w:rPr>
                <w:color w:val="000000"/>
              </w:rPr>
            </w:pPr>
            <w:r>
              <w:rPr>
                <w:color w:val="000000"/>
              </w:rPr>
              <w:t>-</w:t>
            </w:r>
          </w:p>
        </w:tc>
      </w:tr>
      <w:tr w:rsidR="00037310" w:rsidRPr="00882870">
        <w:trPr>
          <w:trHeight w:val="641"/>
        </w:trPr>
        <w:tc>
          <w:tcPr>
            <w:tcW w:w="772" w:type="pct"/>
            <w:tcBorders>
              <w:top w:val="nil"/>
              <w:left w:val="single" w:sz="4" w:space="0" w:color="auto"/>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5</w:t>
            </w:r>
          </w:p>
        </w:tc>
        <w:tc>
          <w:tcPr>
            <w:tcW w:w="1817" w:type="pct"/>
            <w:tcBorders>
              <w:top w:val="nil"/>
              <w:left w:val="nil"/>
              <w:bottom w:val="single" w:sz="4" w:space="0" w:color="auto"/>
              <w:right w:val="single" w:sz="4" w:space="0" w:color="auto"/>
            </w:tcBorders>
            <w:vAlign w:val="center"/>
          </w:tcPr>
          <w:p w:rsidR="00037310" w:rsidRPr="00F17638" w:rsidRDefault="00037310" w:rsidP="00746CFC">
            <w:pPr>
              <w:spacing w:line="240" w:lineRule="auto"/>
              <w:jc w:val="center"/>
              <w:rPr>
                <w:color w:val="000000"/>
              </w:rPr>
            </w:pPr>
            <w:r w:rsidRPr="00F17638">
              <w:rPr>
                <w:color w:val="000000"/>
              </w:rPr>
              <w:t xml:space="preserve">Объем полезного отпуска ХПВ потребителям </w:t>
            </w:r>
          </w:p>
        </w:tc>
        <w:tc>
          <w:tcPr>
            <w:tcW w:w="1190" w:type="pct"/>
            <w:tcBorders>
              <w:top w:val="nil"/>
              <w:left w:val="nil"/>
              <w:bottom w:val="single" w:sz="4" w:space="0" w:color="auto"/>
              <w:right w:val="single" w:sz="4" w:space="0" w:color="auto"/>
            </w:tcBorders>
            <w:noWrap/>
            <w:vAlign w:val="center"/>
          </w:tcPr>
          <w:p w:rsidR="00037310" w:rsidRPr="00F17638" w:rsidRDefault="00037310" w:rsidP="00746CFC">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4" w:space="0" w:color="auto"/>
              <w:right w:val="single" w:sz="4" w:space="0" w:color="auto"/>
            </w:tcBorders>
            <w:noWrap/>
            <w:vAlign w:val="center"/>
          </w:tcPr>
          <w:p w:rsidR="00037310" w:rsidRPr="00882870" w:rsidRDefault="00037310" w:rsidP="00746CFC">
            <w:pPr>
              <w:jc w:val="center"/>
            </w:pPr>
            <w:r w:rsidRPr="00882870">
              <w:t>431,3</w:t>
            </w:r>
          </w:p>
        </w:tc>
      </w:tr>
    </w:tbl>
    <w:p w:rsidR="00037310" w:rsidRPr="00F17638" w:rsidRDefault="00037310" w:rsidP="008D4534">
      <w:pPr>
        <w:ind w:firstLine="567"/>
      </w:pPr>
      <w:r w:rsidRPr="00F17638">
        <w:t>На протяжении последних лет наблюдается тенденция к рациональному и экономному потреблению холодной воды и, следовательно, снижению объемов реализации всеми категориями потребителей холодной воды и соответственно количества объемов водоотведения.</w:t>
      </w:r>
    </w:p>
    <w:p w:rsidR="00037310" w:rsidRPr="00F17638" w:rsidRDefault="00037310" w:rsidP="008D4534">
      <w:pPr>
        <w:ind w:firstLine="567"/>
      </w:pPr>
      <w:r w:rsidRPr="00F17638">
        <w:t xml:space="preserve">Для сокращения и устранения непроизводительных затрат и потерь воды 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w:t>
      </w:r>
    </w:p>
    <w:p w:rsidR="00037310" w:rsidRPr="00F17638" w:rsidRDefault="00037310" w:rsidP="008D4534">
      <w:pPr>
        <w:ind w:firstLine="567"/>
      </w:pPr>
      <w:r w:rsidRPr="00F17638">
        <w:t xml:space="preserve">В результате проведенного анализа неучтенные и неустранимые расходы и потери из водопроводных сетей в МО </w:t>
      </w:r>
      <w:r>
        <w:t>город Балашов</w:t>
      </w:r>
      <w:r w:rsidRPr="00F17638">
        <w:t xml:space="preserve"> можно разделить на:</w:t>
      </w:r>
    </w:p>
    <w:p w:rsidR="00037310" w:rsidRPr="00F17638" w:rsidRDefault="00037310" w:rsidP="008D4534">
      <w:pPr>
        <w:ind w:firstLine="567"/>
      </w:pPr>
      <w:r w:rsidRPr="00F17638">
        <w:t>Полезные расходы:</w:t>
      </w:r>
    </w:p>
    <w:p w:rsidR="00037310" w:rsidRPr="00F17638" w:rsidRDefault="00037310" w:rsidP="008D4534">
      <w:pPr>
        <w:pStyle w:val="ListParagraph"/>
        <w:numPr>
          <w:ilvl w:val="0"/>
          <w:numId w:val="4"/>
        </w:numPr>
      </w:pPr>
      <w:r w:rsidRPr="00F17638">
        <w:t>расходы на технологические нужды водопроводных сетей, в том числе:</w:t>
      </w:r>
    </w:p>
    <w:p w:rsidR="00037310" w:rsidRPr="00F17638" w:rsidRDefault="00037310" w:rsidP="008D4534">
      <w:pPr>
        <w:pStyle w:val="ListParagraph"/>
        <w:numPr>
          <w:ilvl w:val="0"/>
          <w:numId w:val="28"/>
        </w:numPr>
      </w:pPr>
      <w:r w:rsidRPr="00F17638">
        <w:t>чистка резервуаров;</w:t>
      </w:r>
    </w:p>
    <w:p w:rsidR="00037310" w:rsidRPr="00F17638" w:rsidRDefault="00037310" w:rsidP="008D4534">
      <w:pPr>
        <w:pStyle w:val="ListParagraph"/>
        <w:numPr>
          <w:ilvl w:val="0"/>
          <w:numId w:val="28"/>
        </w:numPr>
      </w:pPr>
      <w:r w:rsidRPr="00F17638">
        <w:t>промывка тупиковых сетей;</w:t>
      </w:r>
    </w:p>
    <w:p w:rsidR="00037310" w:rsidRPr="00F17638" w:rsidRDefault="00037310" w:rsidP="008D4534">
      <w:pPr>
        <w:pStyle w:val="ListParagraph"/>
        <w:numPr>
          <w:ilvl w:val="0"/>
          <w:numId w:val="28"/>
        </w:numPr>
      </w:pPr>
      <w:r w:rsidRPr="00F17638">
        <w:t>на дезинфекцию, промывку после устранения аварий, плановых замен;</w:t>
      </w:r>
    </w:p>
    <w:p w:rsidR="00037310" w:rsidRPr="00F17638" w:rsidRDefault="00037310" w:rsidP="008D4534">
      <w:pPr>
        <w:pStyle w:val="ListParagraph"/>
        <w:numPr>
          <w:ilvl w:val="0"/>
          <w:numId w:val="28"/>
        </w:numPr>
      </w:pPr>
      <w:r w:rsidRPr="00F17638">
        <w:t>расходы на ежегодные профилактические ремонтные работы, промывки;</w:t>
      </w:r>
    </w:p>
    <w:p w:rsidR="00037310" w:rsidRPr="00F17638" w:rsidRDefault="00037310" w:rsidP="008D4534">
      <w:pPr>
        <w:pStyle w:val="ListParagraph"/>
        <w:numPr>
          <w:ilvl w:val="0"/>
          <w:numId w:val="28"/>
        </w:numPr>
      </w:pPr>
      <w:r w:rsidRPr="00F17638">
        <w:t>промывка канализационных сетей;</w:t>
      </w:r>
    </w:p>
    <w:p w:rsidR="00037310" w:rsidRPr="00F17638" w:rsidRDefault="00037310" w:rsidP="008D4534">
      <w:pPr>
        <w:pStyle w:val="ListParagraph"/>
        <w:numPr>
          <w:ilvl w:val="0"/>
          <w:numId w:val="28"/>
        </w:numPr>
      </w:pPr>
      <w:r w:rsidRPr="00F17638">
        <w:t>тушение пожаров;</w:t>
      </w:r>
    </w:p>
    <w:p w:rsidR="00037310" w:rsidRPr="00F17638" w:rsidRDefault="00037310" w:rsidP="008D4534">
      <w:pPr>
        <w:pStyle w:val="ListParagraph"/>
        <w:numPr>
          <w:ilvl w:val="0"/>
          <w:numId w:val="28"/>
        </w:numPr>
      </w:pPr>
      <w:r w:rsidRPr="00F17638">
        <w:t>испытание пожарных гидрантов.</w:t>
      </w:r>
    </w:p>
    <w:p w:rsidR="00037310" w:rsidRPr="00F17638" w:rsidRDefault="00037310" w:rsidP="008D4534">
      <w:pPr>
        <w:pStyle w:val="ListParagraph"/>
        <w:numPr>
          <w:ilvl w:val="0"/>
          <w:numId w:val="4"/>
        </w:numPr>
      </w:pPr>
      <w:r w:rsidRPr="00F17638">
        <w:t>организационно-учетные расходы, в том числе:</w:t>
      </w:r>
    </w:p>
    <w:p w:rsidR="00037310" w:rsidRPr="00F17638" w:rsidRDefault="00037310" w:rsidP="008D4534">
      <w:pPr>
        <w:pStyle w:val="ListParagraph"/>
        <w:numPr>
          <w:ilvl w:val="0"/>
          <w:numId w:val="27"/>
        </w:numPr>
      </w:pPr>
      <w:r w:rsidRPr="00F17638">
        <w:t>не зарегистрированные средствами измерения;</w:t>
      </w:r>
    </w:p>
    <w:p w:rsidR="00037310" w:rsidRPr="00F17638" w:rsidRDefault="00037310" w:rsidP="008D4534">
      <w:pPr>
        <w:pStyle w:val="ListParagraph"/>
        <w:numPr>
          <w:ilvl w:val="0"/>
          <w:numId w:val="27"/>
        </w:numPr>
      </w:pPr>
      <w:r w:rsidRPr="00F17638">
        <w:t>не учтенные из-за погрешности средств измерения у абонентов;</w:t>
      </w:r>
    </w:p>
    <w:p w:rsidR="00037310" w:rsidRPr="00F17638" w:rsidRDefault="00037310" w:rsidP="008D4534">
      <w:pPr>
        <w:pStyle w:val="ListParagraph"/>
        <w:numPr>
          <w:ilvl w:val="0"/>
          <w:numId w:val="27"/>
        </w:numPr>
      </w:pPr>
      <w:r w:rsidRPr="00F17638">
        <w:t>не зарегистрированные средствами измерения квартирных водомеров;</w:t>
      </w:r>
    </w:p>
    <w:p w:rsidR="00037310" w:rsidRPr="00F17638" w:rsidRDefault="00037310" w:rsidP="008D4534">
      <w:pPr>
        <w:pStyle w:val="ListParagraph"/>
        <w:numPr>
          <w:ilvl w:val="0"/>
          <w:numId w:val="27"/>
        </w:numPr>
      </w:pPr>
      <w:r w:rsidRPr="00F17638">
        <w:t>не учтенные из-за погрешности средств измерения НС II подъема.</w:t>
      </w:r>
    </w:p>
    <w:p w:rsidR="00037310" w:rsidRPr="00F17638" w:rsidRDefault="00037310" w:rsidP="008D4534">
      <w:pPr>
        <w:ind w:firstLine="567"/>
      </w:pPr>
      <w:r w:rsidRPr="00F17638">
        <w:t>Потери из водопроводных сетей:</w:t>
      </w:r>
    </w:p>
    <w:p w:rsidR="00037310" w:rsidRPr="00F17638" w:rsidRDefault="00037310" w:rsidP="008D4534">
      <w:pPr>
        <w:pStyle w:val="ListParagraph"/>
        <w:numPr>
          <w:ilvl w:val="0"/>
          <w:numId w:val="5"/>
        </w:numPr>
      </w:pPr>
      <w:r w:rsidRPr="00F17638">
        <w:t>потери из водопроводных сетей в результате аварий;</w:t>
      </w:r>
    </w:p>
    <w:p w:rsidR="00037310" w:rsidRPr="00F17638" w:rsidRDefault="00037310" w:rsidP="008D4534">
      <w:pPr>
        <w:pStyle w:val="ListParagraph"/>
        <w:numPr>
          <w:ilvl w:val="0"/>
          <w:numId w:val="5"/>
        </w:numPr>
      </w:pPr>
      <w:r w:rsidRPr="00F17638">
        <w:t>скрытые утечки из водопроводных сетей;</w:t>
      </w:r>
    </w:p>
    <w:p w:rsidR="00037310" w:rsidRPr="00F17638" w:rsidRDefault="00037310" w:rsidP="008D4534">
      <w:pPr>
        <w:pStyle w:val="ListParagraph"/>
        <w:numPr>
          <w:ilvl w:val="0"/>
          <w:numId w:val="5"/>
        </w:numPr>
      </w:pPr>
      <w:r w:rsidRPr="00F17638">
        <w:t>утечки из уплотнения сетевой арматуры;</w:t>
      </w:r>
    </w:p>
    <w:p w:rsidR="00037310" w:rsidRPr="00F17638" w:rsidRDefault="00037310" w:rsidP="008D4534">
      <w:pPr>
        <w:pStyle w:val="ListParagraph"/>
        <w:numPr>
          <w:ilvl w:val="0"/>
          <w:numId w:val="5"/>
        </w:numPr>
      </w:pPr>
      <w:r w:rsidRPr="00F17638">
        <w:t>расходы на естественную убыль при подаче воды по трубопроводам;</w:t>
      </w:r>
    </w:p>
    <w:p w:rsidR="00037310" w:rsidRPr="00F17638" w:rsidRDefault="00037310" w:rsidP="008D4534">
      <w:pPr>
        <w:pStyle w:val="ListParagraph"/>
        <w:numPr>
          <w:ilvl w:val="0"/>
          <w:numId w:val="5"/>
        </w:numPr>
      </w:pPr>
      <w:r w:rsidRPr="00F17638">
        <w:t>утечки в результате аварий на водопроводных сетях, которые находятся на балансе абонентов до водомерных узлов.</w:t>
      </w:r>
    </w:p>
    <w:p w:rsidR="00037310" w:rsidRPr="00F17638" w:rsidRDefault="00037310" w:rsidP="008D4534">
      <w:pPr>
        <w:pStyle w:val="Heading3"/>
        <w:spacing w:after="240"/>
      </w:pPr>
      <w:bookmarkStart w:id="17" w:name="_Toc427759764"/>
      <w:r w:rsidRPr="00F17638">
        <w:t>2.3.2. Территориальный баланс подачи питьевой воды по технологическим зонам водоснабжения (годовой и в сутки максимального водопотребления)</w:t>
      </w:r>
      <w:bookmarkEnd w:id="17"/>
    </w:p>
    <w:p w:rsidR="00037310" w:rsidRPr="00F17638" w:rsidRDefault="00037310" w:rsidP="008D4534">
      <w:pPr>
        <w:ind w:firstLine="567"/>
        <w:rPr>
          <w:color w:val="FF0000"/>
        </w:rPr>
      </w:pPr>
      <w:r w:rsidRPr="00F17638">
        <w:t xml:space="preserve">Фактическое потребление воды  составило </w:t>
      </w:r>
      <w:r>
        <w:t>3496</w:t>
      </w:r>
      <w:r w:rsidRPr="00F17638">
        <w:t xml:space="preserve"> тыс. м</w:t>
      </w:r>
      <w:r w:rsidRPr="00F17638">
        <w:rPr>
          <w:vertAlign w:val="superscript"/>
        </w:rPr>
        <w:t>3</w:t>
      </w:r>
      <w:r w:rsidRPr="00F17638">
        <w:t xml:space="preserve">/год, в средние сутки </w:t>
      </w:r>
      <w:r w:rsidRPr="00222E61">
        <w:t>9,578</w:t>
      </w:r>
      <w:r>
        <w:t xml:space="preserve"> </w:t>
      </w:r>
      <w:r w:rsidRPr="00F17638">
        <w:t>тыс. м</w:t>
      </w:r>
      <w:r w:rsidRPr="00F17638">
        <w:rPr>
          <w:vertAlign w:val="superscript"/>
        </w:rPr>
        <w:t>3</w:t>
      </w:r>
      <w:r w:rsidRPr="00F17638">
        <w:t xml:space="preserve">/сут, в сутки максимального водопотребления </w:t>
      </w:r>
      <w:r w:rsidRPr="00222E61">
        <w:t>12,452</w:t>
      </w:r>
      <w:r>
        <w:t xml:space="preserve"> </w:t>
      </w:r>
      <w:r w:rsidRPr="00F17638">
        <w:t>тыс. м</w:t>
      </w:r>
      <w:r w:rsidRPr="00F17638">
        <w:rPr>
          <w:vertAlign w:val="superscript"/>
        </w:rPr>
        <w:t>3</w:t>
      </w:r>
      <w:r w:rsidRPr="00F17638">
        <w:t>/сут.</w:t>
      </w:r>
    </w:p>
    <w:p w:rsidR="00037310" w:rsidRPr="00F17638" w:rsidRDefault="00037310" w:rsidP="008D4534">
      <w:pPr>
        <w:ind w:firstLine="567"/>
      </w:pPr>
      <w:r w:rsidRPr="00F17638">
        <w:t>Результаты анализа структурного территориального баланса представлены в</w:t>
      </w:r>
      <w:bookmarkStart w:id="18" w:name="таб321"/>
      <w:r w:rsidRPr="00F17638">
        <w:t xml:space="preserve">                  таб. 2.3.2.1.</w:t>
      </w:r>
    </w:p>
    <w:p w:rsidR="00037310" w:rsidRPr="00F17638" w:rsidRDefault="00037310" w:rsidP="008D4534">
      <w:pPr>
        <w:ind w:left="4536"/>
        <w:jc w:val="right"/>
      </w:pPr>
      <w:r w:rsidRPr="00F17638">
        <w:t>Таб. 2.3.2.1. Результаты анализа структурного территориального баланса</w:t>
      </w:r>
      <w:r>
        <w:t xml:space="preserve"> </w:t>
      </w:r>
    </w:p>
    <w:tbl>
      <w:tblPr>
        <w:tblW w:w="5000" w:type="pct"/>
        <w:tblInd w:w="2" w:type="dxa"/>
        <w:tblLook w:val="00A0"/>
      </w:tblPr>
      <w:tblGrid>
        <w:gridCol w:w="821"/>
        <w:gridCol w:w="2114"/>
        <w:gridCol w:w="2448"/>
        <w:gridCol w:w="2448"/>
        <w:gridCol w:w="2448"/>
      </w:tblGrid>
      <w:tr w:rsidR="00037310" w:rsidRPr="00882870">
        <w:trPr>
          <w:trHeight w:val="100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tcPr>
          <w:bookmarkEnd w:id="18"/>
          <w:p w:rsidR="00037310" w:rsidRPr="00F17638" w:rsidRDefault="00037310" w:rsidP="008D4534">
            <w:pPr>
              <w:spacing w:line="240" w:lineRule="auto"/>
              <w:jc w:val="center"/>
              <w:rPr>
                <w:b/>
                <w:bCs/>
                <w:color w:val="000000"/>
              </w:rPr>
            </w:pPr>
            <w:r w:rsidRPr="00F17638">
              <w:rPr>
                <w:b/>
                <w:bCs/>
                <w:color w:val="000000"/>
              </w:rPr>
              <w:t>№ п.п.</w:t>
            </w:r>
          </w:p>
        </w:tc>
        <w:tc>
          <w:tcPr>
            <w:tcW w:w="1028"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Наименование населенных пунктов</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 xml:space="preserve">Фактическое водопотребление  </w:t>
            </w:r>
          </w:p>
          <w:p w:rsidR="00037310" w:rsidRPr="00F17638" w:rsidRDefault="00037310" w:rsidP="008D4534">
            <w:pPr>
              <w:spacing w:line="240" w:lineRule="auto"/>
              <w:jc w:val="center"/>
              <w:rPr>
                <w:b/>
                <w:bCs/>
                <w:color w:val="000000"/>
              </w:rPr>
            </w:pPr>
            <w:r w:rsidRPr="00F17638">
              <w:rPr>
                <w:b/>
                <w:bCs/>
                <w:color w:val="000000"/>
              </w:rPr>
              <w:t>тыс. м</w:t>
            </w:r>
            <w:r w:rsidRPr="00F17638">
              <w:rPr>
                <w:b/>
                <w:bCs/>
                <w:color w:val="000000"/>
                <w:vertAlign w:val="superscript"/>
              </w:rPr>
              <w:t>3</w:t>
            </w:r>
            <w:r w:rsidRPr="00F17638">
              <w:rPr>
                <w:b/>
                <w:bCs/>
                <w:color w:val="000000"/>
              </w:rPr>
              <w:t>/год</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 xml:space="preserve">Среднее водопотребление  </w:t>
            </w:r>
          </w:p>
          <w:p w:rsidR="00037310" w:rsidRPr="00F17638" w:rsidRDefault="00037310" w:rsidP="008D4534">
            <w:pPr>
              <w:spacing w:line="240" w:lineRule="auto"/>
              <w:jc w:val="center"/>
              <w:rPr>
                <w:b/>
                <w:bCs/>
                <w:color w:val="000000"/>
              </w:rPr>
            </w:pPr>
            <w:r w:rsidRPr="00F17638">
              <w:rPr>
                <w:b/>
                <w:bCs/>
                <w:color w:val="000000"/>
              </w:rPr>
              <w:t>тыс. м</w:t>
            </w:r>
            <w:r w:rsidRPr="00F17638">
              <w:rPr>
                <w:b/>
                <w:bCs/>
                <w:color w:val="000000"/>
                <w:vertAlign w:val="superscript"/>
              </w:rPr>
              <w:t>3</w:t>
            </w:r>
            <w:r w:rsidRPr="00F17638">
              <w:rPr>
                <w:b/>
                <w:bCs/>
                <w:color w:val="000000"/>
              </w:rPr>
              <w:t>/сут</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 xml:space="preserve">Максимальное водопотребление </w:t>
            </w:r>
          </w:p>
          <w:p w:rsidR="00037310" w:rsidRPr="00F17638" w:rsidRDefault="00037310" w:rsidP="008D4534">
            <w:pPr>
              <w:spacing w:line="240" w:lineRule="auto"/>
              <w:jc w:val="center"/>
              <w:rPr>
                <w:b/>
                <w:bCs/>
                <w:color w:val="000000"/>
              </w:rPr>
            </w:pPr>
            <w:r w:rsidRPr="00F17638">
              <w:rPr>
                <w:b/>
                <w:bCs/>
                <w:color w:val="000000"/>
              </w:rPr>
              <w:t>тыс. м</w:t>
            </w:r>
            <w:r w:rsidRPr="00F17638">
              <w:rPr>
                <w:b/>
                <w:bCs/>
                <w:color w:val="000000"/>
                <w:vertAlign w:val="superscript"/>
              </w:rPr>
              <w:t>3</w:t>
            </w:r>
            <w:r w:rsidRPr="00F17638">
              <w:rPr>
                <w:b/>
                <w:bCs/>
                <w:color w:val="000000"/>
              </w:rPr>
              <w:t>/сут</w:t>
            </w:r>
          </w:p>
        </w:tc>
      </w:tr>
      <w:tr w:rsidR="00037310" w:rsidRPr="00882870">
        <w:trPr>
          <w:trHeight w:val="71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color w:val="000000"/>
              </w:rPr>
            </w:pPr>
            <w:r w:rsidRPr="00F17638">
              <w:rPr>
                <w:color w:val="000000"/>
              </w:rPr>
              <w:t>1</w:t>
            </w:r>
          </w:p>
        </w:tc>
        <w:tc>
          <w:tcPr>
            <w:tcW w:w="1028"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222E61">
            <w:pPr>
              <w:spacing w:line="240" w:lineRule="auto"/>
              <w:jc w:val="center"/>
              <w:rPr>
                <w:color w:val="000000"/>
              </w:rPr>
            </w:pPr>
            <w:r w:rsidRPr="00CF6CC8">
              <w:rPr>
                <w:color w:val="000000"/>
              </w:rPr>
              <w:t>МУП «БЖКХ»</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3496,00</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9,578</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12,452</w:t>
            </w:r>
          </w:p>
        </w:tc>
      </w:tr>
      <w:tr w:rsidR="00037310" w:rsidRPr="00882870">
        <w:trPr>
          <w:trHeight w:val="71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color w:val="000000"/>
              </w:rPr>
            </w:pPr>
            <w:r>
              <w:rPr>
                <w:color w:val="000000"/>
              </w:rPr>
              <w:t>2</w:t>
            </w:r>
          </w:p>
        </w:tc>
        <w:tc>
          <w:tcPr>
            <w:tcW w:w="1028" w:type="pct"/>
            <w:tcBorders>
              <w:top w:val="single" w:sz="8" w:space="0" w:color="auto"/>
              <w:left w:val="nil"/>
              <w:bottom w:val="single" w:sz="8" w:space="0" w:color="auto"/>
              <w:right w:val="single" w:sz="8" w:space="0" w:color="auto"/>
            </w:tcBorders>
            <w:shd w:val="clear" w:color="000000" w:fill="FFFFFF"/>
            <w:vAlign w:val="center"/>
          </w:tcPr>
          <w:p w:rsidR="00037310" w:rsidRPr="00A7041E" w:rsidRDefault="00037310" w:rsidP="00222E61">
            <w:pPr>
              <w:spacing w:line="240" w:lineRule="auto"/>
              <w:jc w:val="center"/>
              <w:rPr>
                <w:color w:val="000000"/>
              </w:rPr>
            </w:pPr>
            <w:r w:rsidRPr="00CF6CC8">
              <w:rPr>
                <w:color w:val="000000"/>
              </w:rPr>
              <w:t>ООО «Балтекс плюс»</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431,3</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1,182</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1,536</w:t>
            </w:r>
          </w:p>
        </w:tc>
      </w:tr>
      <w:tr w:rsidR="00037310" w:rsidRPr="00882870">
        <w:trPr>
          <w:trHeight w:val="71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Default="00037310" w:rsidP="008D4534">
            <w:pPr>
              <w:spacing w:line="240" w:lineRule="auto"/>
              <w:jc w:val="center"/>
              <w:rPr>
                <w:color w:val="000000"/>
              </w:rPr>
            </w:pPr>
          </w:p>
        </w:tc>
        <w:tc>
          <w:tcPr>
            <w:tcW w:w="1028" w:type="pct"/>
            <w:tcBorders>
              <w:top w:val="single" w:sz="8" w:space="0" w:color="auto"/>
              <w:left w:val="nil"/>
              <w:bottom w:val="single" w:sz="8" w:space="0" w:color="auto"/>
              <w:right w:val="single" w:sz="8" w:space="0" w:color="auto"/>
            </w:tcBorders>
            <w:shd w:val="clear" w:color="000000" w:fill="FFFFFF"/>
            <w:vAlign w:val="center"/>
          </w:tcPr>
          <w:p w:rsidR="00037310" w:rsidRPr="00CF6CC8" w:rsidRDefault="00037310" w:rsidP="00222E61">
            <w:pPr>
              <w:spacing w:line="240" w:lineRule="auto"/>
              <w:jc w:val="center"/>
              <w:rPr>
                <w:b/>
                <w:bCs/>
                <w:color w:val="000000"/>
              </w:rPr>
            </w:pPr>
            <w:r w:rsidRPr="00CF6CC8">
              <w:rPr>
                <w:b/>
                <w:bCs/>
                <w:color w:val="000000"/>
              </w:rPr>
              <w:t>Итого</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b/>
                <w:bCs/>
                <w:color w:val="000000"/>
              </w:rPr>
            </w:pPr>
            <w:r w:rsidRPr="00882870">
              <w:rPr>
                <w:b/>
                <w:bCs/>
                <w:color w:val="000000"/>
              </w:rPr>
              <w:t>3927,30</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b/>
                <w:bCs/>
                <w:color w:val="000000"/>
              </w:rPr>
            </w:pPr>
            <w:r w:rsidRPr="00882870">
              <w:rPr>
                <w:b/>
                <w:bCs/>
                <w:color w:val="000000"/>
              </w:rPr>
              <w:t>10,760</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b/>
                <w:bCs/>
                <w:color w:val="000000"/>
              </w:rPr>
            </w:pPr>
            <w:r w:rsidRPr="00882870">
              <w:rPr>
                <w:b/>
                <w:bCs/>
                <w:color w:val="000000"/>
              </w:rPr>
              <w:t>13,988</w:t>
            </w:r>
          </w:p>
        </w:tc>
      </w:tr>
    </w:tbl>
    <w:p w:rsidR="00037310" w:rsidRPr="00F17638" w:rsidRDefault="00037310" w:rsidP="008D4534">
      <w:pPr>
        <w:pStyle w:val="Heading3"/>
        <w:spacing w:after="240"/>
      </w:pPr>
      <w:bookmarkStart w:id="19" w:name="_Toc427759765"/>
      <w:r w:rsidRPr="00F17638">
        <w:t xml:space="preserve">2.3.3. 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МО </w:t>
      </w:r>
      <w:r>
        <w:t>город Балашов</w:t>
      </w:r>
      <w:r w:rsidRPr="00F17638">
        <w:t xml:space="preserve"> (пожаротушение, полив и др.)</w:t>
      </w:r>
      <w:bookmarkEnd w:id="19"/>
    </w:p>
    <w:p w:rsidR="00037310" w:rsidRPr="00F17638" w:rsidRDefault="00037310" w:rsidP="008D4534">
      <w:pPr>
        <w:ind w:firstLine="567"/>
      </w:pPr>
      <w:r w:rsidRPr="00F17638">
        <w:t xml:space="preserve">Результаты анализа структурного баланса реализации питьевой воды по группам абонентов приведены в </w:t>
      </w:r>
      <w:bookmarkStart w:id="20" w:name="таб331"/>
      <w:r w:rsidRPr="00F17638">
        <w:t>таб. 2.3.3.1.</w:t>
      </w:r>
      <w:r>
        <w:t>, 2.3.3.2.</w:t>
      </w:r>
    </w:p>
    <w:p w:rsidR="00037310" w:rsidRDefault="00037310">
      <w:pPr>
        <w:spacing w:after="200"/>
        <w:jc w:val="left"/>
      </w:pPr>
      <w:r>
        <w:br w:type="page"/>
      </w:r>
    </w:p>
    <w:p w:rsidR="00037310" w:rsidRPr="00F17638" w:rsidRDefault="00037310" w:rsidP="008D4534">
      <w:pPr>
        <w:ind w:firstLine="567"/>
        <w:jc w:val="right"/>
      </w:pPr>
      <w:r w:rsidRPr="00F17638">
        <w:t xml:space="preserve">Таб. 2.3.3.1. Структурный баланс реализации </w:t>
      </w:r>
    </w:p>
    <w:p w:rsidR="00037310" w:rsidRPr="00F17638" w:rsidRDefault="00037310" w:rsidP="008D4534">
      <w:pPr>
        <w:ind w:firstLine="567"/>
        <w:jc w:val="right"/>
      </w:pPr>
      <w:r w:rsidRPr="00F17638">
        <w:t>питьевой воды</w:t>
      </w:r>
      <w:r w:rsidRPr="002E1868">
        <w:t xml:space="preserve"> МУП «БЖКХ»</w:t>
      </w:r>
    </w:p>
    <w:tbl>
      <w:tblPr>
        <w:tblW w:w="5000" w:type="pct"/>
        <w:tblInd w:w="2" w:type="dxa"/>
        <w:tblLook w:val="00A0"/>
      </w:tblPr>
      <w:tblGrid>
        <w:gridCol w:w="1982"/>
        <w:gridCol w:w="3756"/>
        <w:gridCol w:w="4541"/>
      </w:tblGrid>
      <w:tr w:rsidR="00037310" w:rsidRPr="00882870">
        <w:trPr>
          <w:trHeight w:val="345"/>
        </w:trPr>
        <w:tc>
          <w:tcPr>
            <w:tcW w:w="964" w:type="pct"/>
            <w:tcBorders>
              <w:top w:val="single" w:sz="8" w:space="0" w:color="auto"/>
              <w:left w:val="single" w:sz="8" w:space="0" w:color="auto"/>
              <w:bottom w:val="single" w:sz="8" w:space="0" w:color="auto"/>
              <w:right w:val="single" w:sz="8" w:space="0" w:color="auto"/>
            </w:tcBorders>
            <w:noWrap/>
            <w:vAlign w:val="bottom"/>
          </w:tcPr>
          <w:bookmarkEnd w:id="20"/>
          <w:p w:rsidR="00037310" w:rsidRPr="00F17638" w:rsidRDefault="00037310" w:rsidP="008D4534">
            <w:pPr>
              <w:spacing w:line="240" w:lineRule="auto"/>
              <w:jc w:val="center"/>
              <w:rPr>
                <w:b/>
                <w:bCs/>
                <w:color w:val="000000"/>
              </w:rPr>
            </w:pPr>
            <w:r w:rsidRPr="00F17638">
              <w:rPr>
                <w:b/>
                <w:bCs/>
                <w:color w:val="000000"/>
              </w:rPr>
              <w:t>№ п.п.</w:t>
            </w:r>
          </w:p>
        </w:tc>
        <w:tc>
          <w:tcPr>
            <w:tcW w:w="1827" w:type="pct"/>
            <w:tcBorders>
              <w:top w:val="single" w:sz="8" w:space="0" w:color="auto"/>
              <w:left w:val="nil"/>
              <w:bottom w:val="single" w:sz="8" w:space="0" w:color="auto"/>
              <w:right w:val="single" w:sz="8" w:space="0" w:color="auto"/>
            </w:tcBorders>
            <w:noWrap/>
            <w:vAlign w:val="bottom"/>
          </w:tcPr>
          <w:p w:rsidR="00037310" w:rsidRPr="00F17638" w:rsidRDefault="00037310" w:rsidP="008D4534">
            <w:pPr>
              <w:spacing w:line="240" w:lineRule="auto"/>
              <w:jc w:val="center"/>
              <w:rPr>
                <w:b/>
                <w:bCs/>
                <w:color w:val="000000"/>
              </w:rPr>
            </w:pPr>
            <w:r w:rsidRPr="00F17638">
              <w:rPr>
                <w:b/>
                <w:bCs/>
                <w:color w:val="000000"/>
              </w:rPr>
              <w:t>Потребитель</w:t>
            </w:r>
          </w:p>
        </w:tc>
        <w:tc>
          <w:tcPr>
            <w:tcW w:w="2209" w:type="pct"/>
            <w:tcBorders>
              <w:top w:val="single" w:sz="8" w:space="0" w:color="auto"/>
              <w:left w:val="nil"/>
              <w:bottom w:val="single" w:sz="8" w:space="0" w:color="auto"/>
              <w:right w:val="single" w:sz="8" w:space="0" w:color="auto"/>
            </w:tcBorders>
            <w:noWrap/>
            <w:vAlign w:val="bottom"/>
          </w:tcPr>
          <w:p w:rsidR="00037310" w:rsidRPr="00F17638" w:rsidRDefault="00037310" w:rsidP="008D4534">
            <w:pPr>
              <w:spacing w:line="240" w:lineRule="auto"/>
              <w:jc w:val="center"/>
              <w:rPr>
                <w:b/>
                <w:bCs/>
                <w:color w:val="000000"/>
              </w:rPr>
            </w:pPr>
            <w:r w:rsidRPr="00F17638">
              <w:rPr>
                <w:b/>
                <w:bCs/>
                <w:color w:val="000000"/>
              </w:rPr>
              <w:t>ХВС тыс. м</w:t>
            </w:r>
            <w:r w:rsidRPr="00F17638">
              <w:rPr>
                <w:b/>
                <w:bCs/>
                <w:color w:val="000000"/>
                <w:vertAlign w:val="superscript"/>
              </w:rPr>
              <w:t>3</w:t>
            </w:r>
            <w:r w:rsidRPr="00F17638">
              <w:rPr>
                <w:b/>
                <w:bCs/>
                <w:color w:val="000000"/>
              </w:rPr>
              <w:t>/год</w:t>
            </w:r>
          </w:p>
        </w:tc>
      </w:tr>
      <w:tr w:rsidR="00037310" w:rsidRPr="00882870">
        <w:trPr>
          <w:trHeight w:val="345"/>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8D4534">
            <w:pPr>
              <w:spacing w:line="240" w:lineRule="auto"/>
              <w:jc w:val="center"/>
              <w:rPr>
                <w:b/>
                <w:bCs/>
                <w:color w:val="000000"/>
              </w:rPr>
            </w:pPr>
            <w:r w:rsidRPr="00F17638">
              <w:rPr>
                <w:b/>
                <w:bCs/>
                <w:color w:val="000000"/>
              </w:rPr>
              <w:t>1</w:t>
            </w:r>
          </w:p>
        </w:tc>
        <w:tc>
          <w:tcPr>
            <w:tcW w:w="1827" w:type="pct"/>
            <w:tcBorders>
              <w:top w:val="nil"/>
              <w:left w:val="nil"/>
              <w:bottom w:val="single" w:sz="8" w:space="0" w:color="auto"/>
              <w:right w:val="single" w:sz="8" w:space="0" w:color="auto"/>
            </w:tcBorders>
            <w:noWrap/>
            <w:vAlign w:val="bottom"/>
          </w:tcPr>
          <w:p w:rsidR="00037310" w:rsidRPr="00F17638" w:rsidRDefault="00037310" w:rsidP="008D4534">
            <w:pPr>
              <w:spacing w:line="240" w:lineRule="auto"/>
              <w:jc w:val="center"/>
              <w:rPr>
                <w:b/>
                <w:bCs/>
                <w:color w:val="000000"/>
              </w:rPr>
            </w:pPr>
            <w:r w:rsidRPr="00F17638">
              <w:rPr>
                <w:b/>
                <w:bCs/>
                <w:color w:val="000000"/>
              </w:rPr>
              <w:t>2</w:t>
            </w:r>
          </w:p>
        </w:tc>
        <w:tc>
          <w:tcPr>
            <w:tcW w:w="2209" w:type="pct"/>
            <w:tcBorders>
              <w:top w:val="nil"/>
              <w:left w:val="nil"/>
              <w:bottom w:val="single" w:sz="8" w:space="0" w:color="auto"/>
              <w:right w:val="single" w:sz="8" w:space="0" w:color="auto"/>
            </w:tcBorders>
            <w:noWrap/>
            <w:vAlign w:val="bottom"/>
          </w:tcPr>
          <w:p w:rsidR="00037310" w:rsidRPr="00F17638" w:rsidRDefault="00037310" w:rsidP="008D4534">
            <w:pPr>
              <w:spacing w:line="240" w:lineRule="auto"/>
              <w:jc w:val="center"/>
              <w:rPr>
                <w:b/>
                <w:bCs/>
                <w:color w:val="000000"/>
              </w:rPr>
            </w:pPr>
            <w:r w:rsidRPr="00F17638">
              <w:rPr>
                <w:b/>
                <w:bCs/>
                <w:color w:val="000000"/>
              </w:rPr>
              <w:t>3</w:t>
            </w:r>
          </w:p>
        </w:tc>
      </w:tr>
      <w:tr w:rsidR="00037310" w:rsidRPr="00882870">
        <w:trPr>
          <w:trHeight w:val="345"/>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8D4534">
            <w:pPr>
              <w:spacing w:line="240" w:lineRule="auto"/>
              <w:jc w:val="center"/>
              <w:rPr>
                <w:color w:val="000000"/>
              </w:rPr>
            </w:pPr>
            <w:r w:rsidRPr="00F17638">
              <w:rPr>
                <w:color w:val="000000"/>
              </w:rPr>
              <w:t>1</w:t>
            </w:r>
          </w:p>
        </w:tc>
        <w:tc>
          <w:tcPr>
            <w:tcW w:w="1827" w:type="pct"/>
            <w:tcBorders>
              <w:top w:val="nil"/>
              <w:left w:val="nil"/>
              <w:bottom w:val="single" w:sz="8" w:space="0" w:color="auto"/>
              <w:right w:val="single" w:sz="8" w:space="0" w:color="auto"/>
            </w:tcBorders>
            <w:noWrap/>
            <w:vAlign w:val="bottom"/>
          </w:tcPr>
          <w:p w:rsidR="00037310" w:rsidRPr="00F17638" w:rsidRDefault="00037310" w:rsidP="008D4534">
            <w:pPr>
              <w:spacing w:line="240" w:lineRule="auto"/>
              <w:jc w:val="center"/>
              <w:rPr>
                <w:color w:val="000000"/>
              </w:rPr>
            </w:pPr>
            <w:r w:rsidRPr="00F17638">
              <w:rPr>
                <w:color w:val="000000"/>
              </w:rPr>
              <w:t>Население</w:t>
            </w:r>
          </w:p>
        </w:tc>
        <w:tc>
          <w:tcPr>
            <w:tcW w:w="2209" w:type="pct"/>
            <w:tcBorders>
              <w:top w:val="nil"/>
              <w:left w:val="nil"/>
              <w:bottom w:val="single" w:sz="8" w:space="0" w:color="auto"/>
              <w:right w:val="single" w:sz="8" w:space="0" w:color="auto"/>
            </w:tcBorders>
            <w:noWrap/>
            <w:vAlign w:val="center"/>
          </w:tcPr>
          <w:p w:rsidR="00037310" w:rsidRPr="00882870" w:rsidRDefault="00037310" w:rsidP="001F712D">
            <w:pPr>
              <w:jc w:val="center"/>
              <w:rPr>
                <w:color w:val="000000"/>
              </w:rPr>
            </w:pPr>
            <w:r w:rsidRPr="00882870">
              <w:rPr>
                <w:color w:val="000000"/>
              </w:rPr>
              <w:t>2702</w:t>
            </w:r>
          </w:p>
        </w:tc>
      </w:tr>
      <w:tr w:rsidR="00037310" w:rsidRPr="00882870">
        <w:trPr>
          <w:trHeight w:val="366"/>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8D4534">
            <w:pPr>
              <w:spacing w:line="240" w:lineRule="auto"/>
              <w:jc w:val="center"/>
              <w:rPr>
                <w:color w:val="000000"/>
              </w:rPr>
            </w:pPr>
            <w:r w:rsidRPr="00F17638">
              <w:rPr>
                <w:color w:val="000000"/>
              </w:rPr>
              <w:t>2</w:t>
            </w:r>
          </w:p>
        </w:tc>
        <w:tc>
          <w:tcPr>
            <w:tcW w:w="1827" w:type="pct"/>
            <w:tcBorders>
              <w:top w:val="nil"/>
              <w:left w:val="nil"/>
              <w:bottom w:val="single" w:sz="8" w:space="0" w:color="auto"/>
              <w:right w:val="single" w:sz="8" w:space="0" w:color="auto"/>
            </w:tcBorders>
            <w:vAlign w:val="bottom"/>
          </w:tcPr>
          <w:p w:rsidR="00037310" w:rsidRPr="00F17638" w:rsidRDefault="00037310" w:rsidP="008D4534">
            <w:pPr>
              <w:spacing w:line="240" w:lineRule="auto"/>
              <w:jc w:val="center"/>
              <w:rPr>
                <w:color w:val="000000"/>
              </w:rPr>
            </w:pPr>
            <w:r w:rsidRPr="00F17638">
              <w:rPr>
                <w:color w:val="000000"/>
              </w:rPr>
              <w:t>Бюджет</w:t>
            </w:r>
          </w:p>
        </w:tc>
        <w:tc>
          <w:tcPr>
            <w:tcW w:w="2209" w:type="pct"/>
            <w:tcBorders>
              <w:top w:val="nil"/>
              <w:left w:val="nil"/>
              <w:bottom w:val="single" w:sz="8" w:space="0" w:color="auto"/>
              <w:right w:val="single" w:sz="8" w:space="0" w:color="auto"/>
            </w:tcBorders>
            <w:noWrap/>
            <w:vAlign w:val="center"/>
          </w:tcPr>
          <w:p w:rsidR="00037310" w:rsidRPr="00882870" w:rsidRDefault="00037310" w:rsidP="001F712D">
            <w:pPr>
              <w:jc w:val="center"/>
              <w:rPr>
                <w:color w:val="000000"/>
              </w:rPr>
            </w:pPr>
            <w:r w:rsidRPr="00882870">
              <w:rPr>
                <w:color w:val="000000"/>
              </w:rPr>
              <w:t>457</w:t>
            </w:r>
          </w:p>
        </w:tc>
      </w:tr>
      <w:tr w:rsidR="00037310" w:rsidRPr="00882870">
        <w:trPr>
          <w:trHeight w:val="345"/>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8D4534">
            <w:pPr>
              <w:spacing w:line="240" w:lineRule="auto"/>
              <w:jc w:val="center"/>
              <w:rPr>
                <w:color w:val="000000"/>
              </w:rPr>
            </w:pPr>
            <w:r>
              <w:rPr>
                <w:color w:val="000000"/>
              </w:rPr>
              <w:t>3</w:t>
            </w:r>
          </w:p>
        </w:tc>
        <w:tc>
          <w:tcPr>
            <w:tcW w:w="1827" w:type="pct"/>
            <w:tcBorders>
              <w:top w:val="nil"/>
              <w:left w:val="nil"/>
              <w:bottom w:val="single" w:sz="8" w:space="0" w:color="auto"/>
              <w:right w:val="single" w:sz="8" w:space="0" w:color="auto"/>
            </w:tcBorders>
            <w:noWrap/>
            <w:vAlign w:val="bottom"/>
          </w:tcPr>
          <w:p w:rsidR="00037310" w:rsidRPr="00F17638" w:rsidRDefault="00037310" w:rsidP="008D4534">
            <w:pPr>
              <w:spacing w:line="240" w:lineRule="auto"/>
              <w:jc w:val="center"/>
              <w:rPr>
                <w:color w:val="000000"/>
              </w:rPr>
            </w:pPr>
            <w:r w:rsidRPr="00F17638">
              <w:rPr>
                <w:color w:val="000000"/>
              </w:rPr>
              <w:t>Прочие</w:t>
            </w:r>
          </w:p>
        </w:tc>
        <w:tc>
          <w:tcPr>
            <w:tcW w:w="2209" w:type="pct"/>
            <w:tcBorders>
              <w:top w:val="nil"/>
              <w:left w:val="nil"/>
              <w:bottom w:val="single" w:sz="8" w:space="0" w:color="auto"/>
              <w:right w:val="single" w:sz="8" w:space="0" w:color="auto"/>
            </w:tcBorders>
            <w:noWrap/>
            <w:vAlign w:val="center"/>
          </w:tcPr>
          <w:p w:rsidR="00037310" w:rsidRPr="00882870" w:rsidRDefault="00037310" w:rsidP="001F712D">
            <w:pPr>
              <w:jc w:val="center"/>
              <w:rPr>
                <w:color w:val="000000"/>
              </w:rPr>
            </w:pPr>
            <w:r w:rsidRPr="00882870">
              <w:rPr>
                <w:color w:val="000000"/>
              </w:rPr>
              <w:t>337</w:t>
            </w:r>
          </w:p>
        </w:tc>
      </w:tr>
      <w:tr w:rsidR="00037310" w:rsidRPr="00882870">
        <w:trPr>
          <w:trHeight w:val="345"/>
        </w:trPr>
        <w:tc>
          <w:tcPr>
            <w:tcW w:w="2791" w:type="pct"/>
            <w:gridSpan w:val="2"/>
            <w:tcBorders>
              <w:top w:val="single" w:sz="8" w:space="0" w:color="auto"/>
              <w:left w:val="single" w:sz="8" w:space="0" w:color="auto"/>
              <w:bottom w:val="single" w:sz="8" w:space="0" w:color="auto"/>
              <w:right w:val="single" w:sz="8" w:space="0" w:color="000000"/>
            </w:tcBorders>
            <w:noWrap/>
            <w:vAlign w:val="bottom"/>
          </w:tcPr>
          <w:p w:rsidR="00037310" w:rsidRPr="00F17638" w:rsidRDefault="00037310" w:rsidP="008D4534">
            <w:pPr>
              <w:spacing w:line="240" w:lineRule="auto"/>
              <w:jc w:val="center"/>
              <w:rPr>
                <w:b/>
                <w:bCs/>
                <w:color w:val="000000"/>
              </w:rPr>
            </w:pPr>
            <w:r w:rsidRPr="00F17638">
              <w:rPr>
                <w:b/>
                <w:bCs/>
                <w:color w:val="000000"/>
              </w:rPr>
              <w:t>Итого:</w:t>
            </w:r>
          </w:p>
        </w:tc>
        <w:tc>
          <w:tcPr>
            <w:tcW w:w="2209" w:type="pct"/>
            <w:tcBorders>
              <w:top w:val="nil"/>
              <w:left w:val="nil"/>
              <w:bottom w:val="single" w:sz="8" w:space="0" w:color="auto"/>
              <w:right w:val="single" w:sz="8" w:space="0" w:color="auto"/>
            </w:tcBorders>
            <w:noWrap/>
            <w:vAlign w:val="center"/>
          </w:tcPr>
          <w:p w:rsidR="00037310" w:rsidRPr="00F17638" w:rsidRDefault="00037310" w:rsidP="001F712D">
            <w:pPr>
              <w:spacing w:line="240" w:lineRule="auto"/>
              <w:jc w:val="center"/>
              <w:rPr>
                <w:color w:val="000000"/>
              </w:rPr>
            </w:pPr>
            <w:r>
              <w:rPr>
                <w:color w:val="000000"/>
              </w:rPr>
              <w:t>3496</w:t>
            </w:r>
          </w:p>
        </w:tc>
      </w:tr>
    </w:tbl>
    <w:p w:rsidR="00037310" w:rsidRDefault="00037310" w:rsidP="008D4534">
      <w:pPr>
        <w:spacing w:before="120"/>
        <w:ind w:firstLine="567"/>
      </w:pPr>
      <w:r w:rsidRPr="00F17638">
        <w:t>На основе проведенного анализа можно сделать вывод, что основным потребителем воды</w:t>
      </w:r>
      <w:r w:rsidRPr="00434572">
        <w:t xml:space="preserve"> </w:t>
      </w:r>
      <w:r w:rsidRPr="00F17638">
        <w:t xml:space="preserve">является население. При рассмотрении отдельных балансов по водоснабжению видно, что население использует </w:t>
      </w:r>
      <w:r>
        <w:t xml:space="preserve">77,29 </w:t>
      </w:r>
      <w:r w:rsidRPr="00F17638">
        <w:t>% всей поданной во</w:t>
      </w:r>
      <w:r>
        <w:t xml:space="preserve">ды в сеть, бюджет использует 13,07 % </w:t>
      </w:r>
      <w:r w:rsidRPr="00F17638">
        <w:t xml:space="preserve">и прочие потребители </w:t>
      </w:r>
      <w:r>
        <w:t xml:space="preserve">9,64 </w:t>
      </w:r>
      <w:r w:rsidRPr="00F17638">
        <w:t>%.</w:t>
      </w:r>
    </w:p>
    <w:p w:rsidR="00037310" w:rsidRPr="00F17638" w:rsidRDefault="00037310" w:rsidP="000954D9">
      <w:pPr>
        <w:ind w:firstLine="567"/>
        <w:jc w:val="right"/>
      </w:pPr>
      <w:r w:rsidRPr="00F17638">
        <w:t>Таб. 2.3.3.</w:t>
      </w:r>
      <w:r>
        <w:t>2</w:t>
      </w:r>
      <w:r w:rsidRPr="00F17638">
        <w:t xml:space="preserve">. Структурный баланс реализации </w:t>
      </w:r>
    </w:p>
    <w:p w:rsidR="00037310" w:rsidRPr="00F17638" w:rsidRDefault="00037310" w:rsidP="000954D9">
      <w:pPr>
        <w:ind w:firstLine="567"/>
        <w:jc w:val="right"/>
      </w:pPr>
      <w:r w:rsidRPr="00F17638">
        <w:t>питьевой воды</w:t>
      </w:r>
      <w:r w:rsidRPr="002E1868">
        <w:t xml:space="preserve"> </w:t>
      </w:r>
      <w:r w:rsidRPr="000954D9">
        <w:t>ООО «Балтекс плюс»</w:t>
      </w:r>
    </w:p>
    <w:tbl>
      <w:tblPr>
        <w:tblW w:w="5000" w:type="pct"/>
        <w:tblInd w:w="2" w:type="dxa"/>
        <w:tblLook w:val="00A0"/>
      </w:tblPr>
      <w:tblGrid>
        <w:gridCol w:w="1982"/>
        <w:gridCol w:w="3756"/>
        <w:gridCol w:w="4541"/>
      </w:tblGrid>
      <w:tr w:rsidR="00037310" w:rsidRPr="00882870">
        <w:trPr>
          <w:trHeight w:val="345"/>
        </w:trPr>
        <w:tc>
          <w:tcPr>
            <w:tcW w:w="964" w:type="pct"/>
            <w:tcBorders>
              <w:top w:val="single" w:sz="8" w:space="0" w:color="auto"/>
              <w:left w:val="single" w:sz="8" w:space="0" w:color="auto"/>
              <w:bottom w:val="single" w:sz="8" w:space="0" w:color="auto"/>
              <w:right w:val="single" w:sz="8" w:space="0" w:color="auto"/>
            </w:tcBorders>
            <w:noWrap/>
            <w:vAlign w:val="bottom"/>
          </w:tcPr>
          <w:p w:rsidR="00037310" w:rsidRPr="00F17638" w:rsidRDefault="00037310" w:rsidP="00746CFC">
            <w:pPr>
              <w:spacing w:line="240" w:lineRule="auto"/>
              <w:jc w:val="center"/>
              <w:rPr>
                <w:b/>
                <w:bCs/>
                <w:color w:val="000000"/>
              </w:rPr>
            </w:pPr>
            <w:r w:rsidRPr="00F17638">
              <w:rPr>
                <w:b/>
                <w:bCs/>
                <w:color w:val="000000"/>
              </w:rPr>
              <w:t>№ п.п.</w:t>
            </w:r>
          </w:p>
        </w:tc>
        <w:tc>
          <w:tcPr>
            <w:tcW w:w="1827" w:type="pct"/>
            <w:tcBorders>
              <w:top w:val="single" w:sz="8" w:space="0" w:color="auto"/>
              <w:left w:val="nil"/>
              <w:bottom w:val="single" w:sz="8" w:space="0" w:color="auto"/>
              <w:right w:val="single" w:sz="8" w:space="0" w:color="auto"/>
            </w:tcBorders>
            <w:noWrap/>
            <w:vAlign w:val="bottom"/>
          </w:tcPr>
          <w:p w:rsidR="00037310" w:rsidRPr="00F17638" w:rsidRDefault="00037310" w:rsidP="00746CFC">
            <w:pPr>
              <w:spacing w:line="240" w:lineRule="auto"/>
              <w:jc w:val="center"/>
              <w:rPr>
                <w:b/>
                <w:bCs/>
                <w:color w:val="000000"/>
              </w:rPr>
            </w:pPr>
            <w:r w:rsidRPr="00F17638">
              <w:rPr>
                <w:b/>
                <w:bCs/>
                <w:color w:val="000000"/>
              </w:rPr>
              <w:t>Потребитель</w:t>
            </w:r>
          </w:p>
        </w:tc>
        <w:tc>
          <w:tcPr>
            <w:tcW w:w="2209" w:type="pct"/>
            <w:tcBorders>
              <w:top w:val="single" w:sz="8" w:space="0" w:color="auto"/>
              <w:left w:val="nil"/>
              <w:bottom w:val="single" w:sz="8" w:space="0" w:color="auto"/>
              <w:right w:val="single" w:sz="8" w:space="0" w:color="auto"/>
            </w:tcBorders>
            <w:noWrap/>
            <w:vAlign w:val="bottom"/>
          </w:tcPr>
          <w:p w:rsidR="00037310" w:rsidRPr="00F17638" w:rsidRDefault="00037310" w:rsidP="00746CFC">
            <w:pPr>
              <w:spacing w:line="240" w:lineRule="auto"/>
              <w:jc w:val="center"/>
              <w:rPr>
                <w:b/>
                <w:bCs/>
                <w:color w:val="000000"/>
              </w:rPr>
            </w:pPr>
            <w:r w:rsidRPr="00F17638">
              <w:rPr>
                <w:b/>
                <w:bCs/>
                <w:color w:val="000000"/>
              </w:rPr>
              <w:t>ХВС тыс. м</w:t>
            </w:r>
            <w:r w:rsidRPr="00F17638">
              <w:rPr>
                <w:b/>
                <w:bCs/>
                <w:color w:val="000000"/>
                <w:vertAlign w:val="superscript"/>
              </w:rPr>
              <w:t>3</w:t>
            </w:r>
            <w:r w:rsidRPr="00F17638">
              <w:rPr>
                <w:b/>
                <w:bCs/>
                <w:color w:val="000000"/>
              </w:rPr>
              <w:t>/год</w:t>
            </w:r>
          </w:p>
        </w:tc>
      </w:tr>
      <w:tr w:rsidR="00037310" w:rsidRPr="00882870">
        <w:trPr>
          <w:trHeight w:val="345"/>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746CFC">
            <w:pPr>
              <w:spacing w:line="240" w:lineRule="auto"/>
              <w:jc w:val="center"/>
              <w:rPr>
                <w:b/>
                <w:bCs/>
                <w:color w:val="000000"/>
              </w:rPr>
            </w:pPr>
            <w:r w:rsidRPr="00F17638">
              <w:rPr>
                <w:b/>
                <w:bCs/>
                <w:color w:val="000000"/>
              </w:rPr>
              <w:t>1</w:t>
            </w:r>
          </w:p>
        </w:tc>
        <w:tc>
          <w:tcPr>
            <w:tcW w:w="1827" w:type="pct"/>
            <w:tcBorders>
              <w:top w:val="nil"/>
              <w:left w:val="nil"/>
              <w:bottom w:val="single" w:sz="8" w:space="0" w:color="auto"/>
              <w:right w:val="single" w:sz="8" w:space="0" w:color="auto"/>
            </w:tcBorders>
            <w:noWrap/>
            <w:vAlign w:val="bottom"/>
          </w:tcPr>
          <w:p w:rsidR="00037310" w:rsidRPr="00F17638" w:rsidRDefault="00037310" w:rsidP="00746CFC">
            <w:pPr>
              <w:spacing w:line="240" w:lineRule="auto"/>
              <w:jc w:val="center"/>
              <w:rPr>
                <w:b/>
                <w:bCs/>
                <w:color w:val="000000"/>
              </w:rPr>
            </w:pPr>
            <w:r w:rsidRPr="00F17638">
              <w:rPr>
                <w:b/>
                <w:bCs/>
                <w:color w:val="000000"/>
              </w:rPr>
              <w:t>2</w:t>
            </w:r>
          </w:p>
        </w:tc>
        <w:tc>
          <w:tcPr>
            <w:tcW w:w="2209" w:type="pct"/>
            <w:tcBorders>
              <w:top w:val="nil"/>
              <w:left w:val="nil"/>
              <w:bottom w:val="single" w:sz="8" w:space="0" w:color="auto"/>
              <w:right w:val="single" w:sz="8" w:space="0" w:color="auto"/>
            </w:tcBorders>
            <w:noWrap/>
            <w:vAlign w:val="bottom"/>
          </w:tcPr>
          <w:p w:rsidR="00037310" w:rsidRPr="00F17638" w:rsidRDefault="00037310" w:rsidP="00746CFC">
            <w:pPr>
              <w:spacing w:line="240" w:lineRule="auto"/>
              <w:jc w:val="center"/>
              <w:rPr>
                <w:b/>
                <w:bCs/>
                <w:color w:val="000000"/>
              </w:rPr>
            </w:pPr>
            <w:r w:rsidRPr="00F17638">
              <w:rPr>
                <w:b/>
                <w:bCs/>
                <w:color w:val="000000"/>
              </w:rPr>
              <w:t>3</w:t>
            </w:r>
          </w:p>
        </w:tc>
      </w:tr>
      <w:tr w:rsidR="00037310" w:rsidRPr="00882870">
        <w:trPr>
          <w:trHeight w:val="345"/>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746CFC">
            <w:pPr>
              <w:spacing w:line="240" w:lineRule="auto"/>
              <w:jc w:val="center"/>
              <w:rPr>
                <w:color w:val="000000"/>
              </w:rPr>
            </w:pPr>
            <w:r w:rsidRPr="00F17638">
              <w:rPr>
                <w:color w:val="000000"/>
              </w:rPr>
              <w:t>1</w:t>
            </w:r>
          </w:p>
        </w:tc>
        <w:tc>
          <w:tcPr>
            <w:tcW w:w="1827" w:type="pct"/>
            <w:tcBorders>
              <w:top w:val="nil"/>
              <w:left w:val="nil"/>
              <w:bottom w:val="single" w:sz="8" w:space="0" w:color="auto"/>
              <w:right w:val="single" w:sz="8" w:space="0" w:color="auto"/>
            </w:tcBorders>
            <w:noWrap/>
            <w:vAlign w:val="bottom"/>
          </w:tcPr>
          <w:p w:rsidR="00037310" w:rsidRPr="00F17638" w:rsidRDefault="00037310" w:rsidP="00746CFC">
            <w:pPr>
              <w:spacing w:line="240" w:lineRule="auto"/>
              <w:jc w:val="center"/>
              <w:rPr>
                <w:color w:val="000000"/>
              </w:rPr>
            </w:pPr>
            <w:r w:rsidRPr="00F17638">
              <w:rPr>
                <w:color w:val="000000"/>
              </w:rPr>
              <w:t>Население</w:t>
            </w:r>
          </w:p>
        </w:tc>
        <w:tc>
          <w:tcPr>
            <w:tcW w:w="2209"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w:t>
            </w:r>
          </w:p>
        </w:tc>
      </w:tr>
      <w:tr w:rsidR="00037310" w:rsidRPr="00882870">
        <w:trPr>
          <w:trHeight w:val="366"/>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746CFC">
            <w:pPr>
              <w:spacing w:line="240" w:lineRule="auto"/>
              <w:jc w:val="center"/>
              <w:rPr>
                <w:color w:val="000000"/>
              </w:rPr>
            </w:pPr>
            <w:r w:rsidRPr="00F17638">
              <w:rPr>
                <w:color w:val="000000"/>
              </w:rPr>
              <w:t>2</w:t>
            </w:r>
          </w:p>
        </w:tc>
        <w:tc>
          <w:tcPr>
            <w:tcW w:w="1827" w:type="pct"/>
            <w:tcBorders>
              <w:top w:val="nil"/>
              <w:left w:val="nil"/>
              <w:bottom w:val="single" w:sz="8" w:space="0" w:color="auto"/>
              <w:right w:val="single" w:sz="8" w:space="0" w:color="auto"/>
            </w:tcBorders>
            <w:vAlign w:val="bottom"/>
          </w:tcPr>
          <w:p w:rsidR="00037310" w:rsidRPr="00F17638" w:rsidRDefault="00037310" w:rsidP="00746CFC">
            <w:pPr>
              <w:spacing w:line="240" w:lineRule="auto"/>
              <w:jc w:val="center"/>
              <w:rPr>
                <w:color w:val="000000"/>
              </w:rPr>
            </w:pPr>
            <w:r w:rsidRPr="00F17638">
              <w:rPr>
                <w:color w:val="000000"/>
              </w:rPr>
              <w:t>Бюджет</w:t>
            </w:r>
          </w:p>
        </w:tc>
        <w:tc>
          <w:tcPr>
            <w:tcW w:w="2209"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w:t>
            </w:r>
          </w:p>
        </w:tc>
      </w:tr>
      <w:tr w:rsidR="00037310" w:rsidRPr="00882870">
        <w:trPr>
          <w:trHeight w:val="345"/>
        </w:trPr>
        <w:tc>
          <w:tcPr>
            <w:tcW w:w="964" w:type="pct"/>
            <w:tcBorders>
              <w:top w:val="nil"/>
              <w:left w:val="single" w:sz="8" w:space="0" w:color="auto"/>
              <w:bottom w:val="single" w:sz="8" w:space="0" w:color="auto"/>
              <w:right w:val="single" w:sz="8" w:space="0" w:color="auto"/>
            </w:tcBorders>
            <w:noWrap/>
            <w:vAlign w:val="bottom"/>
          </w:tcPr>
          <w:p w:rsidR="00037310" w:rsidRPr="00F17638" w:rsidRDefault="00037310" w:rsidP="00746CFC">
            <w:pPr>
              <w:spacing w:line="240" w:lineRule="auto"/>
              <w:jc w:val="center"/>
              <w:rPr>
                <w:color w:val="000000"/>
              </w:rPr>
            </w:pPr>
            <w:r>
              <w:rPr>
                <w:color w:val="000000"/>
              </w:rPr>
              <w:t>3</w:t>
            </w:r>
          </w:p>
        </w:tc>
        <w:tc>
          <w:tcPr>
            <w:tcW w:w="1827" w:type="pct"/>
            <w:tcBorders>
              <w:top w:val="nil"/>
              <w:left w:val="nil"/>
              <w:bottom w:val="single" w:sz="8" w:space="0" w:color="auto"/>
              <w:right w:val="single" w:sz="8" w:space="0" w:color="auto"/>
            </w:tcBorders>
            <w:noWrap/>
            <w:vAlign w:val="bottom"/>
          </w:tcPr>
          <w:p w:rsidR="00037310" w:rsidRPr="00F17638" w:rsidRDefault="00037310" w:rsidP="00746CFC">
            <w:pPr>
              <w:spacing w:line="240" w:lineRule="auto"/>
              <w:jc w:val="center"/>
              <w:rPr>
                <w:color w:val="000000"/>
              </w:rPr>
            </w:pPr>
            <w:r w:rsidRPr="00F17638">
              <w:rPr>
                <w:color w:val="000000"/>
              </w:rPr>
              <w:t>Прочие</w:t>
            </w:r>
          </w:p>
        </w:tc>
        <w:tc>
          <w:tcPr>
            <w:tcW w:w="2209"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431,30</w:t>
            </w:r>
          </w:p>
        </w:tc>
      </w:tr>
      <w:tr w:rsidR="00037310" w:rsidRPr="00882870">
        <w:trPr>
          <w:trHeight w:val="345"/>
        </w:trPr>
        <w:tc>
          <w:tcPr>
            <w:tcW w:w="2791" w:type="pct"/>
            <w:gridSpan w:val="2"/>
            <w:tcBorders>
              <w:top w:val="single" w:sz="8" w:space="0" w:color="auto"/>
              <w:left w:val="single" w:sz="8" w:space="0" w:color="auto"/>
              <w:bottom w:val="single" w:sz="8" w:space="0" w:color="auto"/>
              <w:right w:val="single" w:sz="8" w:space="0" w:color="000000"/>
            </w:tcBorders>
            <w:noWrap/>
            <w:vAlign w:val="bottom"/>
          </w:tcPr>
          <w:p w:rsidR="00037310" w:rsidRPr="00F17638" w:rsidRDefault="00037310" w:rsidP="00746CFC">
            <w:pPr>
              <w:spacing w:line="240" w:lineRule="auto"/>
              <w:jc w:val="center"/>
              <w:rPr>
                <w:b/>
                <w:bCs/>
                <w:color w:val="000000"/>
              </w:rPr>
            </w:pPr>
            <w:r w:rsidRPr="00F17638">
              <w:rPr>
                <w:b/>
                <w:bCs/>
                <w:color w:val="000000"/>
              </w:rPr>
              <w:t>Итого:</w:t>
            </w:r>
          </w:p>
        </w:tc>
        <w:tc>
          <w:tcPr>
            <w:tcW w:w="2209" w:type="pct"/>
            <w:tcBorders>
              <w:top w:val="nil"/>
              <w:left w:val="nil"/>
              <w:bottom w:val="single" w:sz="8" w:space="0" w:color="auto"/>
              <w:right w:val="single" w:sz="8" w:space="0" w:color="auto"/>
            </w:tcBorders>
            <w:noWrap/>
            <w:vAlign w:val="center"/>
          </w:tcPr>
          <w:p w:rsidR="00037310" w:rsidRPr="00F17638" w:rsidRDefault="00037310" w:rsidP="00746CFC">
            <w:pPr>
              <w:spacing w:line="240" w:lineRule="auto"/>
              <w:jc w:val="center"/>
              <w:rPr>
                <w:color w:val="000000"/>
              </w:rPr>
            </w:pPr>
            <w:r w:rsidRPr="000954D9">
              <w:rPr>
                <w:color w:val="000000"/>
              </w:rPr>
              <w:t>431,30</w:t>
            </w:r>
          </w:p>
        </w:tc>
      </w:tr>
    </w:tbl>
    <w:p w:rsidR="00037310" w:rsidRPr="00F17638" w:rsidRDefault="00037310" w:rsidP="008D4534">
      <w:pPr>
        <w:spacing w:before="120"/>
        <w:ind w:firstLine="567"/>
      </w:pPr>
      <w:r w:rsidRPr="00F17638">
        <w:t xml:space="preserve">На основе проведенного анализа можно сделать вывод, что основным потребителем воды является </w:t>
      </w:r>
      <w:r>
        <w:t>прочие</w:t>
      </w:r>
      <w:r w:rsidRPr="00F17638">
        <w:t xml:space="preserve">. </w:t>
      </w:r>
    </w:p>
    <w:p w:rsidR="00037310" w:rsidRPr="00F17638" w:rsidRDefault="00037310" w:rsidP="008D4534">
      <w:pPr>
        <w:pStyle w:val="Heading3"/>
        <w:spacing w:after="240"/>
      </w:pPr>
      <w:bookmarkStart w:id="21" w:name="_Toc427759766"/>
      <w:r w:rsidRPr="00F17638">
        <w:t>2.3.4.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bookmarkEnd w:id="21"/>
    </w:p>
    <w:p w:rsidR="00037310" w:rsidRDefault="00037310" w:rsidP="008D4534">
      <w:pPr>
        <w:ind w:firstLine="567"/>
      </w:pPr>
      <w:r w:rsidRPr="00BB1C53">
        <w:t xml:space="preserve">Нормы удельного потребления воды приведены в табл. 2.3.4.1. </w:t>
      </w:r>
    </w:p>
    <w:p w:rsidR="00037310" w:rsidRPr="001F712D" w:rsidRDefault="00037310" w:rsidP="001F712D">
      <w:pPr>
        <w:ind w:firstLine="567"/>
        <w:jc w:val="right"/>
      </w:pPr>
      <w:r w:rsidRPr="001F712D">
        <w:t>Таб. 2.3.4.1. Нормы удельного водопотребления</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540"/>
        <w:gridCol w:w="2506"/>
        <w:gridCol w:w="2233"/>
      </w:tblGrid>
      <w:tr w:rsidR="00037310" w:rsidRPr="00882870">
        <w:trPr>
          <w:trHeight w:val="1150"/>
          <w:tblHeader/>
        </w:trPr>
        <w:tc>
          <w:tcPr>
            <w:tcW w:w="2695" w:type="pct"/>
            <w:vAlign w:val="center"/>
          </w:tcPr>
          <w:p w:rsidR="00037310" w:rsidRPr="001F712D" w:rsidRDefault="00037310" w:rsidP="001F712D">
            <w:pPr>
              <w:spacing w:line="240" w:lineRule="auto"/>
              <w:jc w:val="center"/>
              <w:rPr>
                <w:b/>
                <w:bCs/>
              </w:rPr>
            </w:pPr>
            <w:r w:rsidRPr="001F712D">
              <w:rPr>
                <w:b/>
                <w:bCs/>
              </w:rPr>
              <w:t>Виды услуг</w:t>
            </w:r>
          </w:p>
        </w:tc>
        <w:tc>
          <w:tcPr>
            <w:tcW w:w="1219" w:type="pct"/>
            <w:vAlign w:val="center"/>
          </w:tcPr>
          <w:p w:rsidR="00037310" w:rsidRPr="001F712D" w:rsidRDefault="00037310" w:rsidP="001F712D">
            <w:pPr>
              <w:spacing w:line="240" w:lineRule="auto"/>
              <w:jc w:val="center"/>
              <w:rPr>
                <w:b/>
                <w:bCs/>
              </w:rPr>
            </w:pPr>
            <w:r w:rsidRPr="001F712D">
              <w:rPr>
                <w:b/>
                <w:bCs/>
              </w:rPr>
              <w:t>Уровень норматива на 1 жителя в месяц</w:t>
            </w:r>
            <w:r>
              <w:rPr>
                <w:b/>
                <w:bCs/>
              </w:rPr>
              <w:t xml:space="preserve"> </w:t>
            </w:r>
            <w:r w:rsidRPr="001F712D">
              <w:rPr>
                <w:b/>
                <w:bCs/>
              </w:rPr>
              <w:t>(м</w:t>
            </w:r>
            <w:r w:rsidRPr="001F712D">
              <w:rPr>
                <w:b/>
                <w:bCs/>
                <w:vertAlign w:val="superscript"/>
              </w:rPr>
              <w:t>3</w:t>
            </w:r>
            <w:r w:rsidRPr="001F712D">
              <w:rPr>
                <w:b/>
                <w:bCs/>
              </w:rPr>
              <w:t>)</w:t>
            </w:r>
          </w:p>
        </w:tc>
        <w:tc>
          <w:tcPr>
            <w:tcW w:w="1086" w:type="pct"/>
            <w:vAlign w:val="center"/>
          </w:tcPr>
          <w:p w:rsidR="00037310" w:rsidRPr="001F712D" w:rsidRDefault="00037310" w:rsidP="001F712D">
            <w:pPr>
              <w:spacing w:line="240" w:lineRule="auto"/>
              <w:jc w:val="center"/>
              <w:rPr>
                <w:b/>
                <w:bCs/>
              </w:rPr>
            </w:pPr>
            <w:r w:rsidRPr="001F712D">
              <w:rPr>
                <w:b/>
                <w:bCs/>
              </w:rPr>
              <w:t>Количество абонентов</w:t>
            </w:r>
            <w:r w:rsidRPr="002E1868">
              <w:rPr>
                <w:b/>
                <w:bCs/>
              </w:rPr>
              <w:t xml:space="preserve"> МУП «БЖКХ»</w:t>
            </w:r>
          </w:p>
          <w:p w:rsidR="00037310" w:rsidRPr="001F712D" w:rsidRDefault="00037310" w:rsidP="001F712D">
            <w:pPr>
              <w:spacing w:line="240" w:lineRule="auto"/>
              <w:jc w:val="center"/>
              <w:rPr>
                <w:b/>
                <w:bCs/>
              </w:rPr>
            </w:pPr>
            <w:r w:rsidRPr="001F712D">
              <w:rPr>
                <w:b/>
                <w:bCs/>
              </w:rPr>
              <w:t>(чел.)</w:t>
            </w:r>
          </w:p>
        </w:tc>
      </w:tr>
      <w:tr w:rsidR="00037310" w:rsidRPr="00882870">
        <w:trPr>
          <w:trHeight w:val="524"/>
        </w:trPr>
        <w:tc>
          <w:tcPr>
            <w:tcW w:w="2695" w:type="pct"/>
            <w:vAlign w:val="center"/>
          </w:tcPr>
          <w:p w:rsidR="00037310" w:rsidRPr="001F712D" w:rsidRDefault="00037310" w:rsidP="001F712D">
            <w:pPr>
              <w:spacing w:line="240" w:lineRule="auto"/>
              <w:jc w:val="center"/>
            </w:pPr>
            <w:r w:rsidRPr="001F712D">
              <w:t>Жилые дома квартирного типа:</w:t>
            </w:r>
          </w:p>
          <w:p w:rsidR="00037310" w:rsidRPr="001F712D" w:rsidRDefault="00037310" w:rsidP="001F712D">
            <w:pPr>
              <w:spacing w:line="240" w:lineRule="auto"/>
              <w:jc w:val="center"/>
            </w:pPr>
            <w:r w:rsidRPr="001F712D">
              <w:t>- с водопроводом, канализацией, с централизованным горячим водоснабжением, газоснабжением, с ваннами, оборудованными душами;</w:t>
            </w:r>
          </w:p>
          <w:p w:rsidR="00037310" w:rsidRPr="001F712D" w:rsidRDefault="00037310" w:rsidP="001F712D">
            <w:pPr>
              <w:spacing w:line="240" w:lineRule="auto"/>
              <w:jc w:val="center"/>
            </w:pPr>
            <w:r w:rsidRPr="001F712D">
              <w:t>- то же с сидячими ваннами, оборудованными душами;</w:t>
            </w:r>
          </w:p>
          <w:p w:rsidR="00037310" w:rsidRPr="001F712D" w:rsidRDefault="00037310" w:rsidP="001F712D">
            <w:pPr>
              <w:spacing w:line="240" w:lineRule="auto"/>
              <w:jc w:val="center"/>
            </w:pPr>
            <w:r w:rsidRPr="001F712D">
              <w:t>- то же, оборудованные умывальниками, мойками, душами;</w:t>
            </w:r>
          </w:p>
          <w:p w:rsidR="00037310" w:rsidRPr="001F712D" w:rsidRDefault="00037310" w:rsidP="001F712D">
            <w:pPr>
              <w:spacing w:line="240" w:lineRule="auto"/>
              <w:jc w:val="center"/>
            </w:pPr>
            <w:r w:rsidRPr="001F712D">
              <w:t>- с водопроводом, канализацией и ваннами с газовыми водонагревателями</w:t>
            </w:r>
          </w:p>
        </w:tc>
        <w:tc>
          <w:tcPr>
            <w:tcW w:w="1219" w:type="pct"/>
            <w:vAlign w:val="center"/>
          </w:tcPr>
          <w:p w:rsidR="00037310" w:rsidRPr="001F712D" w:rsidRDefault="00037310" w:rsidP="001F712D">
            <w:pPr>
              <w:spacing w:line="240" w:lineRule="auto"/>
              <w:jc w:val="center"/>
            </w:pPr>
            <w:r w:rsidRPr="001F712D">
              <w:t>7,6</w:t>
            </w:r>
          </w:p>
        </w:tc>
        <w:tc>
          <w:tcPr>
            <w:tcW w:w="1086" w:type="pct"/>
            <w:vAlign w:val="center"/>
          </w:tcPr>
          <w:p w:rsidR="00037310" w:rsidRPr="001F712D" w:rsidRDefault="00037310" w:rsidP="001F712D">
            <w:pPr>
              <w:spacing w:line="240" w:lineRule="auto"/>
              <w:jc w:val="center"/>
            </w:pPr>
            <w:r w:rsidRPr="001F712D">
              <w:t>33100</w:t>
            </w:r>
          </w:p>
        </w:tc>
      </w:tr>
      <w:tr w:rsidR="00037310" w:rsidRPr="00882870">
        <w:trPr>
          <w:trHeight w:val="1585"/>
        </w:trPr>
        <w:tc>
          <w:tcPr>
            <w:tcW w:w="2695" w:type="pct"/>
            <w:vAlign w:val="center"/>
          </w:tcPr>
          <w:p w:rsidR="00037310" w:rsidRPr="001F712D" w:rsidRDefault="00037310" w:rsidP="001F712D">
            <w:pPr>
              <w:spacing w:line="240" w:lineRule="auto"/>
              <w:jc w:val="center"/>
            </w:pPr>
            <w:r w:rsidRPr="001F712D">
              <w:t>- с водопроводом, канализацией и ваннами с водонагревателями, работающими на твердом топливе;</w:t>
            </w:r>
          </w:p>
          <w:p w:rsidR="00037310" w:rsidRPr="001F712D" w:rsidRDefault="00037310" w:rsidP="001F712D">
            <w:pPr>
              <w:spacing w:line="240" w:lineRule="auto"/>
              <w:jc w:val="center"/>
            </w:pPr>
            <w:r w:rsidRPr="001F712D">
              <w:t>- при наличии централизованного горячего водоснабжения только в отопительный сезон, по окончании сезона</w:t>
            </w:r>
          </w:p>
        </w:tc>
        <w:tc>
          <w:tcPr>
            <w:tcW w:w="1219" w:type="pct"/>
            <w:vAlign w:val="center"/>
          </w:tcPr>
          <w:p w:rsidR="00037310" w:rsidRPr="001F712D" w:rsidRDefault="00037310" w:rsidP="001F712D">
            <w:pPr>
              <w:spacing w:line="240" w:lineRule="auto"/>
              <w:jc w:val="center"/>
            </w:pPr>
            <w:r w:rsidRPr="001F712D">
              <w:t>4,6</w:t>
            </w:r>
          </w:p>
          <w:p w:rsidR="00037310" w:rsidRPr="001F712D" w:rsidRDefault="00037310" w:rsidP="001F712D">
            <w:pPr>
              <w:spacing w:line="240" w:lineRule="auto"/>
              <w:jc w:val="center"/>
            </w:pPr>
          </w:p>
        </w:tc>
        <w:tc>
          <w:tcPr>
            <w:tcW w:w="1086" w:type="pct"/>
            <w:vAlign w:val="center"/>
          </w:tcPr>
          <w:p w:rsidR="00037310" w:rsidRPr="001F712D" w:rsidRDefault="00037310" w:rsidP="001F712D">
            <w:pPr>
              <w:spacing w:line="240" w:lineRule="auto"/>
              <w:jc w:val="center"/>
            </w:pPr>
            <w:r w:rsidRPr="001F712D">
              <w:t>2309</w:t>
            </w:r>
          </w:p>
        </w:tc>
      </w:tr>
      <w:tr w:rsidR="00037310" w:rsidRPr="00882870">
        <w:trPr>
          <w:trHeight w:val="442"/>
        </w:trPr>
        <w:tc>
          <w:tcPr>
            <w:tcW w:w="2695" w:type="pct"/>
            <w:vAlign w:val="center"/>
          </w:tcPr>
          <w:p w:rsidR="00037310" w:rsidRPr="001F712D" w:rsidRDefault="00037310" w:rsidP="001F712D">
            <w:pPr>
              <w:spacing w:line="240" w:lineRule="auto"/>
              <w:jc w:val="center"/>
            </w:pPr>
            <w:r w:rsidRPr="001F712D">
              <w:t>Общежития:</w:t>
            </w:r>
          </w:p>
          <w:p w:rsidR="00037310" w:rsidRPr="001F712D" w:rsidRDefault="00037310" w:rsidP="001F712D">
            <w:pPr>
              <w:spacing w:line="240" w:lineRule="auto"/>
              <w:jc w:val="center"/>
            </w:pPr>
            <w:r w:rsidRPr="001F712D">
              <w:t>- с общими кухнями и блоками душевых на этажах при жилых комнатах в каждой секции здания</w:t>
            </w:r>
          </w:p>
          <w:p w:rsidR="00037310" w:rsidRPr="001F712D" w:rsidRDefault="00037310" w:rsidP="001F712D">
            <w:pPr>
              <w:spacing w:line="240" w:lineRule="auto"/>
              <w:jc w:val="center"/>
            </w:pPr>
            <w:r w:rsidRPr="001F712D">
              <w:t>- с общими душевыми</w:t>
            </w:r>
          </w:p>
        </w:tc>
        <w:tc>
          <w:tcPr>
            <w:tcW w:w="1219" w:type="pct"/>
            <w:vAlign w:val="center"/>
          </w:tcPr>
          <w:p w:rsidR="00037310" w:rsidRPr="001F712D" w:rsidRDefault="00037310" w:rsidP="001F712D">
            <w:pPr>
              <w:spacing w:line="240" w:lineRule="auto"/>
              <w:jc w:val="center"/>
            </w:pPr>
          </w:p>
          <w:p w:rsidR="00037310" w:rsidRPr="001F712D" w:rsidRDefault="00037310" w:rsidP="001F712D">
            <w:pPr>
              <w:spacing w:line="240" w:lineRule="auto"/>
              <w:jc w:val="center"/>
            </w:pPr>
          </w:p>
          <w:p w:rsidR="00037310" w:rsidRPr="001F712D" w:rsidRDefault="00037310" w:rsidP="001F712D">
            <w:pPr>
              <w:spacing w:line="240" w:lineRule="auto"/>
              <w:jc w:val="center"/>
            </w:pPr>
            <w:r w:rsidRPr="001F712D">
              <w:t>4,2</w:t>
            </w:r>
          </w:p>
          <w:p w:rsidR="00037310" w:rsidRPr="001F712D" w:rsidRDefault="00037310" w:rsidP="001F712D">
            <w:pPr>
              <w:spacing w:line="240" w:lineRule="auto"/>
              <w:jc w:val="center"/>
            </w:pPr>
          </w:p>
          <w:p w:rsidR="00037310" w:rsidRPr="001F712D" w:rsidRDefault="00037310" w:rsidP="001F712D">
            <w:pPr>
              <w:spacing w:line="240" w:lineRule="auto"/>
              <w:jc w:val="center"/>
            </w:pPr>
            <w:r w:rsidRPr="001F712D">
              <w:t>2,6</w:t>
            </w:r>
          </w:p>
        </w:tc>
        <w:tc>
          <w:tcPr>
            <w:tcW w:w="1086" w:type="pct"/>
            <w:vAlign w:val="center"/>
          </w:tcPr>
          <w:p w:rsidR="00037310" w:rsidRPr="001F712D" w:rsidRDefault="00037310" w:rsidP="001F712D">
            <w:pPr>
              <w:spacing w:line="240" w:lineRule="auto"/>
              <w:jc w:val="center"/>
            </w:pPr>
          </w:p>
          <w:p w:rsidR="00037310" w:rsidRPr="001F712D" w:rsidRDefault="00037310" w:rsidP="001F712D">
            <w:pPr>
              <w:spacing w:line="240" w:lineRule="auto"/>
              <w:jc w:val="center"/>
            </w:pPr>
          </w:p>
          <w:p w:rsidR="00037310" w:rsidRPr="001F712D" w:rsidRDefault="00037310" w:rsidP="001F712D">
            <w:pPr>
              <w:spacing w:line="240" w:lineRule="auto"/>
              <w:jc w:val="center"/>
            </w:pPr>
            <w:r w:rsidRPr="001F712D">
              <w:t>607</w:t>
            </w:r>
          </w:p>
          <w:p w:rsidR="00037310" w:rsidRPr="001F712D" w:rsidRDefault="00037310" w:rsidP="001F712D">
            <w:pPr>
              <w:spacing w:line="240" w:lineRule="auto"/>
              <w:jc w:val="center"/>
            </w:pPr>
          </w:p>
          <w:p w:rsidR="00037310" w:rsidRPr="001F712D" w:rsidRDefault="00037310" w:rsidP="001F712D">
            <w:pPr>
              <w:spacing w:line="240" w:lineRule="auto"/>
              <w:jc w:val="center"/>
            </w:pPr>
            <w:r w:rsidRPr="001F712D">
              <w:t>470</w:t>
            </w:r>
          </w:p>
        </w:tc>
      </w:tr>
      <w:tr w:rsidR="00037310" w:rsidRPr="00882870">
        <w:trPr>
          <w:trHeight w:val="442"/>
        </w:trPr>
        <w:tc>
          <w:tcPr>
            <w:tcW w:w="2695" w:type="pct"/>
            <w:vAlign w:val="center"/>
          </w:tcPr>
          <w:p w:rsidR="00037310" w:rsidRPr="001F712D" w:rsidRDefault="00037310" w:rsidP="001F712D">
            <w:pPr>
              <w:spacing w:line="240" w:lineRule="auto"/>
              <w:jc w:val="center"/>
            </w:pPr>
            <w:r w:rsidRPr="001F712D">
              <w:t>- с водопроводом, канализацией,  газоснабжением без ванн</w:t>
            </w:r>
          </w:p>
        </w:tc>
        <w:tc>
          <w:tcPr>
            <w:tcW w:w="1219" w:type="pct"/>
            <w:vAlign w:val="center"/>
          </w:tcPr>
          <w:p w:rsidR="00037310" w:rsidRPr="001F712D" w:rsidRDefault="00037310" w:rsidP="001F712D">
            <w:pPr>
              <w:spacing w:line="240" w:lineRule="auto"/>
              <w:jc w:val="center"/>
            </w:pPr>
            <w:r w:rsidRPr="001F712D">
              <w:t>3,6</w:t>
            </w:r>
          </w:p>
        </w:tc>
        <w:tc>
          <w:tcPr>
            <w:tcW w:w="1086" w:type="pct"/>
            <w:vAlign w:val="center"/>
          </w:tcPr>
          <w:p w:rsidR="00037310" w:rsidRPr="001F712D" w:rsidRDefault="00037310" w:rsidP="001F712D">
            <w:pPr>
              <w:spacing w:line="240" w:lineRule="auto"/>
              <w:jc w:val="center"/>
            </w:pPr>
            <w:r w:rsidRPr="001F712D">
              <w:t>7655</w:t>
            </w:r>
          </w:p>
        </w:tc>
      </w:tr>
      <w:tr w:rsidR="00037310" w:rsidRPr="00882870">
        <w:trPr>
          <w:trHeight w:val="246"/>
        </w:trPr>
        <w:tc>
          <w:tcPr>
            <w:tcW w:w="2695" w:type="pct"/>
            <w:vAlign w:val="center"/>
          </w:tcPr>
          <w:p w:rsidR="00037310" w:rsidRPr="001F712D" w:rsidRDefault="00037310" w:rsidP="001F712D">
            <w:pPr>
              <w:spacing w:line="240" w:lineRule="auto"/>
              <w:jc w:val="center"/>
            </w:pPr>
            <w:r w:rsidRPr="001F712D">
              <w:t>- с водопроводом, канализацией,  без газоснабжения, без ванн</w:t>
            </w:r>
          </w:p>
        </w:tc>
        <w:tc>
          <w:tcPr>
            <w:tcW w:w="1219" w:type="pct"/>
            <w:vAlign w:val="center"/>
          </w:tcPr>
          <w:p w:rsidR="00037310" w:rsidRPr="001F712D" w:rsidRDefault="00037310" w:rsidP="001F712D">
            <w:pPr>
              <w:spacing w:line="240" w:lineRule="auto"/>
              <w:jc w:val="center"/>
            </w:pPr>
            <w:r w:rsidRPr="001F712D">
              <w:t>2,9</w:t>
            </w:r>
          </w:p>
        </w:tc>
        <w:tc>
          <w:tcPr>
            <w:tcW w:w="1086" w:type="pct"/>
            <w:vAlign w:val="center"/>
          </w:tcPr>
          <w:p w:rsidR="00037310" w:rsidRPr="001F712D" w:rsidRDefault="00037310" w:rsidP="001F712D">
            <w:pPr>
              <w:spacing w:line="240" w:lineRule="auto"/>
              <w:jc w:val="center"/>
            </w:pPr>
            <w:r w:rsidRPr="001F712D">
              <w:t>700</w:t>
            </w:r>
          </w:p>
        </w:tc>
      </w:tr>
      <w:tr w:rsidR="00037310" w:rsidRPr="00882870">
        <w:trPr>
          <w:trHeight w:val="262"/>
        </w:trPr>
        <w:tc>
          <w:tcPr>
            <w:tcW w:w="2695" w:type="pct"/>
            <w:vAlign w:val="center"/>
          </w:tcPr>
          <w:p w:rsidR="00037310" w:rsidRPr="001F712D" w:rsidRDefault="00037310" w:rsidP="001F712D">
            <w:pPr>
              <w:spacing w:line="240" w:lineRule="auto"/>
              <w:jc w:val="center"/>
            </w:pPr>
            <w:r w:rsidRPr="001F712D">
              <w:t>- с водопроводом без канализации</w:t>
            </w:r>
          </w:p>
        </w:tc>
        <w:tc>
          <w:tcPr>
            <w:tcW w:w="1219" w:type="pct"/>
            <w:vAlign w:val="center"/>
          </w:tcPr>
          <w:p w:rsidR="00037310" w:rsidRPr="001F712D" w:rsidRDefault="00037310" w:rsidP="001F712D">
            <w:pPr>
              <w:spacing w:line="240" w:lineRule="auto"/>
              <w:jc w:val="center"/>
            </w:pPr>
            <w:r w:rsidRPr="001F712D">
              <w:t>2,7</w:t>
            </w:r>
          </w:p>
        </w:tc>
        <w:tc>
          <w:tcPr>
            <w:tcW w:w="1086" w:type="pct"/>
            <w:vAlign w:val="center"/>
          </w:tcPr>
          <w:p w:rsidR="00037310" w:rsidRPr="001F712D" w:rsidRDefault="00037310" w:rsidP="001F712D">
            <w:pPr>
              <w:spacing w:line="240" w:lineRule="auto"/>
              <w:jc w:val="center"/>
            </w:pPr>
            <w:r w:rsidRPr="001F712D">
              <w:t>11423</w:t>
            </w:r>
          </w:p>
        </w:tc>
      </w:tr>
      <w:tr w:rsidR="00037310" w:rsidRPr="00882870">
        <w:trPr>
          <w:trHeight w:val="262"/>
        </w:trPr>
        <w:tc>
          <w:tcPr>
            <w:tcW w:w="2695" w:type="pct"/>
            <w:vAlign w:val="center"/>
          </w:tcPr>
          <w:p w:rsidR="00037310" w:rsidRPr="001F712D" w:rsidRDefault="00037310" w:rsidP="001F712D">
            <w:pPr>
              <w:spacing w:line="240" w:lineRule="auto"/>
              <w:jc w:val="center"/>
            </w:pPr>
            <w:r w:rsidRPr="001F712D">
              <w:t>- пользование из водоразборной колонки</w:t>
            </w:r>
          </w:p>
        </w:tc>
        <w:tc>
          <w:tcPr>
            <w:tcW w:w="1219" w:type="pct"/>
            <w:vAlign w:val="center"/>
          </w:tcPr>
          <w:p w:rsidR="00037310" w:rsidRPr="001F712D" w:rsidRDefault="00037310" w:rsidP="001F712D">
            <w:pPr>
              <w:spacing w:line="240" w:lineRule="auto"/>
              <w:jc w:val="center"/>
            </w:pPr>
            <w:r w:rsidRPr="001F712D">
              <w:t>1,5</w:t>
            </w:r>
          </w:p>
        </w:tc>
        <w:tc>
          <w:tcPr>
            <w:tcW w:w="1086" w:type="pct"/>
            <w:vAlign w:val="center"/>
          </w:tcPr>
          <w:p w:rsidR="00037310" w:rsidRPr="001F712D" w:rsidRDefault="00037310" w:rsidP="001F712D">
            <w:pPr>
              <w:spacing w:line="240" w:lineRule="auto"/>
              <w:jc w:val="center"/>
            </w:pPr>
            <w:r w:rsidRPr="001F712D">
              <w:t>4132</w:t>
            </w:r>
          </w:p>
        </w:tc>
      </w:tr>
      <w:tr w:rsidR="00037310" w:rsidRPr="00882870">
        <w:trPr>
          <w:trHeight w:val="262"/>
        </w:trPr>
        <w:tc>
          <w:tcPr>
            <w:tcW w:w="2695" w:type="pct"/>
            <w:vAlign w:val="center"/>
          </w:tcPr>
          <w:p w:rsidR="00037310" w:rsidRPr="001F712D" w:rsidRDefault="00037310" w:rsidP="001F712D">
            <w:pPr>
              <w:spacing w:line="240" w:lineRule="auto"/>
              <w:jc w:val="center"/>
            </w:pPr>
            <w:r w:rsidRPr="001F712D">
              <w:t>- с централизованным горячим водоснабжением</w:t>
            </w:r>
          </w:p>
        </w:tc>
        <w:tc>
          <w:tcPr>
            <w:tcW w:w="1219" w:type="pct"/>
            <w:vAlign w:val="center"/>
          </w:tcPr>
          <w:p w:rsidR="00037310" w:rsidRPr="001F712D" w:rsidRDefault="00037310" w:rsidP="001F712D">
            <w:pPr>
              <w:spacing w:line="240" w:lineRule="auto"/>
              <w:jc w:val="center"/>
            </w:pPr>
            <w:r w:rsidRPr="001F712D">
              <w:t>3,0</w:t>
            </w:r>
          </w:p>
        </w:tc>
        <w:tc>
          <w:tcPr>
            <w:tcW w:w="1086" w:type="pct"/>
            <w:vAlign w:val="center"/>
          </w:tcPr>
          <w:p w:rsidR="00037310" w:rsidRPr="001F712D" w:rsidRDefault="00037310" w:rsidP="001F712D">
            <w:pPr>
              <w:spacing w:line="240" w:lineRule="auto"/>
              <w:jc w:val="center"/>
            </w:pPr>
            <w:r w:rsidRPr="001F712D">
              <w:t>364</w:t>
            </w:r>
          </w:p>
        </w:tc>
      </w:tr>
    </w:tbl>
    <w:p w:rsidR="00037310" w:rsidRPr="00BB1C53" w:rsidRDefault="00037310" w:rsidP="008D4534">
      <w:pPr>
        <w:spacing w:before="120"/>
        <w:ind w:firstLine="567"/>
      </w:pPr>
      <w:r w:rsidRPr="00BB1C53">
        <w:t>Проведенный анализ позволяет сделать следующие выводы. Учитывая, что в 201</w:t>
      </w:r>
      <w:r>
        <w:t>4</w:t>
      </w:r>
      <w:r w:rsidRPr="00BB1C53">
        <w:t xml:space="preserve"> году общее количество потребителей</w:t>
      </w:r>
      <w:r w:rsidRPr="002E524D">
        <w:t xml:space="preserve"> МУП «БЖКХ»</w:t>
      </w:r>
      <w:r w:rsidRPr="00BB1C53">
        <w:t xml:space="preserve"> составило</w:t>
      </w:r>
      <w:r w:rsidRPr="00BB1C53">
        <w:rPr>
          <w:shd w:val="clear" w:color="auto" w:fill="FFFFFF"/>
        </w:rPr>
        <w:t xml:space="preserve"> </w:t>
      </w:r>
      <w:r>
        <w:rPr>
          <w:shd w:val="clear" w:color="auto" w:fill="FFFFFF"/>
        </w:rPr>
        <w:t>60760</w:t>
      </w:r>
      <w:r w:rsidRPr="00BB1C53">
        <w:rPr>
          <w:shd w:val="clear" w:color="auto" w:fill="FFFFFF"/>
        </w:rPr>
        <w:t xml:space="preserve"> </w:t>
      </w:r>
      <w:r w:rsidRPr="00BB1C53">
        <w:t xml:space="preserve">человек, исходя из общего количества реализованной воды населению </w:t>
      </w:r>
      <w:r>
        <w:t>2702</w:t>
      </w:r>
      <w:r w:rsidRPr="00BB1C53">
        <w:t xml:space="preserve"> тыс. м</w:t>
      </w:r>
      <w:r w:rsidRPr="00BB1C53">
        <w:rPr>
          <w:vertAlign w:val="superscript"/>
        </w:rPr>
        <w:t>3</w:t>
      </w:r>
      <w:r w:rsidRPr="00BB1C53">
        <w:t xml:space="preserve">, удельное потребление холодной воды составило </w:t>
      </w:r>
      <w:r>
        <w:t>112</w:t>
      </w:r>
      <w:r w:rsidRPr="00BB1C53">
        <w:t xml:space="preserve"> л/сут или </w:t>
      </w:r>
      <w:r>
        <w:t>3,7</w:t>
      </w:r>
      <w:r w:rsidRPr="00BB1C53">
        <w:t xml:space="preserve"> м</w:t>
      </w:r>
      <w:r w:rsidRPr="00BB1C53">
        <w:rPr>
          <w:vertAlign w:val="superscript"/>
        </w:rPr>
        <w:t>3</w:t>
      </w:r>
      <w:r w:rsidRPr="00BB1C53">
        <w:t>/мес на одного человека. Данные показатели лежат в пределах существующих норм.</w:t>
      </w:r>
    </w:p>
    <w:p w:rsidR="00037310" w:rsidRPr="00F17638" w:rsidRDefault="00037310" w:rsidP="008D4534">
      <w:pPr>
        <w:pStyle w:val="Heading3"/>
        <w:spacing w:after="240"/>
      </w:pPr>
      <w:bookmarkStart w:id="22" w:name="_Toc427759767"/>
      <w:r w:rsidRPr="00F17638">
        <w:t>2.3.5. Описание существующей системы коммерческого учета горячей, питьевой воды и планов по установке приборов учета</w:t>
      </w:r>
      <w:bookmarkEnd w:id="22"/>
    </w:p>
    <w:p w:rsidR="00037310" w:rsidRPr="00F17638" w:rsidRDefault="00037310" w:rsidP="008D4534">
      <w:pPr>
        <w:autoSpaceDE w:val="0"/>
        <w:autoSpaceDN w:val="0"/>
        <w:adjustRightInd w:val="0"/>
        <w:ind w:firstLine="567"/>
      </w:pPr>
      <w:r w:rsidRPr="00F17638">
        <w:t xml:space="preserve">В соответствии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в </w:t>
      </w:r>
      <w:r w:rsidRPr="00B71DCD">
        <w:t xml:space="preserve">МО </w:t>
      </w:r>
      <w:r>
        <w:t>город Балашов</w:t>
      </w:r>
      <w:r w:rsidRPr="00B71DCD">
        <w:t xml:space="preserve"> </w:t>
      </w:r>
      <w:r w:rsidRPr="00F17638">
        <w:t xml:space="preserve">необходимо утвердить целевую программу по развитию систем коммерческого учета. </w:t>
      </w:r>
    </w:p>
    <w:p w:rsidR="00037310" w:rsidRPr="00F17638" w:rsidRDefault="00037310" w:rsidP="008D4534">
      <w:pPr>
        <w:autoSpaceDE w:val="0"/>
        <w:autoSpaceDN w:val="0"/>
        <w:adjustRightInd w:val="0"/>
        <w:ind w:firstLine="567"/>
      </w:pPr>
      <w:r w:rsidRPr="00F17638">
        <w:t xml:space="preserve">Основными целями программы являются: перевод экономики </w:t>
      </w:r>
      <w:r>
        <w:t>города</w:t>
      </w:r>
      <w:r w:rsidRPr="00F17638">
        <w:t xml:space="preserve"> на энергоэффективный путь развития, создание системы менеджмента энергетической эффективности, воспитание рачительного отношения к энергетическим ресурсам и охране окружающей среды. Так же для снижения неучтенных расходов ресурса, рекомендуется установка приборов коммерческого учета на основных </w:t>
      </w:r>
      <w:r>
        <w:t>направлениях</w:t>
      </w:r>
      <w:r w:rsidRPr="00F17638">
        <w:t xml:space="preserve"> подачи воды. </w:t>
      </w:r>
    </w:p>
    <w:p w:rsidR="00037310" w:rsidRPr="00F17638" w:rsidRDefault="00037310" w:rsidP="008D4534">
      <w:pPr>
        <w:autoSpaceDE w:val="0"/>
        <w:autoSpaceDN w:val="0"/>
        <w:adjustRightInd w:val="0"/>
        <w:ind w:firstLine="567"/>
      </w:pPr>
      <w:r w:rsidRPr="00F17638">
        <w:t xml:space="preserve">В ходе проведенного анализа установлено, что оснащенность приборами учета населения составляет – </w:t>
      </w:r>
      <w:r>
        <w:t>51,8</w:t>
      </w:r>
      <w:r w:rsidRPr="00F17638">
        <w:t xml:space="preserve">%, промышленных объектов </w:t>
      </w:r>
      <w:r>
        <w:t>и</w:t>
      </w:r>
      <w:r w:rsidRPr="00F17638">
        <w:t xml:space="preserve"> объектов социально-культурного и бытового назначения – </w:t>
      </w:r>
      <w:r>
        <w:t>72,6</w:t>
      </w:r>
      <w:r w:rsidRPr="00F17638">
        <w:t>%.</w:t>
      </w:r>
    </w:p>
    <w:p w:rsidR="00037310" w:rsidRPr="00F17638" w:rsidRDefault="00037310" w:rsidP="008D4534">
      <w:pPr>
        <w:autoSpaceDE w:val="0"/>
        <w:autoSpaceDN w:val="0"/>
        <w:adjustRightInd w:val="0"/>
        <w:ind w:firstLine="567"/>
      </w:pPr>
      <w:r w:rsidRPr="00F17638">
        <w:t>Для обеспечения 100% оснащенности необходимо выполнять мероприятия в соответствии с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37310" w:rsidRPr="00F17638" w:rsidRDefault="00037310" w:rsidP="008D4534">
      <w:pPr>
        <w:pStyle w:val="Heading3"/>
        <w:spacing w:after="240"/>
      </w:pPr>
      <w:bookmarkStart w:id="23" w:name="_Toc385862040"/>
      <w:bookmarkStart w:id="24" w:name="_Toc427759768"/>
      <w:r w:rsidRPr="00F17638">
        <w:t xml:space="preserve">2.3.6. Анализ резервов и дефицитов производственных мощностей системы водоснабжения </w:t>
      </w:r>
      <w:bookmarkEnd w:id="23"/>
      <w:r w:rsidRPr="00A91804">
        <w:rPr>
          <w:color w:val="000000"/>
        </w:rPr>
        <w:t xml:space="preserve">МО </w:t>
      </w:r>
      <w:r>
        <w:rPr>
          <w:color w:val="000000"/>
        </w:rPr>
        <w:t>город Балашов</w:t>
      </w:r>
      <w:bookmarkEnd w:id="24"/>
    </w:p>
    <w:p w:rsidR="00037310" w:rsidRPr="00F17638" w:rsidRDefault="00037310" w:rsidP="008D4534">
      <w:pPr>
        <w:autoSpaceDE w:val="0"/>
        <w:autoSpaceDN w:val="0"/>
        <w:adjustRightInd w:val="0"/>
        <w:ind w:firstLine="567"/>
      </w:pPr>
      <w:r w:rsidRPr="00F17638">
        <w:t>В результате проведенного анализа технической документации ВЗУ и объемов водопотребления за 201</w:t>
      </w:r>
      <w:r>
        <w:t>4</w:t>
      </w:r>
      <w:r w:rsidRPr="00F17638">
        <w:t xml:space="preserve"> год установлено, что полная фактическая производительность всех ВЗУ </w:t>
      </w:r>
      <w:r>
        <w:t xml:space="preserve">МУП «БЖКХ» </w:t>
      </w:r>
      <w:r w:rsidRPr="00F17638">
        <w:t xml:space="preserve">составила </w:t>
      </w:r>
      <w:r>
        <w:t>30000</w:t>
      </w:r>
      <w:r w:rsidRPr="00F17638">
        <w:t xml:space="preserve"> </w:t>
      </w:r>
      <w:r>
        <w:t>м</w:t>
      </w:r>
      <w:r w:rsidRPr="001B77E7">
        <w:rPr>
          <w:vertAlign w:val="superscript"/>
        </w:rPr>
        <w:t>3</w:t>
      </w:r>
      <w:r w:rsidRPr="00F17638">
        <w:t xml:space="preserve">/сут,  максимальный суточный объем воды на ВЗУ составил </w:t>
      </w:r>
      <w:r>
        <w:t>12452</w:t>
      </w:r>
      <w:r w:rsidRPr="00F17638">
        <w:t xml:space="preserve"> </w:t>
      </w:r>
      <w:r>
        <w:t>м</w:t>
      </w:r>
      <w:r w:rsidRPr="001B77E7">
        <w:rPr>
          <w:vertAlign w:val="superscript"/>
        </w:rPr>
        <w:t>3</w:t>
      </w:r>
      <w:r w:rsidRPr="00F17638">
        <w:t>/сут.</w:t>
      </w:r>
    </w:p>
    <w:p w:rsidR="00037310" w:rsidRDefault="00037310" w:rsidP="008D4534">
      <w:pPr>
        <w:ind w:firstLine="567"/>
      </w:pPr>
      <w:r w:rsidRPr="00F17638">
        <w:t xml:space="preserve">Из соотношения указанных значений можно сделать вывод, что в настоящее время на ВЗУ имеется резерв производственных мощностей, который составляет </w:t>
      </w:r>
      <w:r>
        <w:t>58,5</w:t>
      </w:r>
      <w:r w:rsidRPr="00F17638">
        <w:t xml:space="preserve">%.  </w:t>
      </w:r>
    </w:p>
    <w:p w:rsidR="00037310" w:rsidRPr="00AF56D7" w:rsidRDefault="00037310" w:rsidP="00AF56D7">
      <w:pPr>
        <w:ind w:firstLine="567"/>
      </w:pPr>
      <w:r>
        <w:t>П</w:t>
      </w:r>
      <w:r w:rsidRPr="00AF56D7">
        <w:t xml:space="preserve">олная фактическая производительность всех ВЗУ </w:t>
      </w:r>
      <w:r>
        <w:t>ООО</w:t>
      </w:r>
      <w:r w:rsidRPr="00AF56D7">
        <w:t xml:space="preserve"> «</w:t>
      </w:r>
      <w:r>
        <w:t>Балтекс плюс</w:t>
      </w:r>
      <w:r w:rsidRPr="00AF56D7">
        <w:t xml:space="preserve">» составила </w:t>
      </w:r>
      <w:r>
        <w:t>28800</w:t>
      </w:r>
      <w:r w:rsidRPr="00AF56D7">
        <w:t xml:space="preserve"> </w:t>
      </w:r>
      <w:r>
        <w:t>м</w:t>
      </w:r>
      <w:r w:rsidRPr="001B77E7">
        <w:rPr>
          <w:vertAlign w:val="superscript"/>
        </w:rPr>
        <w:t>3</w:t>
      </w:r>
      <w:r w:rsidRPr="00AF56D7">
        <w:t xml:space="preserve">/сут,  максимальный суточный объем воды на ВЗУ составил </w:t>
      </w:r>
      <w:r>
        <w:t>1536</w:t>
      </w:r>
      <w:r w:rsidRPr="00AF56D7">
        <w:t xml:space="preserve"> </w:t>
      </w:r>
      <w:r>
        <w:t>м</w:t>
      </w:r>
      <w:r w:rsidRPr="001B77E7">
        <w:rPr>
          <w:vertAlign w:val="superscript"/>
        </w:rPr>
        <w:t>3</w:t>
      </w:r>
      <w:r w:rsidRPr="00AF56D7">
        <w:t>/сут.</w:t>
      </w:r>
    </w:p>
    <w:p w:rsidR="00037310" w:rsidRPr="00AF56D7" w:rsidRDefault="00037310" w:rsidP="00AF56D7">
      <w:pPr>
        <w:ind w:firstLine="567"/>
      </w:pPr>
      <w:r w:rsidRPr="00AF56D7">
        <w:t xml:space="preserve">Из соотношения указанных значений можно сделать вывод, что в настоящее время на ВЗУ имеется резерв производственных мощностей, который составляет </w:t>
      </w:r>
      <w:r>
        <w:t>99,9</w:t>
      </w:r>
      <w:r w:rsidRPr="00AF56D7">
        <w:t xml:space="preserve">%.  </w:t>
      </w:r>
    </w:p>
    <w:p w:rsidR="00037310" w:rsidRPr="00F17638" w:rsidRDefault="00037310" w:rsidP="008D4534">
      <w:pPr>
        <w:pStyle w:val="Heading3"/>
        <w:spacing w:after="240"/>
      </w:pPr>
      <w:bookmarkStart w:id="25" w:name="_Toc385862041"/>
      <w:bookmarkStart w:id="26" w:name="_Toc427759769"/>
      <w:r w:rsidRPr="00F17638">
        <w:t xml:space="preserve">2.3.7. Прогнозные балансы потребления горячей, питьевой, технической воды на срок 10 лет с учетом различных сценариев развития </w:t>
      </w:r>
      <w:r w:rsidRPr="000E6BF6">
        <w:rPr>
          <w:color w:val="000000"/>
        </w:rPr>
        <w:t xml:space="preserve">МО </w:t>
      </w:r>
      <w:r>
        <w:rPr>
          <w:color w:val="000000"/>
        </w:rPr>
        <w:t>город Балашов</w:t>
      </w:r>
      <w:r w:rsidRPr="00F17638">
        <w:t>,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bookmarkEnd w:id="25"/>
      <w:bookmarkEnd w:id="26"/>
    </w:p>
    <w:p w:rsidR="00037310" w:rsidRPr="00F17638" w:rsidRDefault="00037310" w:rsidP="008D4534">
      <w:pPr>
        <w:ind w:firstLine="567"/>
      </w:pPr>
      <w:r w:rsidRPr="00F17638">
        <w:t xml:space="preserve">Прогнозные балансы потребления воды в </w:t>
      </w:r>
      <w:r w:rsidRPr="000E6BF6">
        <w:t xml:space="preserve">МО </w:t>
      </w:r>
      <w:r>
        <w:t>город Балашов</w:t>
      </w:r>
      <w:r w:rsidRPr="000E6BF6">
        <w:t xml:space="preserve"> </w:t>
      </w:r>
      <w:r w:rsidRPr="00F17638">
        <w:t>рассчитаны в соответствии со СНиП 2.04.02-84 «Водоснабжение. Наружные сети и сооружения».</w:t>
      </w:r>
    </w:p>
    <w:p w:rsidR="00037310" w:rsidRPr="00F17638" w:rsidRDefault="00037310" w:rsidP="008D4534">
      <w:pPr>
        <w:ind w:firstLine="567"/>
      </w:pPr>
      <w:r w:rsidRPr="00F17638">
        <w:t>Удельное среднесуточное (за год) водопотребление на хозяйственно-питьевые нужды было принято в количестве 230 л/сут в соответствии с п. 5.1 таб. 1 вышеназванного СНиП, с учетом степени благоустройства районов жилой застройки (застройка зданий, оборудованных внутренним водопроводом и канализацией с централизованным горячим водоснабжением).</w:t>
      </w:r>
    </w:p>
    <w:p w:rsidR="00037310" w:rsidRPr="00F17638" w:rsidRDefault="00037310" w:rsidP="008D4534">
      <w:pPr>
        <w:ind w:firstLine="567"/>
      </w:pPr>
      <w:r w:rsidRPr="00F17638">
        <w:t xml:space="preserve">В соответствии с переписью населения, количество жителей в 2014 году составило </w:t>
      </w:r>
      <w:r>
        <w:t>80689</w:t>
      </w:r>
      <w:r w:rsidRPr="00F17638">
        <w:t xml:space="preserve"> чел. С учетом тенденции к ежегодному росту численности населения, расчетное число жителей принято в соответствии с Генеральным планом </w:t>
      </w:r>
      <w:r w:rsidRPr="000E6BF6">
        <w:t xml:space="preserve">МО </w:t>
      </w:r>
      <w:r>
        <w:t>город Балашов</w:t>
      </w:r>
      <w:r w:rsidRPr="000E6BF6">
        <w:t xml:space="preserve"> </w:t>
      </w:r>
      <w:r w:rsidRPr="00F17638">
        <w:t xml:space="preserve"> в количестве: на 20</w:t>
      </w:r>
      <w:r>
        <w:t>20</w:t>
      </w:r>
      <w:r w:rsidRPr="00F17638">
        <w:t xml:space="preserve"> год – </w:t>
      </w:r>
      <w:r>
        <w:t>90</w:t>
      </w:r>
      <w:r w:rsidRPr="00F17638">
        <w:t xml:space="preserve"> 000 чел., на 202</w:t>
      </w:r>
      <w:r>
        <w:t xml:space="preserve">5 </w:t>
      </w:r>
      <w:r w:rsidRPr="00F17638">
        <w:t>год – 1</w:t>
      </w:r>
      <w:r>
        <w:t>00</w:t>
      </w:r>
      <w:r w:rsidRPr="00F17638">
        <w:t xml:space="preserve"> 000 чел.</w:t>
      </w:r>
    </w:p>
    <w:p w:rsidR="00037310" w:rsidRPr="00F17638" w:rsidRDefault="00037310" w:rsidP="008D4534">
      <w:pPr>
        <w:ind w:firstLine="567"/>
      </w:pPr>
      <w:r w:rsidRPr="00F17638">
        <w:t xml:space="preserve">Расчетный (средний за год) суточный расход воды </w:t>
      </w:r>
      <w:r w:rsidRPr="00F17638">
        <w:rPr>
          <w:lang w:val="en-US"/>
        </w:rPr>
        <w:t>Q</w:t>
      </w:r>
      <w:r w:rsidRPr="00F17638">
        <w:rPr>
          <w:vertAlign w:val="subscript"/>
          <w:lang w:val="en-US"/>
        </w:rPr>
        <w:t>c</w:t>
      </w:r>
      <w:r w:rsidRPr="00F17638">
        <w:rPr>
          <w:vertAlign w:val="subscript"/>
        </w:rPr>
        <w:t>ут.</w:t>
      </w:r>
      <w:r w:rsidRPr="00F17638">
        <w:rPr>
          <w:vertAlign w:val="subscript"/>
          <w:lang w:val="en-US"/>
        </w:rPr>
        <w:t>m</w:t>
      </w:r>
      <w:r w:rsidRPr="00F17638">
        <w:t>, м</w:t>
      </w:r>
      <w:r w:rsidRPr="00F17638">
        <w:rPr>
          <w:vertAlign w:val="superscript"/>
        </w:rPr>
        <w:t>3</w:t>
      </w:r>
      <w:r w:rsidRPr="00F17638">
        <w:t>/сут, на хозяйственно-питьевые нужды в муниципальном образовании определяется по формуле:</w:t>
      </w:r>
    </w:p>
    <w:p w:rsidR="00037310" w:rsidRPr="00F17638" w:rsidRDefault="00037310" w:rsidP="008D4534">
      <w:pPr>
        <w:ind w:firstLine="567"/>
      </w:pPr>
      <w:r w:rsidRPr="00882870">
        <w:pict>
          <v:shape id="_x0000_i1025" type="#_x0000_t75" style="width:69.75pt;height:23.25pt">
            <v:imagedata r:id="rId13" o:title="" chromakey="white"/>
          </v:shape>
        </w:pict>
      </w:r>
    </w:p>
    <w:p w:rsidR="00037310" w:rsidRPr="00F17638" w:rsidRDefault="00037310" w:rsidP="008D4534">
      <w:r w:rsidRPr="00F17638">
        <w:t>где </w:t>
      </w:r>
      <w:r w:rsidRPr="00F17638">
        <w:rPr>
          <w:lang w:val="en-US"/>
        </w:rPr>
        <w:t>q</w:t>
      </w:r>
      <w:r w:rsidRPr="00F17638">
        <w:rPr>
          <w:vertAlign w:val="subscript"/>
        </w:rPr>
        <w:t>ж</w:t>
      </w:r>
      <w:r w:rsidRPr="00F17638">
        <w:t> – удельное водопотребление, принимаемое 230 л/сут;</w:t>
      </w:r>
    </w:p>
    <w:p w:rsidR="00037310" w:rsidRPr="00F17638" w:rsidRDefault="00037310" w:rsidP="008D4534">
      <w:r w:rsidRPr="00F17638">
        <w:rPr>
          <w:lang w:val="en-US"/>
        </w:rPr>
        <w:t>N</w:t>
      </w:r>
      <w:r w:rsidRPr="00F17638">
        <w:rPr>
          <w:vertAlign w:val="subscript"/>
        </w:rPr>
        <w:t>ж</w:t>
      </w:r>
      <w:r w:rsidRPr="00F17638">
        <w:t> – расчетное число жителей в районах жилой застройки.</w:t>
      </w:r>
    </w:p>
    <w:p w:rsidR="00037310" w:rsidRPr="00F17638" w:rsidRDefault="00037310" w:rsidP="008D4534">
      <w:pPr>
        <w:autoSpaceDE w:val="0"/>
        <w:autoSpaceDN w:val="0"/>
        <w:adjustRightInd w:val="0"/>
        <w:ind w:firstLine="567"/>
      </w:pPr>
      <w:r w:rsidRPr="00F17638">
        <w:t xml:space="preserve">Динамика увеличения объемов потребления воды </w:t>
      </w:r>
      <w:r w:rsidRPr="000E6BF6">
        <w:t xml:space="preserve">МО </w:t>
      </w:r>
      <w:r>
        <w:t>город Балашов</w:t>
      </w:r>
      <w:r w:rsidRPr="000E6BF6">
        <w:t xml:space="preserve"> </w:t>
      </w:r>
      <w:r w:rsidRPr="00F17638">
        <w:t xml:space="preserve"> (тыс. м</w:t>
      </w:r>
      <w:r w:rsidRPr="00F17638">
        <w:rPr>
          <w:vertAlign w:val="superscript"/>
        </w:rPr>
        <w:t>3</w:t>
      </w:r>
      <w:r w:rsidRPr="00F17638">
        <w:t>/год) приведена в таб. 2.3.7.</w:t>
      </w:r>
    </w:p>
    <w:p w:rsidR="00037310" w:rsidRDefault="00037310" w:rsidP="008D4534">
      <w:pPr>
        <w:autoSpaceDE w:val="0"/>
        <w:autoSpaceDN w:val="0"/>
        <w:adjustRightInd w:val="0"/>
        <w:spacing w:before="120"/>
        <w:ind w:firstLine="567"/>
        <w:jc w:val="right"/>
      </w:pPr>
      <w:r w:rsidRPr="00F17638">
        <w:t xml:space="preserve">Таб. 2.3.7 Прогнозные балансы потребления </w:t>
      </w:r>
    </w:p>
    <w:p w:rsidR="00037310" w:rsidRPr="00F17638" w:rsidRDefault="00037310" w:rsidP="008D4534">
      <w:pPr>
        <w:autoSpaceDE w:val="0"/>
        <w:autoSpaceDN w:val="0"/>
        <w:adjustRightInd w:val="0"/>
        <w:ind w:firstLine="567"/>
        <w:jc w:val="right"/>
      </w:pPr>
      <w:r w:rsidRPr="00F17638">
        <w:t xml:space="preserve">воды в </w:t>
      </w:r>
      <w:r w:rsidRPr="000E6BF6">
        <w:t xml:space="preserve">МО </w:t>
      </w:r>
      <w:r>
        <w:t>город Балашов</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139"/>
        <w:gridCol w:w="5140"/>
      </w:tblGrid>
      <w:tr w:rsidR="00037310" w:rsidRPr="00882870">
        <w:trPr>
          <w:jc w:val="center"/>
        </w:trPr>
        <w:tc>
          <w:tcPr>
            <w:tcW w:w="5139" w:type="dxa"/>
            <w:vAlign w:val="center"/>
          </w:tcPr>
          <w:p w:rsidR="00037310" w:rsidRPr="00882870" w:rsidRDefault="00037310" w:rsidP="00882870">
            <w:pPr>
              <w:autoSpaceDE w:val="0"/>
              <w:autoSpaceDN w:val="0"/>
              <w:adjustRightInd w:val="0"/>
              <w:spacing w:line="240" w:lineRule="auto"/>
              <w:jc w:val="center"/>
              <w:rPr>
                <w:b/>
                <w:bCs/>
              </w:rPr>
            </w:pPr>
            <w:r w:rsidRPr="00882870">
              <w:rPr>
                <w:b/>
                <w:bCs/>
              </w:rPr>
              <w:t>Год</w:t>
            </w:r>
          </w:p>
        </w:tc>
        <w:tc>
          <w:tcPr>
            <w:tcW w:w="5140" w:type="dxa"/>
            <w:vAlign w:val="center"/>
          </w:tcPr>
          <w:p w:rsidR="00037310" w:rsidRPr="00882870" w:rsidRDefault="00037310" w:rsidP="00882870">
            <w:pPr>
              <w:autoSpaceDE w:val="0"/>
              <w:autoSpaceDN w:val="0"/>
              <w:adjustRightInd w:val="0"/>
              <w:spacing w:line="240" w:lineRule="auto"/>
              <w:jc w:val="center"/>
              <w:rPr>
                <w:b/>
                <w:bCs/>
              </w:rPr>
            </w:pPr>
            <w:r w:rsidRPr="00882870">
              <w:rPr>
                <w:b/>
                <w:bCs/>
              </w:rPr>
              <w:t>Балансы водопотребления (тыс. м</w:t>
            </w:r>
            <w:r w:rsidRPr="00882870">
              <w:rPr>
                <w:b/>
                <w:bCs/>
                <w:vertAlign w:val="superscript"/>
              </w:rPr>
              <w:t>3</w:t>
            </w:r>
            <w:r w:rsidRPr="00882870">
              <w:rPr>
                <w:b/>
                <w:bCs/>
              </w:rPr>
              <w:t>/год)</w:t>
            </w:r>
          </w:p>
        </w:tc>
      </w:tr>
      <w:tr w:rsidR="00037310" w:rsidRPr="00882870">
        <w:trPr>
          <w:jc w:val="center"/>
        </w:trPr>
        <w:tc>
          <w:tcPr>
            <w:tcW w:w="5139" w:type="dxa"/>
            <w:vAlign w:val="center"/>
          </w:tcPr>
          <w:p w:rsidR="00037310" w:rsidRPr="00882870" w:rsidRDefault="00037310" w:rsidP="00882870">
            <w:pPr>
              <w:autoSpaceDE w:val="0"/>
              <w:autoSpaceDN w:val="0"/>
              <w:adjustRightInd w:val="0"/>
              <w:spacing w:line="240" w:lineRule="auto"/>
              <w:jc w:val="center"/>
            </w:pPr>
            <w:r w:rsidRPr="00882870">
              <w:t>2014 (фактическое)</w:t>
            </w:r>
          </w:p>
        </w:tc>
        <w:tc>
          <w:tcPr>
            <w:tcW w:w="5140" w:type="dxa"/>
            <w:vAlign w:val="center"/>
          </w:tcPr>
          <w:p w:rsidR="00037310" w:rsidRPr="00882870" w:rsidRDefault="00037310" w:rsidP="00882870">
            <w:pPr>
              <w:spacing w:line="240" w:lineRule="auto"/>
              <w:jc w:val="center"/>
              <w:rPr>
                <w:color w:val="000000"/>
              </w:rPr>
            </w:pPr>
            <w:r w:rsidRPr="00882870">
              <w:rPr>
                <w:color w:val="000000"/>
              </w:rPr>
              <w:t>3927,30</w:t>
            </w:r>
          </w:p>
        </w:tc>
      </w:tr>
      <w:tr w:rsidR="00037310" w:rsidRPr="00882870">
        <w:trPr>
          <w:jc w:val="center"/>
        </w:trPr>
        <w:tc>
          <w:tcPr>
            <w:tcW w:w="5139" w:type="dxa"/>
            <w:vAlign w:val="center"/>
          </w:tcPr>
          <w:p w:rsidR="00037310" w:rsidRPr="00882870" w:rsidRDefault="00037310" w:rsidP="00882870">
            <w:pPr>
              <w:autoSpaceDE w:val="0"/>
              <w:autoSpaceDN w:val="0"/>
              <w:adjustRightInd w:val="0"/>
              <w:spacing w:line="240" w:lineRule="auto"/>
              <w:jc w:val="center"/>
            </w:pPr>
            <w:r w:rsidRPr="00882870">
              <w:t>2020</w:t>
            </w:r>
          </w:p>
        </w:tc>
        <w:tc>
          <w:tcPr>
            <w:tcW w:w="5140" w:type="dxa"/>
            <w:vAlign w:val="center"/>
          </w:tcPr>
          <w:p w:rsidR="00037310" w:rsidRPr="00882870" w:rsidRDefault="00037310" w:rsidP="00882870">
            <w:pPr>
              <w:spacing w:line="240" w:lineRule="auto"/>
              <w:jc w:val="center"/>
              <w:rPr>
                <w:color w:val="000000"/>
              </w:rPr>
            </w:pPr>
            <w:r w:rsidRPr="00882870">
              <w:rPr>
                <w:color w:val="000000"/>
              </w:rPr>
              <w:t>6589,56</w:t>
            </w:r>
          </w:p>
        </w:tc>
      </w:tr>
      <w:tr w:rsidR="00037310" w:rsidRPr="00882870">
        <w:trPr>
          <w:jc w:val="center"/>
        </w:trPr>
        <w:tc>
          <w:tcPr>
            <w:tcW w:w="5139" w:type="dxa"/>
            <w:vAlign w:val="center"/>
          </w:tcPr>
          <w:p w:rsidR="00037310" w:rsidRPr="00882870" w:rsidRDefault="00037310" w:rsidP="00882870">
            <w:pPr>
              <w:autoSpaceDE w:val="0"/>
              <w:autoSpaceDN w:val="0"/>
              <w:adjustRightInd w:val="0"/>
              <w:spacing w:line="240" w:lineRule="auto"/>
              <w:jc w:val="center"/>
            </w:pPr>
            <w:r w:rsidRPr="00882870">
              <w:t>2025</w:t>
            </w:r>
          </w:p>
        </w:tc>
        <w:tc>
          <w:tcPr>
            <w:tcW w:w="5140" w:type="dxa"/>
            <w:vAlign w:val="center"/>
          </w:tcPr>
          <w:p w:rsidR="00037310" w:rsidRPr="00882870" w:rsidRDefault="00037310" w:rsidP="00882870">
            <w:pPr>
              <w:spacing w:line="240" w:lineRule="auto"/>
              <w:jc w:val="center"/>
              <w:rPr>
                <w:color w:val="000000"/>
              </w:rPr>
            </w:pPr>
            <w:r w:rsidRPr="00882870">
              <w:rPr>
                <w:color w:val="000000"/>
              </w:rPr>
              <w:t>7841,64</w:t>
            </w:r>
          </w:p>
        </w:tc>
      </w:tr>
    </w:tbl>
    <w:p w:rsidR="00037310" w:rsidRPr="00F17638" w:rsidRDefault="00037310" w:rsidP="008D4534">
      <w:pPr>
        <w:pStyle w:val="Heading3"/>
        <w:spacing w:after="240"/>
      </w:pPr>
      <w:bookmarkStart w:id="27" w:name="_Toc427759770"/>
      <w:bookmarkStart w:id="28" w:name="_Toc385862042"/>
      <w:bookmarkStart w:id="29" w:name="_Toc392073578"/>
      <w:r w:rsidRPr="00F17638">
        <w:t>2.3.8.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27"/>
    </w:p>
    <w:p w:rsidR="00037310" w:rsidRPr="00324C77" w:rsidRDefault="00037310" w:rsidP="008D4534">
      <w:pPr>
        <w:ind w:firstLine="567"/>
      </w:pPr>
      <w:r w:rsidRPr="00324C77">
        <w:t xml:space="preserve">Обеспечение горячей водой для бытовых нужд возможно несколькими путями: от </w:t>
      </w:r>
      <w:r>
        <w:t xml:space="preserve">котельных самостоятельными сетями ГВС, </w:t>
      </w:r>
      <w:r w:rsidRPr="00324C77">
        <w:t>путем устройства водоводяных бойлеров в индивидуальных тепловых пунктах (ИТП); от газовых или электрических водонагревателей.</w:t>
      </w:r>
    </w:p>
    <w:p w:rsidR="00037310" w:rsidRPr="00324C77" w:rsidRDefault="00037310" w:rsidP="008D4534">
      <w:pPr>
        <w:ind w:firstLine="567"/>
      </w:pPr>
      <w:r w:rsidRPr="00324C77">
        <w:t>Способ обеспечения ГВС зависит от совпадения сроков строительства котельных и новой застройки, дислокации последней и назначения здания.</w:t>
      </w:r>
    </w:p>
    <w:p w:rsidR="00037310" w:rsidRDefault="00037310" w:rsidP="006A4528">
      <w:pPr>
        <w:ind w:firstLine="567"/>
      </w:pPr>
      <w:r w:rsidRPr="00324C77">
        <w:t xml:space="preserve">Для  теплоснабжения </w:t>
      </w:r>
      <w:r w:rsidRPr="00825236">
        <w:t xml:space="preserve">МО </w:t>
      </w:r>
      <w:r>
        <w:t>город Балашов</w:t>
      </w:r>
      <w:r w:rsidRPr="00825236">
        <w:t xml:space="preserve"> </w:t>
      </w:r>
      <w:r w:rsidRPr="00324C77">
        <w:t xml:space="preserve">в настоящее время принята система теплоснабжения закрытая. </w:t>
      </w:r>
    </w:p>
    <w:p w:rsidR="00037310" w:rsidRPr="000610E5" w:rsidRDefault="00037310" w:rsidP="006A4528">
      <w:pPr>
        <w:ind w:firstLine="567"/>
        <w:rPr>
          <w:u w:val="single"/>
        </w:rPr>
      </w:pPr>
      <w:r>
        <w:t>Общая протяженность сетей</w:t>
      </w:r>
      <w:r w:rsidRPr="000610E5">
        <w:t xml:space="preserve"> ГВС </w:t>
      </w:r>
      <w:r>
        <w:t>составляет 15 км.</w:t>
      </w:r>
    </w:p>
    <w:p w:rsidR="00037310" w:rsidRDefault="00037310" w:rsidP="008369C9">
      <w:pPr>
        <w:ind w:firstLine="567"/>
      </w:pPr>
      <w:r w:rsidRPr="00324C77">
        <w:t xml:space="preserve">Тепловую энергию на нужды горячего водоснабжения потребителям </w:t>
      </w:r>
      <w:r w:rsidRPr="00825236">
        <w:t xml:space="preserve">МО </w:t>
      </w:r>
      <w:r>
        <w:t>город Балашов</w:t>
      </w:r>
      <w:r w:rsidRPr="00825236">
        <w:t xml:space="preserve"> </w:t>
      </w:r>
      <w:r w:rsidRPr="00324C77">
        <w:t xml:space="preserve">отпускает </w:t>
      </w:r>
      <w:r w:rsidRPr="000E7800">
        <w:t>МУП БМР "Комплекс"</w:t>
      </w:r>
      <w:r>
        <w:t xml:space="preserve">, </w:t>
      </w:r>
      <w:r w:rsidRPr="00756779">
        <w:t>ООО «Тепловые сети», ОАО «РЭУ».</w:t>
      </w:r>
      <w:r w:rsidRPr="00324C77">
        <w:t xml:space="preserve"> </w:t>
      </w:r>
    </w:p>
    <w:p w:rsidR="00037310" w:rsidRPr="00756779" w:rsidRDefault="00037310" w:rsidP="008369C9">
      <w:pPr>
        <w:ind w:firstLine="567"/>
      </w:pPr>
      <w:r w:rsidRPr="00756779">
        <w:t>Количество жилых домов, пользующихся услугой ГВС от котельной МУП «Комплекс»</w:t>
      </w:r>
      <w:r>
        <w:t xml:space="preserve"> </w:t>
      </w:r>
      <w:r w:rsidRPr="00756779">
        <w:t>- 26 домов, ООО «Т</w:t>
      </w:r>
      <w:r>
        <w:t>еплосети» составляет  121 домов</w:t>
      </w:r>
      <w:r w:rsidRPr="00756779">
        <w:t>, от котельной ОАО «РЭУ»</w:t>
      </w:r>
      <w:r>
        <w:t xml:space="preserve"> </w:t>
      </w:r>
      <w:r w:rsidRPr="00756779">
        <w:t>-</w:t>
      </w:r>
      <w:r>
        <w:t xml:space="preserve"> </w:t>
      </w:r>
      <w:r w:rsidRPr="00756779">
        <w:t>25 домов</w:t>
      </w:r>
      <w:r>
        <w:t>.</w:t>
      </w:r>
    </w:p>
    <w:p w:rsidR="00037310" w:rsidRPr="00F17638" w:rsidRDefault="00037310" w:rsidP="008D4534">
      <w:pPr>
        <w:pStyle w:val="Heading3"/>
        <w:spacing w:after="240"/>
      </w:pPr>
      <w:bookmarkStart w:id="30" w:name="_Toc427759771"/>
      <w:r w:rsidRPr="00F17638">
        <w:t>2.3.9. Сведения о фактическом и ожидаемом потреблении питьевой, технической воды</w:t>
      </w:r>
      <w:bookmarkEnd w:id="28"/>
      <w:bookmarkEnd w:id="29"/>
      <w:bookmarkEnd w:id="30"/>
    </w:p>
    <w:p w:rsidR="00037310" w:rsidRPr="00F17638" w:rsidRDefault="00037310" w:rsidP="008D4534">
      <w:pPr>
        <w:ind w:firstLine="567"/>
      </w:pPr>
      <w:r w:rsidRPr="00F17638">
        <w:t>Анализ фактического и ожидаемого потребления питьевой воды позволил сделать следующие выводы.</w:t>
      </w:r>
    </w:p>
    <w:p w:rsidR="00037310" w:rsidRPr="00F17638" w:rsidRDefault="00037310" w:rsidP="008D4534">
      <w:pPr>
        <w:ind w:firstLine="567"/>
      </w:pPr>
      <w:r w:rsidRPr="00F17638">
        <w:t>Фактическое потребление воды за 201</w:t>
      </w:r>
      <w:r>
        <w:t>4</w:t>
      </w:r>
      <w:r w:rsidRPr="00F17638">
        <w:t xml:space="preserve"> год составило </w:t>
      </w:r>
      <w:r>
        <w:t xml:space="preserve">3927,3 </w:t>
      </w:r>
      <w:r w:rsidRPr="00F17638">
        <w:t>тыс. м</w:t>
      </w:r>
      <w:r w:rsidRPr="00F17638">
        <w:rPr>
          <w:vertAlign w:val="superscript"/>
        </w:rPr>
        <w:t>3</w:t>
      </w:r>
      <w:r w:rsidRPr="00F17638">
        <w:t xml:space="preserve">/год, в средние сутки </w:t>
      </w:r>
      <w:r>
        <w:t>10,76</w:t>
      </w:r>
      <w:r w:rsidRPr="00F17638">
        <w:t xml:space="preserve"> тыс. м</w:t>
      </w:r>
      <w:r w:rsidRPr="00F17638">
        <w:rPr>
          <w:vertAlign w:val="superscript"/>
        </w:rPr>
        <w:t>3</w:t>
      </w:r>
      <w:r w:rsidRPr="00F17638">
        <w:t xml:space="preserve">/сут, в сутки максимального водоразбора </w:t>
      </w:r>
      <w:r>
        <w:t xml:space="preserve">13,988 </w:t>
      </w:r>
      <w:r w:rsidRPr="00F17638">
        <w:t>тыс. м</w:t>
      </w:r>
      <w:r w:rsidRPr="00F17638">
        <w:rPr>
          <w:vertAlign w:val="superscript"/>
        </w:rPr>
        <w:t>3</w:t>
      </w:r>
      <w:r w:rsidRPr="00F17638">
        <w:t>/сут. К 202</w:t>
      </w:r>
      <w:r>
        <w:t>5</w:t>
      </w:r>
      <w:r w:rsidRPr="00F17638">
        <w:t xml:space="preserve"> году ожидаемое потребление составит </w:t>
      </w:r>
      <w:r>
        <w:t>7841,64</w:t>
      </w:r>
      <w:r w:rsidRPr="00F17638">
        <w:t xml:space="preserve"> тыс. м</w:t>
      </w:r>
      <w:r w:rsidRPr="00F17638">
        <w:rPr>
          <w:vertAlign w:val="superscript"/>
        </w:rPr>
        <w:t>3</w:t>
      </w:r>
      <w:r w:rsidRPr="00F17638">
        <w:t xml:space="preserve">/год, в средние сутки </w:t>
      </w:r>
      <w:r>
        <w:t>21,484</w:t>
      </w:r>
      <w:r w:rsidRPr="00F17638">
        <w:t xml:space="preserve"> тыс. м</w:t>
      </w:r>
      <w:r w:rsidRPr="00F17638">
        <w:rPr>
          <w:vertAlign w:val="superscript"/>
        </w:rPr>
        <w:t>3</w:t>
      </w:r>
      <w:r w:rsidRPr="00F17638">
        <w:t xml:space="preserve">/сут, в максимальные сутки расход составил </w:t>
      </w:r>
      <w:r>
        <w:t>27,929</w:t>
      </w:r>
      <w:r w:rsidRPr="00F17638">
        <w:t xml:space="preserve"> тыс. м</w:t>
      </w:r>
      <w:r w:rsidRPr="00F17638">
        <w:rPr>
          <w:vertAlign w:val="superscript"/>
        </w:rPr>
        <w:t>3</w:t>
      </w:r>
      <w:r w:rsidRPr="00F17638">
        <w:t>/сут.</w:t>
      </w:r>
    </w:p>
    <w:p w:rsidR="00037310" w:rsidRPr="00F17638" w:rsidRDefault="00037310" w:rsidP="008D4534">
      <w:pPr>
        <w:pStyle w:val="Heading3"/>
        <w:spacing w:after="240"/>
      </w:pPr>
      <w:bookmarkStart w:id="31" w:name="_Toc385862043"/>
      <w:bookmarkStart w:id="32" w:name="_Toc392073579"/>
      <w:bookmarkStart w:id="33" w:name="_Toc427759772"/>
      <w:r w:rsidRPr="00F17638">
        <w:t>2.3.10. Описание территориальной структуры потребления питьевой</w:t>
      </w:r>
      <w:bookmarkEnd w:id="31"/>
      <w:bookmarkEnd w:id="32"/>
      <w:r w:rsidRPr="00F17638">
        <w:t xml:space="preserve"> воды</w:t>
      </w:r>
      <w:bookmarkEnd w:id="33"/>
    </w:p>
    <w:p w:rsidR="00037310" w:rsidRPr="00F17638" w:rsidRDefault="00037310" w:rsidP="008D4534">
      <w:pPr>
        <w:ind w:firstLine="567"/>
      </w:pPr>
      <w:r w:rsidRPr="00F17638">
        <w:t xml:space="preserve">Анализ территориальной структуры потребления питьевой воды приведен в </w:t>
      </w:r>
      <w:r w:rsidRPr="00F17638">
        <w:br/>
      </w:r>
      <w:bookmarkStart w:id="34" w:name="таб391"/>
      <w:bookmarkStart w:id="35" w:name="_Toc385862044"/>
      <w:r w:rsidRPr="00F17638">
        <w:t>таб. 2.3.9.1.</w:t>
      </w:r>
    </w:p>
    <w:p w:rsidR="00037310" w:rsidRPr="00F17638" w:rsidRDefault="00037310" w:rsidP="008D4534">
      <w:pPr>
        <w:ind w:firstLine="567"/>
        <w:jc w:val="right"/>
      </w:pPr>
      <w:r w:rsidRPr="00F17638">
        <w:t xml:space="preserve">Таб. 2.3.9.1. Анализ территориальной структуры </w:t>
      </w:r>
      <w:r w:rsidRPr="00F17638">
        <w:br/>
        <w:t>потребления питьевой воды</w:t>
      </w:r>
    </w:p>
    <w:tbl>
      <w:tblPr>
        <w:tblW w:w="5000" w:type="pct"/>
        <w:tblInd w:w="2" w:type="dxa"/>
        <w:tblLook w:val="00A0"/>
      </w:tblPr>
      <w:tblGrid>
        <w:gridCol w:w="906"/>
        <w:gridCol w:w="2172"/>
        <w:gridCol w:w="2377"/>
        <w:gridCol w:w="2377"/>
        <w:gridCol w:w="2447"/>
      </w:tblGrid>
      <w:tr w:rsidR="00037310" w:rsidRPr="00882870">
        <w:trPr>
          <w:trHeight w:val="1140"/>
        </w:trPr>
        <w:tc>
          <w:tcPr>
            <w:tcW w:w="441"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bookmarkStart w:id="36" w:name="_Toc392073580"/>
            <w:bookmarkEnd w:id="34"/>
            <w:r w:rsidRPr="00F17638">
              <w:rPr>
                <w:b/>
                <w:bCs/>
                <w:color w:val="000000"/>
              </w:rPr>
              <w:t>№ п.п.</w:t>
            </w:r>
          </w:p>
        </w:tc>
        <w:tc>
          <w:tcPr>
            <w:tcW w:w="1057"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Наименование населенных пунктов</w:t>
            </w:r>
          </w:p>
        </w:tc>
        <w:tc>
          <w:tcPr>
            <w:tcW w:w="1156"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Фактическое водопотребление  тыс. м</w:t>
            </w:r>
            <w:r w:rsidRPr="00F17638">
              <w:rPr>
                <w:b/>
                <w:bCs/>
                <w:color w:val="000000"/>
                <w:vertAlign w:val="superscript"/>
              </w:rPr>
              <w:t>3</w:t>
            </w:r>
            <w:r w:rsidRPr="00F17638">
              <w:rPr>
                <w:b/>
                <w:bCs/>
                <w:color w:val="000000"/>
              </w:rPr>
              <w:t>/год</w:t>
            </w:r>
          </w:p>
        </w:tc>
        <w:tc>
          <w:tcPr>
            <w:tcW w:w="1156"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Среднее водопотребление  тыс. м</w:t>
            </w:r>
            <w:r w:rsidRPr="00F17638">
              <w:rPr>
                <w:b/>
                <w:bCs/>
                <w:color w:val="000000"/>
                <w:vertAlign w:val="superscript"/>
              </w:rPr>
              <w:t>3</w:t>
            </w:r>
            <w:r w:rsidRPr="00F17638">
              <w:rPr>
                <w:b/>
                <w:bCs/>
                <w:color w:val="000000"/>
              </w:rPr>
              <w:t>/сут</w:t>
            </w:r>
          </w:p>
        </w:tc>
        <w:tc>
          <w:tcPr>
            <w:tcW w:w="1190"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Максимальное водопотребление, тыс. м</w:t>
            </w:r>
            <w:r w:rsidRPr="00F17638">
              <w:rPr>
                <w:b/>
                <w:bCs/>
                <w:color w:val="000000"/>
                <w:vertAlign w:val="superscript"/>
              </w:rPr>
              <w:t>3</w:t>
            </w:r>
            <w:r w:rsidRPr="00F17638">
              <w:rPr>
                <w:b/>
                <w:bCs/>
                <w:color w:val="000000"/>
              </w:rPr>
              <w:t>/сут</w:t>
            </w:r>
          </w:p>
        </w:tc>
      </w:tr>
      <w:tr w:rsidR="00037310" w:rsidRPr="00882870">
        <w:trPr>
          <w:trHeight w:val="473"/>
        </w:trPr>
        <w:tc>
          <w:tcPr>
            <w:tcW w:w="441"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882870" w:rsidRDefault="00037310" w:rsidP="008D4534">
            <w:pPr>
              <w:jc w:val="center"/>
              <w:rPr>
                <w:color w:val="000000"/>
              </w:rPr>
            </w:pPr>
            <w:r w:rsidRPr="00882870">
              <w:rPr>
                <w:color w:val="000000"/>
              </w:rPr>
              <w:t>1</w:t>
            </w:r>
          </w:p>
        </w:tc>
        <w:tc>
          <w:tcPr>
            <w:tcW w:w="1057"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rsidP="000A189A">
            <w:pPr>
              <w:jc w:val="center"/>
              <w:rPr>
                <w:color w:val="000000"/>
              </w:rPr>
            </w:pPr>
            <w:r w:rsidRPr="00882870">
              <w:rPr>
                <w:color w:val="000000"/>
              </w:rPr>
              <w:t>МО город Балашов</w:t>
            </w:r>
          </w:p>
        </w:tc>
        <w:tc>
          <w:tcPr>
            <w:tcW w:w="1156"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3927,30</w:t>
            </w:r>
          </w:p>
        </w:tc>
        <w:tc>
          <w:tcPr>
            <w:tcW w:w="1156"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10,760</w:t>
            </w:r>
          </w:p>
        </w:tc>
        <w:tc>
          <w:tcPr>
            <w:tcW w:w="1190"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13,988</w:t>
            </w:r>
          </w:p>
        </w:tc>
      </w:tr>
    </w:tbl>
    <w:p w:rsidR="00037310" w:rsidRPr="00F17638" w:rsidRDefault="00037310" w:rsidP="008D4534">
      <w:pPr>
        <w:pStyle w:val="Heading3"/>
        <w:spacing w:after="240"/>
      </w:pPr>
      <w:bookmarkStart w:id="37" w:name="_Toc427759773"/>
      <w:r w:rsidRPr="00F17638">
        <w:t>2.3.11.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технической воды с учетом данных о перспективном потреблении питьевой, технической воды абонентами</w:t>
      </w:r>
      <w:bookmarkEnd w:id="35"/>
      <w:bookmarkEnd w:id="36"/>
      <w:bookmarkEnd w:id="37"/>
    </w:p>
    <w:p w:rsidR="00037310" w:rsidRPr="00F17638" w:rsidRDefault="00037310" w:rsidP="008D4534">
      <w:pPr>
        <w:ind w:firstLine="567"/>
      </w:pPr>
      <w:r w:rsidRPr="00F17638">
        <w:t>Результаты анализа прогноза распределения расходов воды на водоснабжение по типам абонентов приведены в таб. 2.3.10.1</w:t>
      </w:r>
    </w:p>
    <w:p w:rsidR="00037310" w:rsidRDefault="00037310">
      <w:pPr>
        <w:spacing w:after="200"/>
        <w:jc w:val="left"/>
      </w:pPr>
      <w:bookmarkStart w:id="38" w:name="таб3101"/>
      <w:r>
        <w:br w:type="page"/>
      </w:r>
    </w:p>
    <w:p w:rsidR="00037310" w:rsidRPr="00F17638" w:rsidRDefault="00037310" w:rsidP="008D4534">
      <w:pPr>
        <w:ind w:firstLine="567"/>
        <w:jc w:val="right"/>
      </w:pPr>
      <w:r w:rsidRPr="00F17638">
        <w:t xml:space="preserve">Таб. 2.3.10.1. Результаты анализа </w:t>
      </w:r>
      <w:r w:rsidRPr="00F17638">
        <w:br/>
        <w:t>распределения расходов воды</w:t>
      </w:r>
    </w:p>
    <w:tbl>
      <w:tblPr>
        <w:tblW w:w="5000" w:type="pct"/>
        <w:tblInd w:w="2" w:type="dxa"/>
        <w:tblLook w:val="00A0"/>
      </w:tblPr>
      <w:tblGrid>
        <w:gridCol w:w="1316"/>
        <w:gridCol w:w="1316"/>
        <w:gridCol w:w="2905"/>
        <w:gridCol w:w="2440"/>
        <w:gridCol w:w="2302"/>
      </w:tblGrid>
      <w:tr w:rsidR="00037310" w:rsidRPr="00882870">
        <w:trPr>
          <w:trHeight w:val="330"/>
        </w:trPr>
        <w:tc>
          <w:tcPr>
            <w:tcW w:w="640" w:type="pct"/>
            <w:vMerge w:val="restart"/>
            <w:tcBorders>
              <w:top w:val="single" w:sz="4" w:space="0" w:color="auto"/>
              <w:left w:val="single" w:sz="4" w:space="0" w:color="auto"/>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bookmarkStart w:id="39" w:name="_Toc385862045"/>
            <w:bookmarkStart w:id="40" w:name="_Toc392073581"/>
            <w:bookmarkEnd w:id="38"/>
            <w:r w:rsidRPr="00F17638">
              <w:rPr>
                <w:b/>
                <w:bCs/>
                <w:color w:val="000000"/>
              </w:rPr>
              <w:t>№ п.п.</w:t>
            </w:r>
          </w:p>
        </w:tc>
        <w:tc>
          <w:tcPr>
            <w:tcW w:w="640" w:type="pct"/>
            <w:vMerge w:val="restart"/>
            <w:tcBorders>
              <w:top w:val="single" w:sz="4" w:space="0" w:color="auto"/>
              <w:left w:val="single" w:sz="4" w:space="0" w:color="auto"/>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Год</w:t>
            </w:r>
          </w:p>
        </w:tc>
        <w:tc>
          <w:tcPr>
            <w:tcW w:w="3720" w:type="pct"/>
            <w:gridSpan w:val="3"/>
            <w:tcBorders>
              <w:top w:val="single" w:sz="4" w:space="0" w:color="auto"/>
              <w:left w:val="nil"/>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Водоснабжение</w:t>
            </w:r>
          </w:p>
        </w:tc>
      </w:tr>
      <w:tr w:rsidR="00037310" w:rsidRPr="00882870">
        <w:trPr>
          <w:trHeight w:val="675"/>
        </w:trPr>
        <w:tc>
          <w:tcPr>
            <w:tcW w:w="640" w:type="pct"/>
            <w:vMerge/>
            <w:tcBorders>
              <w:top w:val="single" w:sz="4" w:space="0" w:color="auto"/>
              <w:left w:val="single" w:sz="4" w:space="0" w:color="auto"/>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p>
        </w:tc>
        <w:tc>
          <w:tcPr>
            <w:tcW w:w="640" w:type="pct"/>
            <w:vMerge/>
            <w:tcBorders>
              <w:top w:val="single" w:sz="4" w:space="0" w:color="auto"/>
              <w:left w:val="single" w:sz="4" w:space="0" w:color="auto"/>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p>
        </w:tc>
        <w:tc>
          <w:tcPr>
            <w:tcW w:w="1413" w:type="pct"/>
            <w:tcBorders>
              <w:top w:val="nil"/>
              <w:left w:val="nil"/>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Население</w:t>
            </w:r>
          </w:p>
        </w:tc>
        <w:tc>
          <w:tcPr>
            <w:tcW w:w="1187" w:type="pct"/>
            <w:tcBorders>
              <w:top w:val="nil"/>
              <w:left w:val="nil"/>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Бюджет</w:t>
            </w:r>
          </w:p>
        </w:tc>
        <w:tc>
          <w:tcPr>
            <w:tcW w:w="1120" w:type="pct"/>
            <w:tcBorders>
              <w:top w:val="nil"/>
              <w:left w:val="nil"/>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Прочие</w:t>
            </w:r>
          </w:p>
        </w:tc>
      </w:tr>
      <w:tr w:rsidR="00037310" w:rsidRPr="00882870">
        <w:trPr>
          <w:trHeight w:val="405"/>
        </w:trPr>
        <w:tc>
          <w:tcPr>
            <w:tcW w:w="640" w:type="pct"/>
            <w:vMerge/>
            <w:tcBorders>
              <w:top w:val="single" w:sz="4" w:space="0" w:color="auto"/>
              <w:left w:val="single" w:sz="4" w:space="0" w:color="auto"/>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p>
        </w:tc>
        <w:tc>
          <w:tcPr>
            <w:tcW w:w="640" w:type="pct"/>
            <w:vMerge/>
            <w:tcBorders>
              <w:top w:val="single" w:sz="4" w:space="0" w:color="auto"/>
              <w:left w:val="single" w:sz="4" w:space="0" w:color="auto"/>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p>
        </w:tc>
        <w:tc>
          <w:tcPr>
            <w:tcW w:w="1413" w:type="pct"/>
            <w:tcBorders>
              <w:top w:val="nil"/>
              <w:left w:val="nil"/>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тыс. м</w:t>
            </w:r>
            <w:r w:rsidRPr="00F17638">
              <w:rPr>
                <w:b/>
                <w:bCs/>
                <w:color w:val="000000"/>
                <w:vertAlign w:val="superscript"/>
              </w:rPr>
              <w:t>3</w:t>
            </w:r>
            <w:r w:rsidRPr="00F17638">
              <w:rPr>
                <w:b/>
                <w:bCs/>
                <w:color w:val="000000"/>
              </w:rPr>
              <w:t>/год</w:t>
            </w:r>
          </w:p>
        </w:tc>
        <w:tc>
          <w:tcPr>
            <w:tcW w:w="1187" w:type="pct"/>
            <w:tcBorders>
              <w:top w:val="nil"/>
              <w:left w:val="nil"/>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тыс. м</w:t>
            </w:r>
            <w:r w:rsidRPr="00F17638">
              <w:rPr>
                <w:b/>
                <w:bCs/>
                <w:color w:val="000000"/>
                <w:vertAlign w:val="superscript"/>
              </w:rPr>
              <w:t>3</w:t>
            </w:r>
            <w:r w:rsidRPr="00F17638">
              <w:rPr>
                <w:b/>
                <w:bCs/>
                <w:color w:val="000000"/>
              </w:rPr>
              <w:t>/год</w:t>
            </w:r>
          </w:p>
        </w:tc>
        <w:tc>
          <w:tcPr>
            <w:tcW w:w="1120" w:type="pct"/>
            <w:tcBorders>
              <w:top w:val="nil"/>
              <w:left w:val="nil"/>
              <w:bottom w:val="single" w:sz="4" w:space="0" w:color="auto"/>
              <w:right w:val="single" w:sz="4" w:space="0" w:color="auto"/>
            </w:tcBorders>
            <w:vAlign w:val="center"/>
          </w:tcPr>
          <w:p w:rsidR="00037310" w:rsidRPr="00F17638" w:rsidRDefault="00037310" w:rsidP="00113BCC">
            <w:pPr>
              <w:spacing w:line="240" w:lineRule="auto"/>
              <w:jc w:val="center"/>
              <w:rPr>
                <w:b/>
                <w:bCs/>
                <w:color w:val="000000"/>
              </w:rPr>
            </w:pPr>
            <w:r w:rsidRPr="00F17638">
              <w:rPr>
                <w:b/>
                <w:bCs/>
                <w:color w:val="000000"/>
              </w:rPr>
              <w:t>тыс. м</w:t>
            </w:r>
            <w:r w:rsidRPr="00F17638">
              <w:rPr>
                <w:b/>
                <w:bCs/>
                <w:color w:val="000000"/>
                <w:vertAlign w:val="superscript"/>
              </w:rPr>
              <w:t>3</w:t>
            </w:r>
            <w:r w:rsidRPr="00F17638">
              <w:rPr>
                <w:b/>
                <w:bCs/>
                <w:color w:val="000000"/>
              </w:rPr>
              <w:t>/год</w:t>
            </w:r>
          </w:p>
        </w:tc>
      </w:tr>
      <w:tr w:rsidR="00037310" w:rsidRPr="00882870">
        <w:trPr>
          <w:trHeight w:val="330"/>
        </w:trPr>
        <w:tc>
          <w:tcPr>
            <w:tcW w:w="640" w:type="pct"/>
            <w:tcBorders>
              <w:top w:val="nil"/>
              <w:left w:val="single" w:sz="4" w:space="0" w:color="auto"/>
              <w:bottom w:val="single" w:sz="4" w:space="0" w:color="auto"/>
              <w:right w:val="single" w:sz="4" w:space="0" w:color="auto"/>
            </w:tcBorders>
            <w:noWrap/>
            <w:vAlign w:val="center"/>
          </w:tcPr>
          <w:p w:rsidR="00037310" w:rsidRPr="00F17638" w:rsidRDefault="00037310" w:rsidP="00113BCC">
            <w:pPr>
              <w:spacing w:line="240" w:lineRule="auto"/>
              <w:jc w:val="center"/>
              <w:rPr>
                <w:b/>
                <w:bCs/>
                <w:color w:val="000000"/>
              </w:rPr>
            </w:pPr>
            <w:r w:rsidRPr="00F17638">
              <w:rPr>
                <w:b/>
                <w:bCs/>
                <w:color w:val="000000"/>
              </w:rPr>
              <w:t>1</w:t>
            </w:r>
          </w:p>
        </w:tc>
        <w:tc>
          <w:tcPr>
            <w:tcW w:w="640" w:type="pct"/>
            <w:tcBorders>
              <w:top w:val="nil"/>
              <w:left w:val="nil"/>
              <w:bottom w:val="single" w:sz="4" w:space="0" w:color="auto"/>
              <w:right w:val="single" w:sz="4" w:space="0" w:color="auto"/>
            </w:tcBorders>
            <w:noWrap/>
            <w:vAlign w:val="center"/>
          </w:tcPr>
          <w:p w:rsidR="00037310" w:rsidRPr="00F17638" w:rsidRDefault="00037310" w:rsidP="00113BCC">
            <w:pPr>
              <w:spacing w:line="240" w:lineRule="auto"/>
              <w:jc w:val="center"/>
              <w:rPr>
                <w:b/>
                <w:bCs/>
                <w:color w:val="000000"/>
              </w:rPr>
            </w:pPr>
            <w:r w:rsidRPr="00F17638">
              <w:rPr>
                <w:b/>
                <w:bCs/>
                <w:color w:val="000000"/>
              </w:rPr>
              <w:t>2</w:t>
            </w:r>
          </w:p>
        </w:tc>
        <w:tc>
          <w:tcPr>
            <w:tcW w:w="1413" w:type="pct"/>
            <w:tcBorders>
              <w:top w:val="nil"/>
              <w:left w:val="nil"/>
              <w:bottom w:val="single" w:sz="4" w:space="0" w:color="auto"/>
              <w:right w:val="single" w:sz="4" w:space="0" w:color="auto"/>
            </w:tcBorders>
            <w:noWrap/>
            <w:vAlign w:val="center"/>
          </w:tcPr>
          <w:p w:rsidR="00037310" w:rsidRPr="00F17638" w:rsidRDefault="00037310" w:rsidP="00113BCC">
            <w:pPr>
              <w:spacing w:line="240" w:lineRule="auto"/>
              <w:jc w:val="center"/>
              <w:rPr>
                <w:b/>
                <w:bCs/>
                <w:color w:val="000000"/>
              </w:rPr>
            </w:pPr>
            <w:r w:rsidRPr="00F17638">
              <w:rPr>
                <w:b/>
                <w:bCs/>
                <w:color w:val="000000"/>
              </w:rPr>
              <w:t>3</w:t>
            </w:r>
          </w:p>
        </w:tc>
        <w:tc>
          <w:tcPr>
            <w:tcW w:w="1187" w:type="pct"/>
            <w:tcBorders>
              <w:top w:val="nil"/>
              <w:left w:val="nil"/>
              <w:bottom w:val="single" w:sz="4" w:space="0" w:color="auto"/>
              <w:right w:val="single" w:sz="4" w:space="0" w:color="auto"/>
            </w:tcBorders>
            <w:noWrap/>
            <w:vAlign w:val="center"/>
          </w:tcPr>
          <w:p w:rsidR="00037310" w:rsidRPr="00F17638" w:rsidRDefault="00037310" w:rsidP="00113BCC">
            <w:pPr>
              <w:spacing w:line="240" w:lineRule="auto"/>
              <w:jc w:val="center"/>
              <w:rPr>
                <w:b/>
                <w:bCs/>
                <w:color w:val="000000"/>
              </w:rPr>
            </w:pPr>
            <w:r w:rsidRPr="00F17638">
              <w:rPr>
                <w:b/>
                <w:bCs/>
                <w:color w:val="000000"/>
              </w:rPr>
              <w:t>4</w:t>
            </w:r>
          </w:p>
        </w:tc>
        <w:tc>
          <w:tcPr>
            <w:tcW w:w="1120" w:type="pct"/>
            <w:tcBorders>
              <w:top w:val="nil"/>
              <w:left w:val="nil"/>
              <w:bottom w:val="single" w:sz="4" w:space="0" w:color="auto"/>
              <w:right w:val="single" w:sz="4" w:space="0" w:color="auto"/>
            </w:tcBorders>
            <w:noWrap/>
            <w:vAlign w:val="center"/>
          </w:tcPr>
          <w:p w:rsidR="00037310" w:rsidRPr="00F17638" w:rsidRDefault="00037310" w:rsidP="00113BCC">
            <w:pPr>
              <w:spacing w:line="240" w:lineRule="auto"/>
              <w:jc w:val="center"/>
              <w:rPr>
                <w:b/>
                <w:bCs/>
                <w:color w:val="000000"/>
              </w:rPr>
            </w:pPr>
            <w:r w:rsidRPr="00F17638">
              <w:rPr>
                <w:b/>
                <w:bCs/>
                <w:color w:val="000000"/>
              </w:rPr>
              <w:t>5</w:t>
            </w:r>
          </w:p>
        </w:tc>
      </w:tr>
      <w:tr w:rsidR="00037310" w:rsidRPr="00882870">
        <w:trPr>
          <w:trHeight w:val="330"/>
        </w:trPr>
        <w:tc>
          <w:tcPr>
            <w:tcW w:w="640" w:type="pct"/>
            <w:tcBorders>
              <w:top w:val="nil"/>
              <w:left w:val="single" w:sz="4" w:space="0" w:color="auto"/>
              <w:bottom w:val="single" w:sz="4" w:space="0" w:color="auto"/>
              <w:right w:val="single" w:sz="4" w:space="0" w:color="auto"/>
            </w:tcBorders>
            <w:noWrap/>
            <w:vAlign w:val="center"/>
          </w:tcPr>
          <w:p w:rsidR="00037310" w:rsidRPr="00F17638" w:rsidRDefault="00037310" w:rsidP="00113BCC">
            <w:pPr>
              <w:spacing w:line="240" w:lineRule="auto"/>
              <w:jc w:val="center"/>
              <w:rPr>
                <w:color w:val="000000"/>
              </w:rPr>
            </w:pPr>
            <w:r w:rsidRPr="00F17638">
              <w:rPr>
                <w:color w:val="000000"/>
              </w:rPr>
              <w:t>1</w:t>
            </w:r>
          </w:p>
        </w:tc>
        <w:tc>
          <w:tcPr>
            <w:tcW w:w="640" w:type="pct"/>
            <w:tcBorders>
              <w:top w:val="nil"/>
              <w:left w:val="nil"/>
              <w:bottom w:val="single" w:sz="4" w:space="0" w:color="auto"/>
              <w:right w:val="single" w:sz="4" w:space="0" w:color="auto"/>
            </w:tcBorders>
            <w:noWrap/>
            <w:vAlign w:val="center"/>
          </w:tcPr>
          <w:p w:rsidR="00037310" w:rsidRPr="00F17638" w:rsidRDefault="00037310" w:rsidP="00113BCC">
            <w:pPr>
              <w:spacing w:line="240" w:lineRule="auto"/>
              <w:jc w:val="center"/>
              <w:rPr>
                <w:color w:val="000000"/>
              </w:rPr>
            </w:pPr>
            <w:r w:rsidRPr="00F17638">
              <w:rPr>
                <w:color w:val="000000"/>
              </w:rPr>
              <w:t>201</w:t>
            </w:r>
            <w:r>
              <w:rPr>
                <w:color w:val="000000"/>
              </w:rPr>
              <w:t>4</w:t>
            </w:r>
          </w:p>
        </w:tc>
        <w:tc>
          <w:tcPr>
            <w:tcW w:w="1413"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2702,00</w:t>
            </w:r>
          </w:p>
        </w:tc>
        <w:tc>
          <w:tcPr>
            <w:tcW w:w="1187"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457,00</w:t>
            </w:r>
          </w:p>
        </w:tc>
        <w:tc>
          <w:tcPr>
            <w:tcW w:w="1120"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768,30</w:t>
            </w:r>
          </w:p>
        </w:tc>
      </w:tr>
      <w:tr w:rsidR="00037310" w:rsidRPr="00882870">
        <w:trPr>
          <w:trHeight w:val="375"/>
        </w:trPr>
        <w:tc>
          <w:tcPr>
            <w:tcW w:w="640" w:type="pct"/>
            <w:tcBorders>
              <w:top w:val="nil"/>
              <w:left w:val="single" w:sz="4" w:space="0" w:color="auto"/>
              <w:bottom w:val="single" w:sz="4" w:space="0" w:color="auto"/>
              <w:right w:val="single" w:sz="4" w:space="0" w:color="auto"/>
            </w:tcBorders>
            <w:noWrap/>
            <w:vAlign w:val="center"/>
          </w:tcPr>
          <w:p w:rsidR="00037310" w:rsidRPr="00F17638" w:rsidRDefault="00037310" w:rsidP="00113BCC">
            <w:pPr>
              <w:spacing w:line="240" w:lineRule="auto"/>
              <w:jc w:val="center"/>
              <w:rPr>
                <w:color w:val="000000"/>
              </w:rPr>
            </w:pPr>
            <w:r w:rsidRPr="00F17638">
              <w:rPr>
                <w:color w:val="000000"/>
              </w:rPr>
              <w:t>2</w:t>
            </w:r>
          </w:p>
        </w:tc>
        <w:tc>
          <w:tcPr>
            <w:tcW w:w="640" w:type="pct"/>
            <w:tcBorders>
              <w:top w:val="nil"/>
              <w:left w:val="nil"/>
              <w:bottom w:val="single" w:sz="4" w:space="0" w:color="auto"/>
              <w:right w:val="single" w:sz="4" w:space="0" w:color="auto"/>
            </w:tcBorders>
            <w:noWrap/>
            <w:vAlign w:val="center"/>
          </w:tcPr>
          <w:p w:rsidR="00037310" w:rsidRPr="00F17638" w:rsidRDefault="00037310" w:rsidP="00113BCC">
            <w:pPr>
              <w:spacing w:line="240" w:lineRule="auto"/>
              <w:jc w:val="center"/>
              <w:rPr>
                <w:color w:val="000000"/>
              </w:rPr>
            </w:pPr>
            <w:r w:rsidRPr="00F17638">
              <w:rPr>
                <w:color w:val="000000"/>
              </w:rPr>
              <w:t>20</w:t>
            </w:r>
            <w:r>
              <w:rPr>
                <w:color w:val="000000"/>
              </w:rPr>
              <w:t>20</w:t>
            </w:r>
          </w:p>
        </w:tc>
        <w:tc>
          <w:tcPr>
            <w:tcW w:w="1413"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4599,20</w:t>
            </w:r>
          </w:p>
        </w:tc>
        <w:tc>
          <w:tcPr>
            <w:tcW w:w="1187"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777,88</w:t>
            </w:r>
          </w:p>
        </w:tc>
        <w:tc>
          <w:tcPr>
            <w:tcW w:w="1120"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1212,48</w:t>
            </w:r>
          </w:p>
        </w:tc>
      </w:tr>
      <w:tr w:rsidR="00037310" w:rsidRPr="00882870">
        <w:trPr>
          <w:trHeight w:val="330"/>
        </w:trPr>
        <w:tc>
          <w:tcPr>
            <w:tcW w:w="640" w:type="pct"/>
            <w:tcBorders>
              <w:top w:val="nil"/>
              <w:left w:val="single" w:sz="4" w:space="0" w:color="auto"/>
              <w:bottom w:val="single" w:sz="4" w:space="0" w:color="auto"/>
              <w:right w:val="single" w:sz="4" w:space="0" w:color="auto"/>
            </w:tcBorders>
            <w:noWrap/>
            <w:vAlign w:val="center"/>
          </w:tcPr>
          <w:p w:rsidR="00037310" w:rsidRPr="00F17638" w:rsidRDefault="00037310" w:rsidP="00113BCC">
            <w:pPr>
              <w:spacing w:line="240" w:lineRule="auto"/>
              <w:jc w:val="center"/>
              <w:rPr>
                <w:color w:val="000000"/>
              </w:rPr>
            </w:pPr>
            <w:r w:rsidRPr="00F17638">
              <w:rPr>
                <w:color w:val="000000"/>
              </w:rPr>
              <w:t>3</w:t>
            </w:r>
          </w:p>
        </w:tc>
        <w:tc>
          <w:tcPr>
            <w:tcW w:w="640" w:type="pct"/>
            <w:tcBorders>
              <w:top w:val="nil"/>
              <w:left w:val="nil"/>
              <w:bottom w:val="single" w:sz="4" w:space="0" w:color="auto"/>
              <w:right w:val="single" w:sz="4" w:space="0" w:color="auto"/>
            </w:tcBorders>
            <w:noWrap/>
            <w:vAlign w:val="center"/>
          </w:tcPr>
          <w:p w:rsidR="00037310" w:rsidRPr="00F17638" w:rsidRDefault="00037310" w:rsidP="00113BCC">
            <w:pPr>
              <w:spacing w:line="240" w:lineRule="auto"/>
              <w:jc w:val="center"/>
              <w:rPr>
                <w:color w:val="000000"/>
              </w:rPr>
            </w:pPr>
            <w:r w:rsidRPr="00F17638">
              <w:rPr>
                <w:color w:val="000000"/>
              </w:rPr>
              <w:t>202</w:t>
            </w:r>
            <w:r>
              <w:rPr>
                <w:color w:val="000000"/>
              </w:rPr>
              <w:t>5</w:t>
            </w:r>
          </w:p>
        </w:tc>
        <w:tc>
          <w:tcPr>
            <w:tcW w:w="1413"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5248,03</w:t>
            </w:r>
          </w:p>
        </w:tc>
        <w:tc>
          <w:tcPr>
            <w:tcW w:w="1187"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887,62</w:t>
            </w:r>
          </w:p>
        </w:tc>
        <w:tc>
          <w:tcPr>
            <w:tcW w:w="1120"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1705,99</w:t>
            </w:r>
          </w:p>
        </w:tc>
      </w:tr>
    </w:tbl>
    <w:p w:rsidR="00037310" w:rsidRPr="00F17638" w:rsidRDefault="00037310" w:rsidP="008D4534">
      <w:pPr>
        <w:spacing w:before="120"/>
        <w:ind w:firstLine="567"/>
      </w:pPr>
      <w:r w:rsidRPr="00F17638">
        <w:t xml:space="preserve">Прогнозные балансы потребления воды в </w:t>
      </w:r>
      <w:r w:rsidRPr="00D5678E">
        <w:t xml:space="preserve">МО </w:t>
      </w:r>
      <w:r>
        <w:t>город Балашов</w:t>
      </w:r>
      <w:r w:rsidRPr="00F17638">
        <w:t xml:space="preserve"> рассчитаны в соответствии со СНиП 2.04.02-84 «Водоснабжение. Наружные сети и сооружения».</w:t>
      </w:r>
    </w:p>
    <w:p w:rsidR="00037310" w:rsidRPr="00F17638" w:rsidRDefault="00037310" w:rsidP="008D4534">
      <w:pPr>
        <w:pStyle w:val="Heading3"/>
        <w:spacing w:after="240"/>
      </w:pPr>
      <w:bookmarkStart w:id="41" w:name="_Toc427759774"/>
      <w:r w:rsidRPr="00F17638">
        <w:t>2.3.12. Сведения о фактических и планируемых потерях питьевой, технической воды при ее транспортировке (годовые, среднесуточные значения)</w:t>
      </w:r>
      <w:bookmarkEnd w:id="39"/>
      <w:bookmarkEnd w:id="40"/>
      <w:bookmarkEnd w:id="41"/>
    </w:p>
    <w:p w:rsidR="00037310" w:rsidRDefault="00037310" w:rsidP="008D4534">
      <w:pPr>
        <w:autoSpaceDE w:val="0"/>
        <w:autoSpaceDN w:val="0"/>
        <w:adjustRightInd w:val="0"/>
        <w:ind w:firstLine="567"/>
      </w:pPr>
      <w:r w:rsidRPr="00F17638">
        <w:t>Анализ информации о потерях питьевой воды при ее транспортировке позволил сделать вывод, что в 201</w:t>
      </w:r>
      <w:r>
        <w:t>4</w:t>
      </w:r>
      <w:r w:rsidRPr="00F17638">
        <w:t xml:space="preserve"> году потери воды в сетях ХПВ составили </w:t>
      </w:r>
      <w:r>
        <w:rPr>
          <w:color w:val="000000"/>
        </w:rPr>
        <w:t>327</w:t>
      </w:r>
      <w:r w:rsidRPr="00F17638">
        <w:rPr>
          <w:color w:val="000000"/>
        </w:rPr>
        <w:t xml:space="preserve"> </w:t>
      </w:r>
      <w:r w:rsidRPr="00F17638">
        <w:t>тыс. м</w:t>
      </w:r>
      <w:r w:rsidRPr="00F17638">
        <w:rPr>
          <w:vertAlign w:val="superscript"/>
        </w:rPr>
        <w:t>3</w:t>
      </w:r>
      <w:r w:rsidRPr="00F17638">
        <w:t xml:space="preserve"> или</w:t>
      </w:r>
      <w:r>
        <w:t xml:space="preserve"> </w:t>
      </w:r>
      <w:r>
        <w:rPr>
          <w:color w:val="000000"/>
        </w:rPr>
        <w:t>7,1</w:t>
      </w:r>
      <w:r w:rsidRPr="00F17638">
        <w:t xml:space="preserve">% от общего количества поднятой воды на ВЗУ. </w:t>
      </w:r>
    </w:p>
    <w:p w:rsidR="00037310" w:rsidRPr="00E43380" w:rsidRDefault="00037310" w:rsidP="00E43380">
      <w:pPr>
        <w:autoSpaceDE w:val="0"/>
        <w:autoSpaceDN w:val="0"/>
        <w:adjustRightInd w:val="0"/>
        <w:ind w:firstLine="567"/>
        <w:rPr>
          <w:b/>
          <w:bCs/>
        </w:rPr>
      </w:pPr>
      <w:r w:rsidRPr="00E43380">
        <w:t xml:space="preserve">         </w:t>
      </w:r>
      <w:r w:rsidRPr="00E43380">
        <w:rPr>
          <w:b/>
          <w:bCs/>
        </w:rPr>
        <w:t>Основными источниками потерь воды в сетях являются:</w:t>
      </w:r>
    </w:p>
    <w:p w:rsidR="00037310" w:rsidRPr="00E43380" w:rsidRDefault="00037310" w:rsidP="00C74CA8">
      <w:pPr>
        <w:pStyle w:val="ListParagraph"/>
        <w:numPr>
          <w:ilvl w:val="0"/>
          <w:numId w:val="41"/>
        </w:numPr>
      </w:pPr>
      <w:r w:rsidRPr="00E43380">
        <w:t>неучтенные потребители;</w:t>
      </w:r>
    </w:p>
    <w:p w:rsidR="00037310" w:rsidRPr="00E43380" w:rsidRDefault="00037310" w:rsidP="00C74CA8">
      <w:pPr>
        <w:pStyle w:val="ListParagraph"/>
        <w:numPr>
          <w:ilvl w:val="0"/>
          <w:numId w:val="41"/>
        </w:numPr>
      </w:pPr>
      <w:r w:rsidRPr="00E43380">
        <w:t>использование хоз-пит</w:t>
      </w:r>
      <w:r>
        <w:t>ьевой воды для производственных</w:t>
      </w:r>
      <w:r w:rsidRPr="00E43380">
        <w:t xml:space="preserve"> целей, не требующей питьевого качества;</w:t>
      </w:r>
    </w:p>
    <w:p w:rsidR="00037310" w:rsidRPr="00E43380" w:rsidRDefault="00037310" w:rsidP="00C74CA8">
      <w:pPr>
        <w:pStyle w:val="ListParagraph"/>
        <w:numPr>
          <w:ilvl w:val="0"/>
          <w:numId w:val="41"/>
        </w:numPr>
      </w:pPr>
      <w:r w:rsidRPr="00E43380">
        <w:t>отсутствие    на    промышленных    предприятиях    оборотных    систем водоснабжения и систем повторного использования воды;</w:t>
      </w:r>
    </w:p>
    <w:p w:rsidR="00037310" w:rsidRPr="00E43380" w:rsidRDefault="00037310" w:rsidP="00C74CA8">
      <w:pPr>
        <w:pStyle w:val="ListParagraph"/>
        <w:numPr>
          <w:ilvl w:val="0"/>
          <w:numId w:val="41"/>
        </w:numPr>
      </w:pPr>
      <w:r w:rsidRPr="00E43380">
        <w:t>использование   питьевой   воды   для   полива  зеленых   насаждений   и асфальтовых покрытий;</w:t>
      </w:r>
    </w:p>
    <w:p w:rsidR="00037310" w:rsidRPr="00E43380" w:rsidRDefault="00037310" w:rsidP="00C74CA8">
      <w:pPr>
        <w:pStyle w:val="ListParagraph"/>
        <w:numPr>
          <w:ilvl w:val="0"/>
          <w:numId w:val="41"/>
        </w:numPr>
      </w:pPr>
      <w:r w:rsidRPr="00E43380">
        <w:t>утечки воды из-за изношенности сетей;</w:t>
      </w:r>
    </w:p>
    <w:p w:rsidR="00037310" w:rsidRPr="00E43380" w:rsidRDefault="00037310" w:rsidP="00C74CA8">
      <w:pPr>
        <w:pStyle w:val="ListParagraph"/>
        <w:numPr>
          <w:ilvl w:val="0"/>
          <w:numId w:val="41"/>
        </w:numPr>
      </w:pPr>
      <w:r w:rsidRPr="00E43380">
        <w:t>собственные нужды водоочистных  сооружений из-за частых промывок фильтров и отсутствия оборотной системы промывных вод.</w:t>
      </w:r>
    </w:p>
    <w:p w:rsidR="00037310" w:rsidRPr="00F17638" w:rsidRDefault="00037310" w:rsidP="008D4534">
      <w:pPr>
        <w:autoSpaceDE w:val="0"/>
        <w:autoSpaceDN w:val="0"/>
        <w:adjustRightInd w:val="0"/>
        <w:ind w:firstLine="567"/>
      </w:pPr>
      <w:r>
        <w:t>В</w:t>
      </w:r>
      <w:r w:rsidRPr="00F17638">
        <w:t xml:space="preserve"> связи с чем, предлагается провести мероприятия </w:t>
      </w:r>
      <w:r>
        <w:t xml:space="preserve">по </w:t>
      </w:r>
      <w:r w:rsidRPr="00F17638">
        <w:t xml:space="preserve">ремонту системы водоснабжения </w:t>
      </w:r>
      <w:r w:rsidRPr="008C21D2">
        <w:t xml:space="preserve">МО </w:t>
      </w:r>
      <w:r>
        <w:t>город Балашов</w:t>
      </w:r>
      <w:r w:rsidRPr="00F17638">
        <w:t xml:space="preserve">. </w:t>
      </w:r>
    </w:p>
    <w:p w:rsidR="00037310" w:rsidRPr="00F17638" w:rsidRDefault="00037310" w:rsidP="008D4534">
      <w:pPr>
        <w:autoSpaceDE w:val="0"/>
        <w:autoSpaceDN w:val="0"/>
        <w:adjustRightInd w:val="0"/>
        <w:ind w:firstLine="567"/>
      </w:pPr>
      <w:r w:rsidRPr="00F17638">
        <w:t xml:space="preserve">Внедрение комплекса мероприятий по энергосбережению и водосбережению, такие как организация системы диспетчеризации, реконструкции действующих трубопроводов, с установкой датчиков протока, давления на основных магистральных развязках (колодцах) позволит снизить потери воды, сократить объемы водопотребления, снизить нагрузку на водопроводные станции, повысив качество их работы, и расширить зону обслуживания при жилищном строительстве. </w:t>
      </w:r>
    </w:p>
    <w:p w:rsidR="00037310" w:rsidRPr="00F17638" w:rsidRDefault="00037310" w:rsidP="008D4534">
      <w:pPr>
        <w:autoSpaceDE w:val="0"/>
        <w:autoSpaceDN w:val="0"/>
        <w:adjustRightInd w:val="0"/>
        <w:ind w:firstLine="567"/>
        <w:rPr>
          <w:color w:val="C00000"/>
        </w:rPr>
      </w:pPr>
      <w:r w:rsidRPr="00F17638">
        <w:t>После внедрения всех вышеназванных мероприятий, планируемые потери воды в сетях ХВП в 202</w:t>
      </w:r>
      <w:r>
        <w:t>5</w:t>
      </w:r>
      <w:r w:rsidRPr="00F17638">
        <w:t xml:space="preserve"> году составят </w:t>
      </w:r>
      <w:r>
        <w:t>412,7</w:t>
      </w:r>
      <w:r w:rsidRPr="00F17638">
        <w:t xml:space="preserve"> тыс. м</w:t>
      </w:r>
      <w:r w:rsidRPr="00F17638">
        <w:rPr>
          <w:vertAlign w:val="superscript"/>
        </w:rPr>
        <w:t>3</w:t>
      </w:r>
      <w:r w:rsidRPr="00F17638">
        <w:t xml:space="preserve"> или </w:t>
      </w:r>
      <w:r>
        <w:t>5</w:t>
      </w:r>
      <w:r w:rsidRPr="00F17638">
        <w:t>%.</w:t>
      </w:r>
    </w:p>
    <w:p w:rsidR="00037310" w:rsidRPr="00F17638" w:rsidRDefault="00037310" w:rsidP="008D4534">
      <w:pPr>
        <w:pStyle w:val="Heading3"/>
        <w:spacing w:after="240"/>
      </w:pPr>
      <w:bookmarkStart w:id="42" w:name="_Toc385862046"/>
      <w:bookmarkStart w:id="43" w:name="_Toc392073582"/>
      <w:bookmarkStart w:id="44" w:name="_Toc427759775"/>
      <w:r w:rsidRPr="00F17638">
        <w:t>2.3.13. Перспективные балансы водоснабжения и водоотведения (общий – баланс подачи и реализации питьевой, технической воды, территориальный – баланс подачи питьевой, технической воды по технологическим зонам водоснабжения, структурный – баланс реализации питьевой, технической воды по группам абонентов)</w:t>
      </w:r>
      <w:bookmarkEnd w:id="42"/>
      <w:bookmarkEnd w:id="43"/>
      <w:bookmarkEnd w:id="44"/>
      <w:r w:rsidRPr="00F17638">
        <w:t xml:space="preserve"> </w:t>
      </w:r>
    </w:p>
    <w:p w:rsidR="00037310" w:rsidRPr="00F17638" w:rsidRDefault="00037310" w:rsidP="008D4534">
      <w:pPr>
        <w:autoSpaceDE w:val="0"/>
        <w:autoSpaceDN w:val="0"/>
        <w:adjustRightInd w:val="0"/>
        <w:ind w:firstLine="567"/>
      </w:pPr>
      <w:r w:rsidRPr="00F17638">
        <w:t>Результаты анализа общего, территориального и структурного водного баланса подачи и реализации воды на 202</w:t>
      </w:r>
      <w:r>
        <w:t>5</w:t>
      </w:r>
      <w:r w:rsidRPr="00F17638">
        <w:t xml:space="preserve"> год приведены в таб. 2.3.12.1, 2.3.12.2, 2.3.12.3. </w:t>
      </w:r>
    </w:p>
    <w:p w:rsidR="00037310" w:rsidRPr="00F17638" w:rsidRDefault="00037310" w:rsidP="008D4534">
      <w:pPr>
        <w:jc w:val="right"/>
      </w:pPr>
      <w:r w:rsidRPr="00F17638">
        <w:t xml:space="preserve">Таб. 2.3.12.1. Общий баланс подачи и </w:t>
      </w:r>
      <w:r w:rsidRPr="00F17638">
        <w:br/>
        <w:t>реализации питьевой воды</w:t>
      </w:r>
    </w:p>
    <w:tbl>
      <w:tblPr>
        <w:tblW w:w="5000" w:type="pct"/>
        <w:tblInd w:w="2" w:type="dxa"/>
        <w:tblLook w:val="00A0"/>
      </w:tblPr>
      <w:tblGrid>
        <w:gridCol w:w="1588"/>
        <w:gridCol w:w="3735"/>
        <w:gridCol w:w="2446"/>
        <w:gridCol w:w="2510"/>
      </w:tblGrid>
      <w:tr w:rsidR="00037310" w:rsidRPr="00882870">
        <w:trPr>
          <w:trHeight w:val="690"/>
        </w:trPr>
        <w:tc>
          <w:tcPr>
            <w:tcW w:w="772" w:type="pct"/>
            <w:tcBorders>
              <w:top w:val="single" w:sz="8" w:space="0" w:color="auto"/>
              <w:left w:val="single" w:sz="8" w:space="0" w:color="auto"/>
              <w:bottom w:val="single" w:sz="8" w:space="0" w:color="auto"/>
              <w:right w:val="single" w:sz="8"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 п.п.</w:t>
            </w:r>
          </w:p>
        </w:tc>
        <w:tc>
          <w:tcPr>
            <w:tcW w:w="1817" w:type="pct"/>
            <w:tcBorders>
              <w:top w:val="single" w:sz="8" w:space="0" w:color="auto"/>
              <w:left w:val="nil"/>
              <w:bottom w:val="single" w:sz="8" w:space="0" w:color="auto"/>
              <w:right w:val="single" w:sz="8"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Статья расхода</w:t>
            </w:r>
          </w:p>
        </w:tc>
        <w:tc>
          <w:tcPr>
            <w:tcW w:w="1190" w:type="pct"/>
            <w:tcBorders>
              <w:top w:val="single" w:sz="8" w:space="0" w:color="auto"/>
              <w:left w:val="nil"/>
              <w:bottom w:val="single" w:sz="8" w:space="0" w:color="auto"/>
              <w:right w:val="single" w:sz="8" w:space="0" w:color="auto"/>
            </w:tcBorders>
            <w:vAlign w:val="center"/>
          </w:tcPr>
          <w:p w:rsidR="00037310" w:rsidRPr="00F17638" w:rsidRDefault="00037310" w:rsidP="008D4534">
            <w:pPr>
              <w:spacing w:line="240" w:lineRule="auto"/>
              <w:jc w:val="center"/>
              <w:rPr>
                <w:b/>
                <w:bCs/>
                <w:color w:val="000000"/>
              </w:rPr>
            </w:pPr>
            <w:r w:rsidRPr="00F17638">
              <w:rPr>
                <w:b/>
                <w:bCs/>
                <w:color w:val="000000"/>
              </w:rPr>
              <w:t>Единица измерения</w:t>
            </w:r>
          </w:p>
        </w:tc>
        <w:tc>
          <w:tcPr>
            <w:tcW w:w="1221" w:type="pct"/>
            <w:tcBorders>
              <w:top w:val="single" w:sz="8" w:space="0" w:color="auto"/>
              <w:left w:val="nil"/>
              <w:bottom w:val="single" w:sz="8" w:space="0" w:color="auto"/>
              <w:right w:val="single" w:sz="8"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Значение</w:t>
            </w:r>
          </w:p>
        </w:tc>
      </w:tr>
      <w:tr w:rsidR="00037310" w:rsidRPr="00882870">
        <w:trPr>
          <w:trHeight w:val="345"/>
        </w:trPr>
        <w:tc>
          <w:tcPr>
            <w:tcW w:w="772" w:type="pct"/>
            <w:tcBorders>
              <w:top w:val="nil"/>
              <w:left w:val="single" w:sz="8" w:space="0" w:color="auto"/>
              <w:bottom w:val="single" w:sz="8" w:space="0" w:color="auto"/>
              <w:right w:val="single" w:sz="8"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1</w:t>
            </w:r>
          </w:p>
        </w:tc>
        <w:tc>
          <w:tcPr>
            <w:tcW w:w="1817"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2</w:t>
            </w:r>
          </w:p>
        </w:tc>
        <w:tc>
          <w:tcPr>
            <w:tcW w:w="1190"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3</w:t>
            </w:r>
          </w:p>
        </w:tc>
        <w:tc>
          <w:tcPr>
            <w:tcW w:w="1221"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b/>
                <w:bCs/>
                <w:color w:val="000000"/>
              </w:rPr>
            </w:pPr>
            <w:r w:rsidRPr="00F17638">
              <w:rPr>
                <w:b/>
                <w:bCs/>
                <w:color w:val="000000"/>
              </w:rPr>
              <w:t>4</w:t>
            </w:r>
          </w:p>
        </w:tc>
      </w:tr>
      <w:tr w:rsidR="00037310" w:rsidRPr="00882870">
        <w:trPr>
          <w:trHeight w:val="441"/>
        </w:trPr>
        <w:tc>
          <w:tcPr>
            <w:tcW w:w="772" w:type="pct"/>
            <w:tcBorders>
              <w:top w:val="nil"/>
              <w:left w:val="single" w:sz="8" w:space="0" w:color="auto"/>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1</w:t>
            </w:r>
          </w:p>
        </w:tc>
        <w:tc>
          <w:tcPr>
            <w:tcW w:w="1817" w:type="pct"/>
            <w:tcBorders>
              <w:top w:val="nil"/>
              <w:left w:val="nil"/>
              <w:bottom w:val="single" w:sz="8" w:space="0" w:color="auto"/>
              <w:right w:val="single" w:sz="8" w:space="0" w:color="auto"/>
            </w:tcBorders>
            <w:vAlign w:val="center"/>
          </w:tcPr>
          <w:p w:rsidR="00037310" w:rsidRPr="00F17638" w:rsidRDefault="00037310" w:rsidP="008D4534">
            <w:pPr>
              <w:spacing w:line="240" w:lineRule="auto"/>
              <w:jc w:val="center"/>
              <w:rPr>
                <w:color w:val="000000"/>
              </w:rPr>
            </w:pPr>
            <w:r w:rsidRPr="00F17638">
              <w:rPr>
                <w:color w:val="000000"/>
              </w:rPr>
              <w:t>Объем поднятой воды</w:t>
            </w:r>
          </w:p>
        </w:tc>
        <w:tc>
          <w:tcPr>
            <w:tcW w:w="1190"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8" w:space="0" w:color="auto"/>
              <w:right w:val="single" w:sz="8" w:space="0" w:color="auto"/>
            </w:tcBorders>
            <w:vAlign w:val="center"/>
          </w:tcPr>
          <w:p w:rsidR="00037310" w:rsidRPr="00882870" w:rsidRDefault="00037310">
            <w:pPr>
              <w:jc w:val="center"/>
              <w:rPr>
                <w:color w:val="000000"/>
              </w:rPr>
            </w:pPr>
            <w:r w:rsidRPr="00882870">
              <w:rPr>
                <w:color w:val="000000"/>
              </w:rPr>
              <w:t>8254,36</w:t>
            </w:r>
          </w:p>
        </w:tc>
      </w:tr>
      <w:tr w:rsidR="00037310" w:rsidRPr="00882870">
        <w:trPr>
          <w:trHeight w:val="549"/>
        </w:trPr>
        <w:tc>
          <w:tcPr>
            <w:tcW w:w="772" w:type="pct"/>
            <w:tcBorders>
              <w:top w:val="nil"/>
              <w:left w:val="single" w:sz="8" w:space="0" w:color="auto"/>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2</w:t>
            </w:r>
          </w:p>
        </w:tc>
        <w:tc>
          <w:tcPr>
            <w:tcW w:w="1817" w:type="pct"/>
            <w:tcBorders>
              <w:top w:val="nil"/>
              <w:left w:val="nil"/>
              <w:bottom w:val="single" w:sz="8" w:space="0" w:color="auto"/>
              <w:right w:val="single" w:sz="8" w:space="0" w:color="auto"/>
            </w:tcBorders>
            <w:vAlign w:val="center"/>
          </w:tcPr>
          <w:p w:rsidR="00037310" w:rsidRPr="00F17638" w:rsidRDefault="00037310" w:rsidP="008D4534">
            <w:pPr>
              <w:spacing w:line="240" w:lineRule="auto"/>
              <w:jc w:val="center"/>
              <w:rPr>
                <w:color w:val="000000"/>
              </w:rPr>
            </w:pPr>
            <w:r w:rsidRPr="00F17638">
              <w:rPr>
                <w:color w:val="000000"/>
              </w:rPr>
              <w:t>Объем отпуска в сеть</w:t>
            </w:r>
          </w:p>
        </w:tc>
        <w:tc>
          <w:tcPr>
            <w:tcW w:w="1190"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8" w:space="0" w:color="auto"/>
              <w:right w:val="single" w:sz="8" w:space="0" w:color="auto"/>
            </w:tcBorders>
            <w:vAlign w:val="center"/>
          </w:tcPr>
          <w:p w:rsidR="00037310" w:rsidRPr="00882870" w:rsidRDefault="00037310">
            <w:pPr>
              <w:jc w:val="center"/>
              <w:rPr>
                <w:color w:val="000000"/>
              </w:rPr>
            </w:pPr>
            <w:r w:rsidRPr="00882870">
              <w:rPr>
                <w:color w:val="000000"/>
              </w:rPr>
              <w:t>8254,36</w:t>
            </w:r>
          </w:p>
        </w:tc>
      </w:tr>
      <w:tr w:rsidR="00037310" w:rsidRPr="00882870">
        <w:trPr>
          <w:trHeight w:val="543"/>
        </w:trPr>
        <w:tc>
          <w:tcPr>
            <w:tcW w:w="772" w:type="pct"/>
            <w:tcBorders>
              <w:top w:val="nil"/>
              <w:left w:val="single" w:sz="8" w:space="0" w:color="auto"/>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3</w:t>
            </w:r>
          </w:p>
        </w:tc>
        <w:tc>
          <w:tcPr>
            <w:tcW w:w="1817" w:type="pct"/>
            <w:tcBorders>
              <w:top w:val="nil"/>
              <w:left w:val="nil"/>
              <w:bottom w:val="single" w:sz="8" w:space="0" w:color="auto"/>
              <w:right w:val="single" w:sz="8" w:space="0" w:color="auto"/>
            </w:tcBorders>
            <w:vAlign w:val="center"/>
          </w:tcPr>
          <w:p w:rsidR="00037310" w:rsidRPr="00F17638" w:rsidRDefault="00037310" w:rsidP="008D4534">
            <w:pPr>
              <w:spacing w:line="240" w:lineRule="auto"/>
              <w:jc w:val="center"/>
              <w:rPr>
                <w:color w:val="000000"/>
              </w:rPr>
            </w:pPr>
            <w:r w:rsidRPr="00F17638">
              <w:rPr>
                <w:color w:val="000000"/>
              </w:rPr>
              <w:t>Объем потерь ХПВ</w:t>
            </w:r>
          </w:p>
        </w:tc>
        <w:tc>
          <w:tcPr>
            <w:tcW w:w="1190"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8" w:space="0" w:color="auto"/>
              <w:right w:val="single" w:sz="8" w:space="0" w:color="auto"/>
            </w:tcBorders>
            <w:vAlign w:val="center"/>
          </w:tcPr>
          <w:p w:rsidR="00037310" w:rsidRPr="00882870" w:rsidRDefault="00037310">
            <w:pPr>
              <w:jc w:val="center"/>
              <w:rPr>
                <w:color w:val="000000"/>
              </w:rPr>
            </w:pPr>
            <w:r w:rsidRPr="00882870">
              <w:rPr>
                <w:color w:val="000000"/>
              </w:rPr>
              <w:t>412,72</w:t>
            </w:r>
          </w:p>
        </w:tc>
      </w:tr>
      <w:tr w:rsidR="00037310" w:rsidRPr="00882870">
        <w:trPr>
          <w:trHeight w:val="406"/>
        </w:trPr>
        <w:tc>
          <w:tcPr>
            <w:tcW w:w="772" w:type="pct"/>
            <w:tcBorders>
              <w:top w:val="nil"/>
              <w:left w:val="single" w:sz="8" w:space="0" w:color="auto"/>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4</w:t>
            </w:r>
          </w:p>
        </w:tc>
        <w:tc>
          <w:tcPr>
            <w:tcW w:w="1817" w:type="pct"/>
            <w:tcBorders>
              <w:top w:val="nil"/>
              <w:left w:val="nil"/>
              <w:bottom w:val="single" w:sz="8" w:space="0" w:color="auto"/>
              <w:right w:val="single" w:sz="8" w:space="0" w:color="auto"/>
            </w:tcBorders>
            <w:vAlign w:val="center"/>
          </w:tcPr>
          <w:p w:rsidR="00037310" w:rsidRPr="00F17638" w:rsidRDefault="00037310" w:rsidP="008D4534">
            <w:pPr>
              <w:spacing w:line="240" w:lineRule="auto"/>
              <w:jc w:val="center"/>
              <w:rPr>
                <w:color w:val="000000"/>
              </w:rPr>
            </w:pPr>
            <w:r w:rsidRPr="00F17638">
              <w:rPr>
                <w:color w:val="000000"/>
              </w:rPr>
              <w:t>Объем потерь ХПВ</w:t>
            </w:r>
          </w:p>
        </w:tc>
        <w:tc>
          <w:tcPr>
            <w:tcW w:w="1190"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w:t>
            </w:r>
          </w:p>
        </w:tc>
        <w:tc>
          <w:tcPr>
            <w:tcW w:w="1221" w:type="pct"/>
            <w:tcBorders>
              <w:top w:val="nil"/>
              <w:left w:val="nil"/>
              <w:bottom w:val="single" w:sz="8" w:space="0" w:color="auto"/>
              <w:right w:val="single" w:sz="8" w:space="0" w:color="auto"/>
            </w:tcBorders>
            <w:noWrap/>
            <w:vAlign w:val="center"/>
          </w:tcPr>
          <w:p w:rsidR="00037310" w:rsidRPr="00882870" w:rsidRDefault="00037310">
            <w:pPr>
              <w:jc w:val="center"/>
            </w:pPr>
            <w:r w:rsidRPr="00882870">
              <w:t>5,00</w:t>
            </w:r>
          </w:p>
        </w:tc>
      </w:tr>
      <w:tr w:rsidR="00037310" w:rsidRPr="00882870">
        <w:trPr>
          <w:trHeight w:val="263"/>
        </w:trPr>
        <w:tc>
          <w:tcPr>
            <w:tcW w:w="772" w:type="pct"/>
            <w:tcBorders>
              <w:top w:val="nil"/>
              <w:left w:val="single" w:sz="8" w:space="0" w:color="auto"/>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5</w:t>
            </w:r>
          </w:p>
        </w:tc>
        <w:tc>
          <w:tcPr>
            <w:tcW w:w="1817" w:type="pct"/>
            <w:tcBorders>
              <w:top w:val="nil"/>
              <w:left w:val="nil"/>
              <w:bottom w:val="single" w:sz="8" w:space="0" w:color="auto"/>
              <w:right w:val="single" w:sz="8" w:space="0" w:color="auto"/>
            </w:tcBorders>
            <w:vAlign w:val="center"/>
          </w:tcPr>
          <w:p w:rsidR="00037310" w:rsidRPr="00F17638" w:rsidRDefault="00037310" w:rsidP="008D4534">
            <w:pPr>
              <w:spacing w:line="240" w:lineRule="auto"/>
              <w:jc w:val="center"/>
              <w:rPr>
                <w:color w:val="000000"/>
              </w:rPr>
            </w:pPr>
            <w:r w:rsidRPr="00F17638">
              <w:rPr>
                <w:color w:val="000000"/>
              </w:rPr>
              <w:t>Объем полезного отпуска ХПВ потребителям</w:t>
            </w:r>
          </w:p>
        </w:tc>
        <w:tc>
          <w:tcPr>
            <w:tcW w:w="1190" w:type="pct"/>
            <w:tcBorders>
              <w:top w:val="nil"/>
              <w:left w:val="nil"/>
              <w:bottom w:val="single" w:sz="8" w:space="0" w:color="auto"/>
              <w:right w:val="single" w:sz="8" w:space="0" w:color="auto"/>
            </w:tcBorders>
            <w:noWrap/>
            <w:vAlign w:val="center"/>
          </w:tcPr>
          <w:p w:rsidR="00037310" w:rsidRPr="00F17638" w:rsidRDefault="00037310" w:rsidP="008D4534">
            <w:pPr>
              <w:spacing w:line="240" w:lineRule="auto"/>
              <w:jc w:val="center"/>
              <w:rPr>
                <w:color w:val="000000"/>
              </w:rPr>
            </w:pPr>
            <w:r w:rsidRPr="00F17638">
              <w:rPr>
                <w:color w:val="000000"/>
              </w:rPr>
              <w:t>тыс. м</w:t>
            </w:r>
            <w:r w:rsidRPr="00F17638">
              <w:rPr>
                <w:color w:val="000000"/>
                <w:vertAlign w:val="superscript"/>
              </w:rPr>
              <w:t>3</w:t>
            </w:r>
          </w:p>
        </w:tc>
        <w:tc>
          <w:tcPr>
            <w:tcW w:w="1221" w:type="pct"/>
            <w:tcBorders>
              <w:top w:val="nil"/>
              <w:left w:val="nil"/>
              <w:bottom w:val="single" w:sz="8" w:space="0" w:color="auto"/>
              <w:right w:val="single" w:sz="8" w:space="0" w:color="auto"/>
            </w:tcBorders>
            <w:noWrap/>
            <w:vAlign w:val="center"/>
          </w:tcPr>
          <w:p w:rsidR="00037310" w:rsidRPr="00882870" w:rsidRDefault="00037310" w:rsidP="00930732">
            <w:pPr>
              <w:jc w:val="center"/>
            </w:pPr>
            <w:r w:rsidRPr="00882870">
              <w:t>7841,64</w:t>
            </w:r>
          </w:p>
        </w:tc>
      </w:tr>
    </w:tbl>
    <w:p w:rsidR="00037310" w:rsidRPr="00F17638" w:rsidRDefault="00037310" w:rsidP="008D4534">
      <w:pPr>
        <w:spacing w:before="120"/>
        <w:jc w:val="right"/>
      </w:pPr>
      <w:r w:rsidRPr="00F17638">
        <w:t xml:space="preserve">Таб. 2.3.12.2. Территориальный </w:t>
      </w:r>
      <w:r w:rsidRPr="00F17638">
        <w:br/>
        <w:t>баланс подачи питьевой воды</w:t>
      </w:r>
    </w:p>
    <w:tbl>
      <w:tblPr>
        <w:tblW w:w="5000" w:type="pct"/>
        <w:tblInd w:w="2" w:type="dxa"/>
        <w:tblLook w:val="00A0"/>
      </w:tblPr>
      <w:tblGrid>
        <w:gridCol w:w="821"/>
        <w:gridCol w:w="2114"/>
        <w:gridCol w:w="2448"/>
        <w:gridCol w:w="2448"/>
        <w:gridCol w:w="2448"/>
      </w:tblGrid>
      <w:tr w:rsidR="00037310" w:rsidRPr="00882870">
        <w:trPr>
          <w:trHeight w:val="100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 п.п.</w:t>
            </w:r>
          </w:p>
        </w:tc>
        <w:tc>
          <w:tcPr>
            <w:tcW w:w="1028"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Наименование населенных пунктов</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Расчетное водопотребление  тыс. м</w:t>
            </w:r>
            <w:r w:rsidRPr="00F17638">
              <w:rPr>
                <w:b/>
                <w:bCs/>
                <w:color w:val="000000"/>
                <w:vertAlign w:val="superscript"/>
              </w:rPr>
              <w:t>3</w:t>
            </w:r>
            <w:r w:rsidRPr="00F17638">
              <w:rPr>
                <w:b/>
                <w:bCs/>
                <w:color w:val="000000"/>
              </w:rPr>
              <w:t>/год</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Среднее водопотребление, тыс.  м</w:t>
            </w:r>
            <w:r w:rsidRPr="00F17638">
              <w:rPr>
                <w:b/>
                <w:bCs/>
                <w:color w:val="000000"/>
                <w:vertAlign w:val="superscript"/>
              </w:rPr>
              <w:t>3</w:t>
            </w:r>
            <w:r w:rsidRPr="00F17638">
              <w:rPr>
                <w:b/>
                <w:bCs/>
                <w:color w:val="000000"/>
              </w:rPr>
              <w:t>/сут</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Максимальное водопотребление, тыс. м</w:t>
            </w:r>
            <w:r w:rsidRPr="00F17638">
              <w:rPr>
                <w:b/>
                <w:bCs/>
                <w:color w:val="000000"/>
                <w:vertAlign w:val="superscript"/>
              </w:rPr>
              <w:t>3</w:t>
            </w:r>
            <w:r w:rsidRPr="00F17638">
              <w:rPr>
                <w:b/>
                <w:bCs/>
                <w:color w:val="000000"/>
              </w:rPr>
              <w:t>/сут</w:t>
            </w:r>
          </w:p>
        </w:tc>
      </w:tr>
      <w:tr w:rsidR="00037310" w:rsidRPr="00882870">
        <w:trPr>
          <w:trHeight w:val="675"/>
        </w:trPr>
        <w:tc>
          <w:tcPr>
            <w:tcW w:w="399"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882870" w:rsidRDefault="00037310" w:rsidP="008D4534">
            <w:pPr>
              <w:jc w:val="center"/>
              <w:rPr>
                <w:color w:val="000000"/>
              </w:rPr>
            </w:pPr>
            <w:r w:rsidRPr="00882870">
              <w:rPr>
                <w:color w:val="000000"/>
              </w:rPr>
              <w:t>1</w:t>
            </w:r>
          </w:p>
        </w:tc>
        <w:tc>
          <w:tcPr>
            <w:tcW w:w="1028"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rsidP="00135BA8">
            <w:pPr>
              <w:jc w:val="center"/>
              <w:rPr>
                <w:color w:val="000000"/>
              </w:rPr>
            </w:pPr>
            <w:r w:rsidRPr="00882870">
              <w:rPr>
                <w:color w:val="000000"/>
              </w:rPr>
              <w:t>МО город Балашов</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7841,64</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21,484</w:t>
            </w:r>
          </w:p>
        </w:tc>
        <w:tc>
          <w:tcPr>
            <w:tcW w:w="1191" w:type="pct"/>
            <w:tcBorders>
              <w:top w:val="single" w:sz="8" w:space="0" w:color="auto"/>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27,929</w:t>
            </w:r>
          </w:p>
        </w:tc>
      </w:tr>
    </w:tbl>
    <w:p w:rsidR="00037310" w:rsidRDefault="00037310" w:rsidP="008D4534">
      <w:pPr>
        <w:spacing w:before="120"/>
        <w:jc w:val="right"/>
      </w:pPr>
      <w:bookmarkStart w:id="45" w:name="таб3123"/>
    </w:p>
    <w:p w:rsidR="00037310" w:rsidRDefault="00037310">
      <w:pPr>
        <w:spacing w:after="200"/>
        <w:jc w:val="left"/>
      </w:pPr>
      <w:r>
        <w:br w:type="page"/>
      </w:r>
    </w:p>
    <w:p w:rsidR="00037310" w:rsidRPr="00F17638" w:rsidRDefault="00037310" w:rsidP="008D4534">
      <w:pPr>
        <w:spacing w:before="120"/>
        <w:jc w:val="right"/>
      </w:pPr>
      <w:r w:rsidRPr="00F17638">
        <w:t xml:space="preserve">Таб. 2.3.12.3 Структурный баланс </w:t>
      </w:r>
      <w:r w:rsidRPr="00F17638">
        <w:br/>
        <w:t>реализации питьевой воды</w:t>
      </w:r>
    </w:p>
    <w:tbl>
      <w:tblPr>
        <w:tblW w:w="5000" w:type="pct"/>
        <w:tblInd w:w="2" w:type="dxa"/>
        <w:tblLook w:val="00A0"/>
      </w:tblPr>
      <w:tblGrid>
        <w:gridCol w:w="847"/>
        <w:gridCol w:w="2091"/>
        <w:gridCol w:w="2447"/>
        <w:gridCol w:w="2447"/>
        <w:gridCol w:w="2447"/>
      </w:tblGrid>
      <w:tr w:rsidR="00037310" w:rsidRPr="00882870">
        <w:trPr>
          <w:trHeight w:val="1005"/>
        </w:trPr>
        <w:tc>
          <w:tcPr>
            <w:tcW w:w="412"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bookmarkStart w:id="46" w:name="_Toc385862047"/>
            <w:bookmarkStart w:id="47" w:name="_Toc392073583"/>
            <w:bookmarkEnd w:id="45"/>
            <w:r w:rsidRPr="00F17638">
              <w:rPr>
                <w:b/>
                <w:bCs/>
                <w:color w:val="000000"/>
              </w:rPr>
              <w:t>№ п.п.</w:t>
            </w:r>
          </w:p>
        </w:tc>
        <w:tc>
          <w:tcPr>
            <w:tcW w:w="1017"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Наименование потребителей</w:t>
            </w:r>
          </w:p>
        </w:tc>
        <w:tc>
          <w:tcPr>
            <w:tcW w:w="1190"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Расчетное водопотребление, тыс. м</w:t>
            </w:r>
            <w:r w:rsidRPr="00F17638">
              <w:rPr>
                <w:b/>
                <w:bCs/>
                <w:color w:val="000000"/>
                <w:vertAlign w:val="superscript"/>
              </w:rPr>
              <w:t>3</w:t>
            </w:r>
            <w:r w:rsidRPr="00F17638">
              <w:rPr>
                <w:b/>
                <w:bCs/>
                <w:color w:val="000000"/>
              </w:rPr>
              <w:t>/год</w:t>
            </w:r>
          </w:p>
        </w:tc>
        <w:tc>
          <w:tcPr>
            <w:tcW w:w="1190"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Среднее водопотребление, тыс.  м</w:t>
            </w:r>
            <w:r w:rsidRPr="00F17638">
              <w:rPr>
                <w:b/>
                <w:bCs/>
                <w:color w:val="000000"/>
                <w:vertAlign w:val="superscript"/>
              </w:rPr>
              <w:t>3</w:t>
            </w:r>
            <w:r w:rsidRPr="00F17638">
              <w:rPr>
                <w:b/>
                <w:bCs/>
                <w:color w:val="000000"/>
              </w:rPr>
              <w:t>/сут</w:t>
            </w:r>
          </w:p>
        </w:tc>
        <w:tc>
          <w:tcPr>
            <w:tcW w:w="1190" w:type="pct"/>
            <w:tcBorders>
              <w:top w:val="single" w:sz="8" w:space="0" w:color="auto"/>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b/>
                <w:bCs/>
                <w:color w:val="000000"/>
              </w:rPr>
            </w:pPr>
            <w:r w:rsidRPr="00F17638">
              <w:rPr>
                <w:b/>
                <w:bCs/>
                <w:color w:val="000000"/>
              </w:rPr>
              <w:t>Максимальное водопотребление,  тыс. м</w:t>
            </w:r>
            <w:r w:rsidRPr="00F17638">
              <w:rPr>
                <w:b/>
                <w:bCs/>
                <w:color w:val="000000"/>
                <w:vertAlign w:val="superscript"/>
              </w:rPr>
              <w:t>3</w:t>
            </w:r>
            <w:r w:rsidRPr="00F17638">
              <w:rPr>
                <w:b/>
                <w:bCs/>
                <w:color w:val="000000"/>
              </w:rPr>
              <w:t>/сут</w:t>
            </w:r>
          </w:p>
        </w:tc>
      </w:tr>
      <w:tr w:rsidR="00037310" w:rsidRPr="00882870">
        <w:trPr>
          <w:trHeight w:val="565"/>
        </w:trPr>
        <w:tc>
          <w:tcPr>
            <w:tcW w:w="412" w:type="pct"/>
            <w:tcBorders>
              <w:top w:val="nil"/>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color w:val="000000"/>
              </w:rPr>
            </w:pPr>
            <w:r w:rsidRPr="00F17638">
              <w:rPr>
                <w:color w:val="000000"/>
              </w:rPr>
              <w:t>1</w:t>
            </w:r>
          </w:p>
        </w:tc>
        <w:tc>
          <w:tcPr>
            <w:tcW w:w="1017" w:type="pct"/>
            <w:tcBorders>
              <w:top w:val="nil"/>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color w:val="000000"/>
              </w:rPr>
            </w:pPr>
            <w:r w:rsidRPr="00F17638">
              <w:rPr>
                <w:color w:val="000000"/>
              </w:rPr>
              <w:t>Население</w:t>
            </w:r>
          </w:p>
        </w:tc>
        <w:tc>
          <w:tcPr>
            <w:tcW w:w="1190"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5248,031</w:t>
            </w:r>
          </w:p>
        </w:tc>
        <w:tc>
          <w:tcPr>
            <w:tcW w:w="1190" w:type="pct"/>
            <w:tcBorders>
              <w:top w:val="nil"/>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14,378</w:t>
            </w:r>
          </w:p>
        </w:tc>
        <w:tc>
          <w:tcPr>
            <w:tcW w:w="1190"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18,692</w:t>
            </w:r>
          </w:p>
        </w:tc>
      </w:tr>
      <w:tr w:rsidR="00037310" w:rsidRPr="00882870">
        <w:trPr>
          <w:trHeight w:val="546"/>
        </w:trPr>
        <w:tc>
          <w:tcPr>
            <w:tcW w:w="412" w:type="pct"/>
            <w:tcBorders>
              <w:top w:val="nil"/>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color w:val="000000"/>
              </w:rPr>
            </w:pPr>
            <w:r w:rsidRPr="00F17638">
              <w:rPr>
                <w:color w:val="000000"/>
              </w:rPr>
              <w:t>2</w:t>
            </w:r>
          </w:p>
        </w:tc>
        <w:tc>
          <w:tcPr>
            <w:tcW w:w="1017" w:type="pct"/>
            <w:tcBorders>
              <w:top w:val="nil"/>
              <w:left w:val="nil"/>
              <w:bottom w:val="single" w:sz="8" w:space="0" w:color="auto"/>
              <w:right w:val="single" w:sz="8" w:space="0" w:color="auto"/>
            </w:tcBorders>
            <w:vAlign w:val="center"/>
          </w:tcPr>
          <w:p w:rsidR="00037310" w:rsidRPr="00F17638" w:rsidRDefault="00037310" w:rsidP="008D4534">
            <w:pPr>
              <w:spacing w:line="240" w:lineRule="auto"/>
              <w:jc w:val="center"/>
              <w:rPr>
                <w:color w:val="000000"/>
              </w:rPr>
            </w:pPr>
            <w:r w:rsidRPr="00F17638">
              <w:rPr>
                <w:color w:val="000000"/>
              </w:rPr>
              <w:t>Бюджет</w:t>
            </w:r>
          </w:p>
        </w:tc>
        <w:tc>
          <w:tcPr>
            <w:tcW w:w="1190"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887,620</w:t>
            </w:r>
          </w:p>
        </w:tc>
        <w:tc>
          <w:tcPr>
            <w:tcW w:w="1190" w:type="pct"/>
            <w:tcBorders>
              <w:top w:val="nil"/>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2,432</w:t>
            </w:r>
          </w:p>
        </w:tc>
        <w:tc>
          <w:tcPr>
            <w:tcW w:w="1190"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3,161</w:t>
            </w:r>
          </w:p>
        </w:tc>
      </w:tr>
      <w:tr w:rsidR="00037310" w:rsidRPr="00882870">
        <w:trPr>
          <w:trHeight w:val="569"/>
        </w:trPr>
        <w:tc>
          <w:tcPr>
            <w:tcW w:w="412" w:type="pct"/>
            <w:tcBorders>
              <w:top w:val="nil"/>
              <w:left w:val="single" w:sz="8" w:space="0" w:color="auto"/>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color w:val="000000"/>
              </w:rPr>
            </w:pPr>
            <w:r w:rsidRPr="00F17638">
              <w:rPr>
                <w:color w:val="000000"/>
              </w:rPr>
              <w:t>3</w:t>
            </w:r>
          </w:p>
        </w:tc>
        <w:tc>
          <w:tcPr>
            <w:tcW w:w="1017" w:type="pct"/>
            <w:tcBorders>
              <w:top w:val="nil"/>
              <w:left w:val="nil"/>
              <w:bottom w:val="single" w:sz="8" w:space="0" w:color="auto"/>
              <w:right w:val="single" w:sz="8" w:space="0" w:color="auto"/>
            </w:tcBorders>
            <w:shd w:val="clear" w:color="000000" w:fill="FFFFFF"/>
            <w:vAlign w:val="center"/>
          </w:tcPr>
          <w:p w:rsidR="00037310" w:rsidRPr="00F17638" w:rsidRDefault="00037310" w:rsidP="008D4534">
            <w:pPr>
              <w:spacing w:line="240" w:lineRule="auto"/>
              <w:jc w:val="center"/>
              <w:rPr>
                <w:color w:val="000000"/>
              </w:rPr>
            </w:pPr>
            <w:r w:rsidRPr="00F17638">
              <w:rPr>
                <w:color w:val="000000"/>
              </w:rPr>
              <w:t>Прочие</w:t>
            </w:r>
          </w:p>
        </w:tc>
        <w:tc>
          <w:tcPr>
            <w:tcW w:w="1190"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1705,992</w:t>
            </w:r>
          </w:p>
        </w:tc>
        <w:tc>
          <w:tcPr>
            <w:tcW w:w="1190" w:type="pct"/>
            <w:tcBorders>
              <w:top w:val="nil"/>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4,674</w:t>
            </w:r>
          </w:p>
        </w:tc>
        <w:tc>
          <w:tcPr>
            <w:tcW w:w="1190"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6,076</w:t>
            </w:r>
          </w:p>
        </w:tc>
      </w:tr>
    </w:tbl>
    <w:p w:rsidR="00037310" w:rsidRPr="00F17638" w:rsidRDefault="00037310" w:rsidP="008D4534">
      <w:pPr>
        <w:pStyle w:val="Heading3"/>
        <w:spacing w:after="240"/>
      </w:pPr>
      <w:bookmarkStart w:id="48" w:name="_Toc427759776"/>
      <w:r w:rsidRPr="00F17638">
        <w:t>2.3.14. Расчет требуемой мощности водозаборных и очистных сооружений исходя из данных о перспективном потреблении питьевой, технической воды и величины потерь питьевой, технической воды при ее транспортировке с указанием требуемых объемов подачи и потребления питьевой, технической воды, дефицита (резерва) мощностей по технологическим зонам с разбивкой по годам</w:t>
      </w:r>
      <w:bookmarkEnd w:id="46"/>
      <w:bookmarkEnd w:id="47"/>
      <w:bookmarkEnd w:id="48"/>
    </w:p>
    <w:p w:rsidR="00037310" w:rsidRPr="00F17638" w:rsidRDefault="00037310" w:rsidP="008D4534">
      <w:pPr>
        <w:autoSpaceDE w:val="0"/>
        <w:autoSpaceDN w:val="0"/>
        <w:adjustRightInd w:val="0"/>
        <w:ind w:firstLine="567"/>
      </w:pPr>
      <w:r w:rsidRPr="00F17638">
        <w:t>Исходя из результата анализа запланированных к присоединению нагрузок, видно, что максимальное потребление воды приходится на 202</w:t>
      </w:r>
      <w:r>
        <w:t>5</w:t>
      </w:r>
      <w:r w:rsidRPr="00F17638">
        <w:t xml:space="preserve"> год, поэтому расчет требуемой мощности оборудования ВЗУ (водозаборных узлов) произведены на следующие расчетные расходы воды, соответствующие этому периоду:</w:t>
      </w:r>
    </w:p>
    <w:p w:rsidR="00037310" w:rsidRPr="00F17638" w:rsidRDefault="00037310" w:rsidP="008D4534">
      <w:pPr>
        <w:pStyle w:val="ListParagraph"/>
        <w:numPr>
          <w:ilvl w:val="0"/>
          <w:numId w:val="29"/>
        </w:numPr>
      </w:pPr>
      <w:r w:rsidRPr="00F17638">
        <w:t xml:space="preserve">объем отпуска в сеть от ВЗУ составляет: </w:t>
      </w:r>
      <w:r>
        <w:rPr>
          <w:color w:val="000000"/>
        </w:rPr>
        <w:t>8254360</w:t>
      </w:r>
      <w:r w:rsidRPr="00F17638">
        <w:rPr>
          <w:color w:val="000000"/>
        </w:rPr>
        <w:t xml:space="preserve"> </w:t>
      </w:r>
      <w:r w:rsidRPr="00F17638">
        <w:t>м</w:t>
      </w:r>
      <w:r w:rsidRPr="00F17638">
        <w:rPr>
          <w:vertAlign w:val="superscript"/>
        </w:rPr>
        <w:t>3</w:t>
      </w:r>
      <w:r w:rsidRPr="00F17638">
        <w:t>;</w:t>
      </w:r>
    </w:p>
    <w:p w:rsidR="00037310" w:rsidRPr="00F17638" w:rsidRDefault="00037310" w:rsidP="008D4534">
      <w:pPr>
        <w:pStyle w:val="ListParagraph"/>
        <w:numPr>
          <w:ilvl w:val="0"/>
          <w:numId w:val="29"/>
        </w:numPr>
        <w:rPr>
          <w:color w:val="000000"/>
        </w:rPr>
      </w:pPr>
      <w:r w:rsidRPr="00F17638">
        <w:t>расчетная производительность ВЗУ составляет:</w:t>
      </w:r>
      <w:r>
        <w:t xml:space="preserve"> </w:t>
      </w:r>
      <w:r w:rsidRPr="00F87A88">
        <w:t xml:space="preserve">8254360 </w:t>
      </w:r>
      <w:r w:rsidRPr="00F17638">
        <w:t xml:space="preserve">/ 365*1,3 = </w:t>
      </w:r>
      <w:r>
        <w:t>29399,09</w:t>
      </w:r>
      <w:r w:rsidRPr="00F17638">
        <w:rPr>
          <w:color w:val="000000"/>
        </w:rPr>
        <w:t xml:space="preserve"> </w:t>
      </w:r>
      <w:r>
        <w:t>м</w:t>
      </w:r>
      <w:r>
        <w:rPr>
          <w:vertAlign w:val="superscript"/>
        </w:rPr>
        <w:t>3</w:t>
      </w:r>
      <w:r w:rsidRPr="00F17638">
        <w:t>/сут;</w:t>
      </w:r>
    </w:p>
    <w:p w:rsidR="00037310" w:rsidRPr="00F17638" w:rsidRDefault="00037310" w:rsidP="008D4534">
      <w:pPr>
        <w:pStyle w:val="ListParagraph"/>
        <w:numPr>
          <w:ilvl w:val="0"/>
          <w:numId w:val="29"/>
        </w:numPr>
        <w:autoSpaceDE w:val="0"/>
        <w:autoSpaceDN w:val="0"/>
        <w:adjustRightInd w:val="0"/>
      </w:pPr>
      <w:r w:rsidRPr="00F17638">
        <w:t xml:space="preserve">существующая производительность ВЗУ: </w:t>
      </w:r>
      <w:r>
        <w:t>30</w:t>
      </w:r>
      <w:r w:rsidRPr="00F17638">
        <w:t>000</w:t>
      </w:r>
      <w:r>
        <w:t>+28800+5000=63800</w:t>
      </w:r>
      <w:r w:rsidRPr="00F17638">
        <w:t xml:space="preserve"> </w:t>
      </w:r>
      <w:r w:rsidRPr="00F87A88">
        <w:t>м</w:t>
      </w:r>
      <w:r w:rsidRPr="00F87A88">
        <w:rPr>
          <w:vertAlign w:val="superscript"/>
        </w:rPr>
        <w:t>3</w:t>
      </w:r>
      <w:r w:rsidRPr="00F17638">
        <w:t>/сут;</w:t>
      </w:r>
    </w:p>
    <w:p w:rsidR="00037310" w:rsidRPr="00F17638" w:rsidRDefault="00037310" w:rsidP="008D4534">
      <w:pPr>
        <w:pStyle w:val="ListParagraph"/>
        <w:numPr>
          <w:ilvl w:val="0"/>
          <w:numId w:val="29"/>
        </w:numPr>
        <w:autoSpaceDE w:val="0"/>
        <w:autoSpaceDN w:val="0"/>
        <w:adjustRightInd w:val="0"/>
      </w:pPr>
      <w:r w:rsidRPr="00F17638">
        <w:t>запас производительности ВЗУ: (1-</w:t>
      </w:r>
      <w:r w:rsidRPr="00F87A88">
        <w:t xml:space="preserve">29399,09 </w:t>
      </w:r>
      <w:r w:rsidRPr="00F17638">
        <w:t>/</w:t>
      </w:r>
      <w:r>
        <w:t>63</w:t>
      </w:r>
      <w:r w:rsidRPr="00F87A88">
        <w:t>800</w:t>
      </w:r>
      <w:r w:rsidRPr="00F17638">
        <w:t xml:space="preserve">)*100 = </w:t>
      </w:r>
      <w:r>
        <w:t>54</w:t>
      </w:r>
      <w:r w:rsidRPr="00F17638">
        <w:t>%.</w:t>
      </w:r>
    </w:p>
    <w:p w:rsidR="00037310" w:rsidRPr="00F17638" w:rsidRDefault="00037310" w:rsidP="008D4534">
      <w:pPr>
        <w:ind w:firstLine="567"/>
      </w:pPr>
      <w:bookmarkStart w:id="49" w:name="_Toc385862048"/>
      <w:bookmarkStart w:id="50" w:name="_Toc392073584"/>
      <w:r w:rsidRPr="00F17638">
        <w:t>Анализ результатов расчета показывает, что при прогнозируемой тенденции к увеличению численности населения и подключению новых потребителей, а также при уменьшении потерь и неучтенных расходов при транспортировке воды, при существующих мощностях ВЗУ имеется резерв по производительностям основного технологического оборудования.</w:t>
      </w:r>
    </w:p>
    <w:p w:rsidR="00037310" w:rsidRPr="00F17638" w:rsidRDefault="00037310" w:rsidP="008D4534">
      <w:pPr>
        <w:pStyle w:val="Heading3"/>
      </w:pPr>
      <w:bookmarkStart w:id="51" w:name="_Toc427759777"/>
      <w:r w:rsidRPr="00F17638">
        <w:t>2.3.15. Наименование организации, которая наделена статусом гарантирующей организации</w:t>
      </w:r>
      <w:bookmarkEnd w:id="49"/>
      <w:bookmarkEnd w:id="50"/>
      <w:bookmarkEnd w:id="51"/>
    </w:p>
    <w:p w:rsidR="00037310" w:rsidRDefault="00037310" w:rsidP="008D4534">
      <w:pPr>
        <w:autoSpaceDE w:val="0"/>
        <w:autoSpaceDN w:val="0"/>
        <w:adjustRightInd w:val="0"/>
        <w:ind w:firstLine="567"/>
      </w:pPr>
      <w:r w:rsidRPr="00F17638">
        <w:t xml:space="preserve">Анализ ситуации в муниципальном образовании показал, что в настоящий момент на территории </w:t>
      </w:r>
      <w:r w:rsidRPr="00A844E4">
        <w:t xml:space="preserve">МО </w:t>
      </w:r>
      <w:r>
        <w:t>город Балашов ни одна организация не наделена статусом гарантирующей организации.</w:t>
      </w:r>
    </w:p>
    <w:p w:rsidR="00037310" w:rsidRPr="004056AB" w:rsidRDefault="00037310" w:rsidP="004056AB">
      <w:pPr>
        <w:autoSpaceDE w:val="0"/>
        <w:autoSpaceDN w:val="0"/>
        <w:adjustRightInd w:val="0"/>
        <w:ind w:firstLine="567"/>
      </w:pPr>
      <w:r>
        <w:t>Г</w:t>
      </w:r>
      <w:r w:rsidRPr="004056AB">
        <w:t>арантирующая организация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rsidR="00037310" w:rsidRPr="004056AB" w:rsidRDefault="00037310" w:rsidP="004056AB">
      <w:pPr>
        <w:autoSpaceDE w:val="0"/>
        <w:autoSpaceDN w:val="0"/>
        <w:adjustRightInd w:val="0"/>
        <w:ind w:firstLine="567"/>
      </w:pPr>
      <w:r w:rsidRPr="004056AB">
        <w:t>В соответствии со ст. 12 Федерального закона Российской Федерации от 7 декабря 2011 г. N 416-ФЗ «О водоснабжении и водоотведении», органы местного самоуправления поселений, городских округов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 </w:t>
      </w:r>
    </w:p>
    <w:p w:rsidR="00037310" w:rsidRPr="00F17638" w:rsidRDefault="00037310" w:rsidP="008D4534">
      <w:pPr>
        <w:autoSpaceDE w:val="0"/>
        <w:autoSpaceDN w:val="0"/>
        <w:adjustRightInd w:val="0"/>
        <w:ind w:firstLine="567"/>
      </w:pPr>
      <w:r w:rsidRPr="004056AB">
        <w:t>Проанализировав деятельность организаций, осуществляющих водос</w:t>
      </w:r>
      <w:r>
        <w:t>набжение,</w:t>
      </w:r>
      <w:r w:rsidRPr="004056AB">
        <w:t xml:space="preserve"> рекомендуем наделить статусом </w:t>
      </w:r>
      <w:r>
        <w:t>гарантирующей организации МУП «Балашовское ЖКХ».</w:t>
      </w: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52" w:name="_Toc385862049"/>
      <w:bookmarkStart w:id="53" w:name="_Toc392073585"/>
      <w:bookmarkStart w:id="54" w:name="_Toc427759778"/>
      <w:r w:rsidRPr="00F17638">
        <w:rPr>
          <w:rFonts w:ascii="Times New Roman" w:hAnsi="Times New Roman" w:cs="Times New Roman"/>
          <w:color w:val="auto"/>
          <w:sz w:val="28"/>
          <w:szCs w:val="28"/>
        </w:rPr>
        <w:t>2.4. Предложения по строительству, реконструкции и модернизации объектов централизованных систем водоснабжения</w:t>
      </w:r>
      <w:bookmarkEnd w:id="52"/>
      <w:bookmarkEnd w:id="53"/>
      <w:bookmarkEnd w:id="54"/>
    </w:p>
    <w:p w:rsidR="00037310" w:rsidRPr="0045657E" w:rsidRDefault="00037310" w:rsidP="008D4534">
      <w:pPr>
        <w:pStyle w:val="Heading3"/>
        <w:spacing w:after="240"/>
      </w:pPr>
      <w:bookmarkStart w:id="55" w:name="_Toc385862050"/>
      <w:bookmarkStart w:id="56" w:name="_Toc392073586"/>
      <w:bookmarkStart w:id="57" w:name="_Toc427759779"/>
      <w:r w:rsidRPr="0045657E">
        <w:t>2.4.1. Перечень основных мероприятий по реализации схем водоснабжения с разбивкой по годам</w:t>
      </w:r>
      <w:bookmarkEnd w:id="55"/>
      <w:bookmarkEnd w:id="56"/>
      <w:bookmarkEnd w:id="57"/>
    </w:p>
    <w:p w:rsidR="00037310" w:rsidRDefault="00037310" w:rsidP="008D4534">
      <w:pPr>
        <w:ind w:firstLine="567"/>
      </w:pPr>
      <w:r w:rsidRPr="00F17638">
        <w:t>По результатам анализа сведений о системе водоснабжения, планов администрации муниципального образования, программ ресурсоснабжающих организаций рекомендованы следующие мероприятия:</w:t>
      </w:r>
    </w:p>
    <w:p w:rsidR="00037310" w:rsidRPr="00F611E3" w:rsidRDefault="00037310" w:rsidP="008D4534">
      <w:pPr>
        <w:ind w:firstLine="567"/>
        <w:rPr>
          <w:b/>
          <w:bCs/>
        </w:rPr>
      </w:pPr>
      <w:r>
        <w:rPr>
          <w:b/>
          <w:bCs/>
        </w:rPr>
        <w:t>г. Балашов</w:t>
      </w:r>
    </w:p>
    <w:p w:rsidR="00037310" w:rsidRPr="00F17638" w:rsidRDefault="00037310" w:rsidP="008D4534">
      <w:pPr>
        <w:ind w:firstLine="567"/>
      </w:pPr>
      <w:r w:rsidRPr="00F17638">
        <w:t>На первый этап 201</w:t>
      </w:r>
      <w:r>
        <w:t>5</w:t>
      </w:r>
      <w:r w:rsidRPr="00F17638">
        <w:t>-20</w:t>
      </w:r>
      <w:r>
        <w:t>20</w:t>
      </w:r>
      <w:r w:rsidRPr="00F17638">
        <w:t xml:space="preserve"> год:</w:t>
      </w:r>
      <w:bookmarkStart w:id="58" w:name="_Toc385862051"/>
      <w:bookmarkStart w:id="59" w:name="_Toc392073587"/>
    </w:p>
    <w:p w:rsidR="00037310" w:rsidRPr="00A253D0" w:rsidRDefault="00037310" w:rsidP="00A253D0">
      <w:pPr>
        <w:numPr>
          <w:ilvl w:val="0"/>
          <w:numId w:val="58"/>
        </w:numPr>
      </w:pPr>
      <w:r w:rsidRPr="00A253D0">
        <w:t>Создание системы диспетчеризации и автоматического управления</w:t>
      </w:r>
    </w:p>
    <w:p w:rsidR="00037310" w:rsidRPr="00A253D0" w:rsidRDefault="00037310" w:rsidP="00A253D0">
      <w:pPr>
        <w:numPr>
          <w:ilvl w:val="0"/>
          <w:numId w:val="58"/>
        </w:numPr>
      </w:pPr>
      <w:r w:rsidRPr="00A253D0">
        <w:t>Завершение строительства водозабора подземных вод (2-ой очереди 13 скважин)</w:t>
      </w:r>
    </w:p>
    <w:p w:rsidR="00037310" w:rsidRPr="00A253D0" w:rsidRDefault="00037310" w:rsidP="00A253D0">
      <w:pPr>
        <w:numPr>
          <w:ilvl w:val="0"/>
          <w:numId w:val="58"/>
        </w:numPr>
      </w:pPr>
      <w:r w:rsidRPr="00A253D0">
        <w:t>Реконструкция ветхих поселковых  водопроводных сетей</w:t>
      </w:r>
    </w:p>
    <w:p w:rsidR="00037310" w:rsidRPr="00A253D0" w:rsidRDefault="00037310" w:rsidP="00A253D0">
      <w:pPr>
        <w:numPr>
          <w:ilvl w:val="0"/>
          <w:numId w:val="58"/>
        </w:numPr>
      </w:pPr>
      <w:r w:rsidRPr="00A253D0">
        <w:t>Прокладка двух магистральных водоводов Ø 500 мм по ул. Юбилейная – ул. Строителей и по ул. Орджоникидзе, 2 – ул. Орджоникидзе,82/ул. Камышинская</w:t>
      </w:r>
    </w:p>
    <w:p w:rsidR="00037310" w:rsidRPr="00A253D0" w:rsidRDefault="00037310" w:rsidP="00A253D0">
      <w:pPr>
        <w:numPr>
          <w:ilvl w:val="0"/>
          <w:numId w:val="58"/>
        </w:numPr>
      </w:pPr>
      <w:r w:rsidRPr="00A253D0">
        <w:t>Замена физически устаревшего артезианского насоса марки 24А-18х1 на станции 1-го подъема водозаборных сооружений</w:t>
      </w:r>
    </w:p>
    <w:p w:rsidR="00037310" w:rsidRPr="00A253D0" w:rsidRDefault="00037310" w:rsidP="00A253D0">
      <w:pPr>
        <w:numPr>
          <w:ilvl w:val="0"/>
          <w:numId w:val="58"/>
        </w:numPr>
      </w:pPr>
      <w:r w:rsidRPr="00A253D0">
        <w:t>Приобретение инженерной и автомобильной техники (экскаватор марки ТВЭКС ЕК-8 (2 шт.) общей стоимостью 3,4 млн. руб.; экскаватор марки ТВЭКС 140W –  4,5 млн. руб.; установка горизонтально-направленного бурения марки ХСМG XZ200 - 3,6 млн. руб.; автокран марки КС-35714К-3 КАМАЗ-53605 (4х2) - 4,29 млн. руб.; автомобиль ГАЗ -3309 (вахтовка) – 2 шт. общей стоимостью 1,82 млн. руб., вакуумная машина КО – 503В (бочка) – 2 шт. общей стоимостью 2,02 млн. руб.)</w:t>
      </w:r>
    </w:p>
    <w:p w:rsidR="00037310" w:rsidRPr="00A253D0" w:rsidRDefault="00037310" w:rsidP="00A253D0">
      <w:pPr>
        <w:numPr>
          <w:ilvl w:val="0"/>
          <w:numId w:val="58"/>
        </w:numPr>
      </w:pPr>
      <w:r w:rsidRPr="00A253D0">
        <w:t>Строительство перспективных сетей 12 км</w:t>
      </w:r>
    </w:p>
    <w:p w:rsidR="00037310" w:rsidRPr="00A253D0" w:rsidRDefault="00037310" w:rsidP="00A253D0">
      <w:pPr>
        <w:numPr>
          <w:ilvl w:val="0"/>
          <w:numId w:val="58"/>
        </w:numPr>
      </w:pPr>
      <w:r w:rsidRPr="00A253D0">
        <w:t xml:space="preserve">Прокладка двух магистральных водоводов </w:t>
      </w:r>
      <w:r>
        <w:t>Ø</w:t>
      </w:r>
      <w:r w:rsidRPr="00A253D0">
        <w:t xml:space="preserve">300 мм по проспекту Космонавтов до участка НФС </w:t>
      </w:r>
    </w:p>
    <w:p w:rsidR="00037310" w:rsidRPr="00A253D0" w:rsidRDefault="00037310" w:rsidP="00A253D0">
      <w:pPr>
        <w:numPr>
          <w:ilvl w:val="0"/>
          <w:numId w:val="58"/>
        </w:numPr>
      </w:pPr>
      <w:r w:rsidRPr="00A253D0">
        <w:t>Замена запорной арматуры в колодцах на водоводе</w:t>
      </w:r>
    </w:p>
    <w:p w:rsidR="00037310" w:rsidRPr="00A253D0" w:rsidRDefault="00037310" w:rsidP="00A253D0">
      <w:pPr>
        <w:numPr>
          <w:ilvl w:val="0"/>
          <w:numId w:val="58"/>
        </w:numPr>
      </w:pPr>
      <w:r w:rsidRPr="00A253D0">
        <w:t xml:space="preserve">Установить прибор учета на выходе питьевой воды </w:t>
      </w:r>
      <w:r>
        <w:t>Ø</w:t>
      </w:r>
      <w:r w:rsidRPr="00A253D0">
        <w:t>400мм</w:t>
      </w:r>
    </w:p>
    <w:p w:rsidR="00037310" w:rsidRPr="00A253D0" w:rsidRDefault="00037310" w:rsidP="00A253D0">
      <w:pPr>
        <w:numPr>
          <w:ilvl w:val="0"/>
          <w:numId w:val="58"/>
        </w:numPr>
      </w:pPr>
      <w:r w:rsidRPr="00A253D0">
        <w:t>Приобрести в насосную насос марки 1Д350-50 с частотным преобразователем</w:t>
      </w:r>
    </w:p>
    <w:p w:rsidR="00037310" w:rsidRPr="00A253D0" w:rsidRDefault="00037310" w:rsidP="00A253D0">
      <w:pPr>
        <w:numPr>
          <w:ilvl w:val="0"/>
          <w:numId w:val="58"/>
        </w:numPr>
      </w:pPr>
      <w:r w:rsidRPr="00A253D0">
        <w:t>Приобрести дренажный насос на 5 кВт в насосную БФС №1</w:t>
      </w:r>
    </w:p>
    <w:p w:rsidR="00037310" w:rsidRPr="00A253D0" w:rsidRDefault="00037310" w:rsidP="00A253D0">
      <w:pPr>
        <w:numPr>
          <w:ilvl w:val="0"/>
          <w:numId w:val="58"/>
        </w:numPr>
      </w:pPr>
      <w:r w:rsidRPr="00A253D0">
        <w:t>Модернизировать хлорное хозяйство насосно-фильтровальной станции с применением бактерицидных ламп или «Анолит»</w:t>
      </w:r>
    </w:p>
    <w:p w:rsidR="00037310" w:rsidRPr="00A253D0" w:rsidRDefault="00037310" w:rsidP="00A253D0">
      <w:pPr>
        <w:numPr>
          <w:ilvl w:val="0"/>
          <w:numId w:val="58"/>
        </w:numPr>
      </w:pPr>
      <w:r w:rsidRPr="00A253D0">
        <w:t xml:space="preserve">Замена фактически устаревшего водовода </w:t>
      </w:r>
      <w:r>
        <w:t>Ø</w:t>
      </w:r>
      <w:r w:rsidRPr="00A253D0">
        <w:t xml:space="preserve">250мм на </w:t>
      </w:r>
      <w:r>
        <w:t>Ø</w:t>
      </w:r>
      <w:r w:rsidRPr="00A253D0">
        <w:t>200мм – пластик (кольцо)</w:t>
      </w:r>
    </w:p>
    <w:p w:rsidR="00037310" w:rsidRPr="00A253D0" w:rsidRDefault="00037310" w:rsidP="00A253D0">
      <w:pPr>
        <w:numPr>
          <w:ilvl w:val="0"/>
          <w:numId w:val="58"/>
        </w:numPr>
      </w:pPr>
      <w:r w:rsidRPr="00A253D0">
        <w:t xml:space="preserve">Замена запорной арматуры на кольце предприятия </w:t>
      </w:r>
      <w:r>
        <w:t>Ø</w:t>
      </w:r>
      <w:r w:rsidRPr="00A253D0">
        <w:t>200мм</w:t>
      </w:r>
    </w:p>
    <w:p w:rsidR="00037310" w:rsidRPr="00A253D0" w:rsidRDefault="00037310" w:rsidP="00A253D0">
      <w:pPr>
        <w:numPr>
          <w:ilvl w:val="0"/>
          <w:numId w:val="58"/>
        </w:numPr>
      </w:pPr>
      <w:r w:rsidRPr="00A253D0">
        <w:t>Произвести замену кварцевого песка фракцией 0,8-1,2мм в скорых фильтрах</w:t>
      </w:r>
    </w:p>
    <w:p w:rsidR="00037310" w:rsidRPr="00A253D0" w:rsidRDefault="00037310" w:rsidP="00A253D0">
      <w:pPr>
        <w:numPr>
          <w:ilvl w:val="0"/>
          <w:numId w:val="58"/>
        </w:numPr>
      </w:pPr>
      <w:r w:rsidRPr="00A253D0">
        <w:t>Приобрести дозатор для дозирования реагента в здание БФС №2</w:t>
      </w:r>
    </w:p>
    <w:p w:rsidR="00037310" w:rsidRPr="00A253D0" w:rsidRDefault="00037310" w:rsidP="00A253D0">
      <w:pPr>
        <w:numPr>
          <w:ilvl w:val="0"/>
          <w:numId w:val="58"/>
        </w:numPr>
      </w:pPr>
      <w:r w:rsidRPr="00A253D0">
        <w:t>Замена изношенных водоводов (Ø400 мм – «Старо-солдатского» и «Энергопоезда»; Ø250 мм – «Ерменихинского»), а также, разводящих уличных сетей с увеличением их пропускной способности и необходимых кольцеваний (20,3 км);</w:t>
      </w:r>
    </w:p>
    <w:p w:rsidR="00037310" w:rsidRPr="00A253D0" w:rsidRDefault="00037310" w:rsidP="00A253D0">
      <w:pPr>
        <w:numPr>
          <w:ilvl w:val="0"/>
          <w:numId w:val="58"/>
        </w:numPr>
      </w:pPr>
      <w:r w:rsidRPr="00A253D0">
        <w:t xml:space="preserve">Подключение жилых домов по ул. Саратовское шоссе к подземному водозабору с прокладкой водоводов </w:t>
      </w:r>
      <w:r>
        <w:t>Ø</w:t>
      </w:r>
      <w:r w:rsidRPr="00A253D0">
        <w:t xml:space="preserve">200, </w:t>
      </w:r>
      <w:r w:rsidRPr="00A253D0">
        <w:rPr>
          <w:lang w:val="en-US"/>
        </w:rPr>
        <w:t>L</w:t>
      </w:r>
      <w:r w:rsidRPr="00A253D0">
        <w:t>=1000м;</w:t>
      </w:r>
    </w:p>
    <w:p w:rsidR="00037310" w:rsidRPr="00A253D0" w:rsidRDefault="00037310" w:rsidP="00A253D0">
      <w:pPr>
        <w:numPr>
          <w:ilvl w:val="0"/>
          <w:numId w:val="58"/>
        </w:numPr>
      </w:pPr>
      <w:r w:rsidRPr="00A253D0">
        <w:t xml:space="preserve">Подключение перспективной застройки коттеджного поселка по Ртищевскому шоссе к подземному водозабору </w:t>
      </w:r>
      <w:r>
        <w:t>Ø</w:t>
      </w:r>
      <w:r w:rsidRPr="00A253D0">
        <w:t xml:space="preserve">200, </w:t>
      </w:r>
      <w:r w:rsidRPr="00A253D0">
        <w:rPr>
          <w:lang w:val="en-US"/>
        </w:rPr>
        <w:t>L</w:t>
      </w:r>
      <w:r w:rsidRPr="00A253D0">
        <w:t>=1400м;</w:t>
      </w:r>
    </w:p>
    <w:p w:rsidR="00037310" w:rsidRPr="00A253D0" w:rsidRDefault="00037310" w:rsidP="00A253D0">
      <w:pPr>
        <w:numPr>
          <w:ilvl w:val="0"/>
          <w:numId w:val="58"/>
        </w:numPr>
      </w:pPr>
      <w:r w:rsidRPr="00A253D0">
        <w:t xml:space="preserve">Перекладка водопровода по ул. Щербаковой, Софинского </w:t>
      </w:r>
      <w:r w:rsidRPr="004D6606">
        <w:t xml:space="preserve">Ø </w:t>
      </w:r>
      <w:r w:rsidRPr="00A253D0">
        <w:t xml:space="preserve">400, </w:t>
      </w:r>
      <w:r w:rsidRPr="004D6606">
        <w:rPr>
          <w:lang w:val="en-US"/>
        </w:rPr>
        <w:t>L</w:t>
      </w:r>
      <w:r w:rsidRPr="004D6606">
        <w:t>=</w:t>
      </w:r>
      <w:r w:rsidRPr="00A253D0">
        <w:t>1300м;</w:t>
      </w:r>
    </w:p>
    <w:p w:rsidR="00037310" w:rsidRPr="00A253D0" w:rsidRDefault="00037310" w:rsidP="00A253D0">
      <w:pPr>
        <w:numPr>
          <w:ilvl w:val="0"/>
          <w:numId w:val="58"/>
        </w:numPr>
      </w:pPr>
      <w:r w:rsidRPr="00A253D0">
        <w:t xml:space="preserve">Реконструкция подкачивающей станции </w:t>
      </w:r>
      <w:r w:rsidRPr="00A253D0">
        <w:rPr>
          <w:lang w:val="en-US"/>
        </w:rPr>
        <w:t>III</w:t>
      </w:r>
      <w:r w:rsidRPr="00A253D0">
        <w:t xml:space="preserve"> подъема железнодорожного водоканала;</w:t>
      </w:r>
    </w:p>
    <w:p w:rsidR="00037310" w:rsidRPr="00A253D0" w:rsidRDefault="00037310" w:rsidP="00A253D0">
      <w:pPr>
        <w:numPr>
          <w:ilvl w:val="0"/>
          <w:numId w:val="58"/>
        </w:numPr>
      </w:pPr>
      <w:r w:rsidRPr="00A253D0">
        <w:t xml:space="preserve">Перекладка водопровода в микрорайон «Ветлянка» по пер. Новый, ул. Железнодорожная с </w:t>
      </w:r>
      <w:r>
        <w:t>Ø</w:t>
      </w:r>
      <w:r w:rsidRPr="00A253D0">
        <w:t xml:space="preserve">200 на </w:t>
      </w:r>
      <w:r>
        <w:t>Ø</w:t>
      </w:r>
      <w:r w:rsidRPr="00A253D0">
        <w:t xml:space="preserve">400, </w:t>
      </w:r>
      <w:r w:rsidRPr="00A253D0">
        <w:rPr>
          <w:lang w:val="en-US"/>
        </w:rPr>
        <w:t>L</w:t>
      </w:r>
      <w:r w:rsidRPr="00A253D0">
        <w:t>=1500м.</w:t>
      </w:r>
    </w:p>
    <w:p w:rsidR="00037310" w:rsidRPr="00A253D0" w:rsidRDefault="00037310" w:rsidP="00A253D0">
      <w:pPr>
        <w:numPr>
          <w:ilvl w:val="0"/>
          <w:numId w:val="58"/>
        </w:numPr>
      </w:pPr>
      <w:r w:rsidRPr="00A253D0">
        <w:t>Приобрести прибор для определения мутности и хлора (датчики монтируются на выходе воды потребителю)</w:t>
      </w:r>
    </w:p>
    <w:p w:rsidR="00037310" w:rsidRPr="00A253D0" w:rsidRDefault="00037310" w:rsidP="00A253D0">
      <w:pPr>
        <w:numPr>
          <w:ilvl w:val="0"/>
          <w:numId w:val="58"/>
        </w:numPr>
      </w:pPr>
      <w:r w:rsidRPr="00A253D0">
        <w:t xml:space="preserve">Приобрести электроприводы с двигателями на задвижки </w:t>
      </w:r>
      <w:r>
        <w:t>Ø</w:t>
      </w:r>
      <w:r w:rsidRPr="00A253D0">
        <w:t>400мм в здание БФС №2</w:t>
      </w:r>
    </w:p>
    <w:p w:rsidR="00037310" w:rsidRPr="00A253D0" w:rsidRDefault="00037310" w:rsidP="00A253D0">
      <w:pPr>
        <w:numPr>
          <w:ilvl w:val="0"/>
          <w:numId w:val="58"/>
        </w:numPr>
      </w:pPr>
      <w:r w:rsidRPr="00A253D0">
        <w:t>Переделать схему подачи питьевой воды в здании ХВО, минуя башню</w:t>
      </w:r>
    </w:p>
    <w:p w:rsidR="00037310" w:rsidRPr="00A253D0" w:rsidRDefault="00037310" w:rsidP="00A253D0">
      <w:pPr>
        <w:numPr>
          <w:ilvl w:val="0"/>
          <w:numId w:val="58"/>
        </w:numPr>
      </w:pPr>
      <w:r w:rsidRPr="00A253D0">
        <w:t xml:space="preserve">Произвести прокладку водовода </w:t>
      </w:r>
      <w:r>
        <w:t>Ø</w:t>
      </w:r>
      <w:r w:rsidRPr="00A253D0">
        <w:t>100мм - пластик от здания НФС до линии водовода</w:t>
      </w:r>
    </w:p>
    <w:p w:rsidR="00037310" w:rsidRPr="00F17638" w:rsidRDefault="00037310" w:rsidP="008D4534">
      <w:pPr>
        <w:ind w:left="567"/>
      </w:pPr>
      <w:r w:rsidRPr="00F17638">
        <w:t>На второй этап 20</w:t>
      </w:r>
      <w:r>
        <w:t>21</w:t>
      </w:r>
      <w:r w:rsidRPr="00F17638">
        <w:t>-202</w:t>
      </w:r>
      <w:r>
        <w:t>5</w:t>
      </w:r>
      <w:r w:rsidRPr="00F17638">
        <w:t xml:space="preserve"> год:</w:t>
      </w:r>
    </w:p>
    <w:p w:rsidR="00037310" w:rsidRDefault="00037310" w:rsidP="00B961C7">
      <w:pPr>
        <w:pStyle w:val="ListParagraph"/>
        <w:numPr>
          <w:ilvl w:val="0"/>
          <w:numId w:val="37"/>
        </w:numPr>
      </w:pPr>
      <w:r>
        <w:t>Поэтапная р</w:t>
      </w:r>
      <w:r w:rsidRPr="00F17638">
        <w:t>еконструкция водопроводных сетей</w:t>
      </w:r>
      <w:r>
        <w:t xml:space="preserve"> (475,7 км);</w:t>
      </w:r>
    </w:p>
    <w:p w:rsidR="00037310" w:rsidRDefault="00037310" w:rsidP="00B961C7">
      <w:pPr>
        <w:pStyle w:val="ListParagraph"/>
        <w:numPr>
          <w:ilvl w:val="0"/>
          <w:numId w:val="37"/>
        </w:numPr>
      </w:pPr>
      <w:r>
        <w:t>Строительство перспективных сетей (12 км).</w:t>
      </w:r>
    </w:p>
    <w:p w:rsidR="00037310" w:rsidRPr="00F17638" w:rsidRDefault="00037310" w:rsidP="008D4534">
      <w:pPr>
        <w:pStyle w:val="Heading3"/>
        <w:spacing w:after="240"/>
      </w:pPr>
      <w:bookmarkStart w:id="60" w:name="_Toc427759780"/>
      <w:r w:rsidRPr="00F17638">
        <w:t>2.4.2.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58"/>
      <w:bookmarkEnd w:id="59"/>
      <w:bookmarkEnd w:id="60"/>
    </w:p>
    <w:p w:rsidR="00037310" w:rsidRPr="00F17638" w:rsidRDefault="00037310" w:rsidP="008D4534">
      <w:pPr>
        <w:autoSpaceDE w:val="0"/>
        <w:autoSpaceDN w:val="0"/>
        <w:adjustRightInd w:val="0"/>
        <w:ind w:firstLine="567"/>
      </w:pPr>
      <w:r w:rsidRPr="00F17638">
        <w:t>2.4.2.1. Обеспечение подачи абонентам определенного объема питьевой воды установленного качества</w:t>
      </w:r>
    </w:p>
    <w:p w:rsidR="00037310" w:rsidRDefault="00037310" w:rsidP="008D4534">
      <w:pPr>
        <w:suppressAutoHyphens/>
        <w:ind w:firstLine="567"/>
      </w:pPr>
      <w:r w:rsidRPr="00F17638">
        <w:t>Проведенный анализ показал, что к 202</w:t>
      </w:r>
      <w:r>
        <w:t>5</w:t>
      </w:r>
      <w:r w:rsidRPr="00F17638">
        <w:t xml:space="preserve"> году резерв производственных мощностей существующих водозаборных сооружений будет достаточным для обеспечения подачи абонентам необходимого объема воды установленного качества, а также воды на пожарные и поливочные нужды.</w:t>
      </w:r>
    </w:p>
    <w:p w:rsidR="00037310" w:rsidRPr="00934174" w:rsidRDefault="00037310" w:rsidP="00934174">
      <w:pPr>
        <w:suppressAutoHyphens/>
        <w:ind w:firstLine="567"/>
      </w:pPr>
      <w:r w:rsidRPr="00934174">
        <w:t>Ртищевский территориальный участок Юго-Восточной дирекции по тепловодоснабжению – структурного подразделения Центральной дирекции по тепловодоснабжению – филиала ОАО «РЖД»  предлагает переключить  водопроводные сети, снабжающие водой жителей  г.Балашова  на городское водоснабжение, т.к. территориальный участок не имеет возможности снабжать бесперебойным  и качественным  водоснабжением жителей города.</w:t>
      </w:r>
    </w:p>
    <w:p w:rsidR="00037310" w:rsidRPr="00934174" w:rsidRDefault="00037310" w:rsidP="00934174">
      <w:pPr>
        <w:suppressAutoHyphens/>
        <w:ind w:firstLine="567"/>
      </w:pPr>
      <w:r w:rsidRPr="00934174">
        <w:t>С наступлением паводкового периода подача воды жителям города ограничивается по причине резкого не соответствия качества воды в источнике водоснабжения р. Хопер (мутности более 90 мг/л при норме – 20 мг/л), что затрудняет производить промывку контактных осветлителей водой согласно п.6.133 табл. 26 СНиП 2.04.02-84. и постав</w:t>
      </w:r>
      <w:r>
        <w:t>лять соответствующую нормам Сан</w:t>
      </w:r>
      <w:r w:rsidRPr="00934174">
        <w:t>ПиН 2.1.4.1074-01 питьевую воду.</w:t>
      </w:r>
    </w:p>
    <w:p w:rsidR="00037310" w:rsidRPr="00934174" w:rsidRDefault="00037310" w:rsidP="00934174">
      <w:pPr>
        <w:suppressAutoHyphens/>
        <w:spacing w:before="160"/>
        <w:ind w:firstLine="567"/>
        <w:jc w:val="right"/>
        <w:rPr>
          <w:b/>
          <w:bCs/>
        </w:rPr>
      </w:pPr>
      <w:r w:rsidRPr="00934174">
        <w:t xml:space="preserve">             </w:t>
      </w:r>
      <w:r>
        <w:t xml:space="preserve">Таблица 2.4.2.1.1. </w:t>
      </w:r>
      <w:r w:rsidRPr="00934174">
        <w:t>Перечень домов населения, необходимых отключить от железнодорожного  водоснабжения</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5799"/>
        <w:gridCol w:w="3380"/>
      </w:tblGrid>
      <w:tr w:rsidR="00037310" w:rsidRPr="00882870">
        <w:trPr>
          <w:trHeight w:val="1156"/>
          <w:tblHeader/>
        </w:trPr>
        <w:tc>
          <w:tcPr>
            <w:tcW w:w="959" w:type="dxa"/>
            <w:vAlign w:val="center"/>
          </w:tcPr>
          <w:p w:rsidR="00037310" w:rsidRPr="00882870" w:rsidRDefault="00037310" w:rsidP="00934174">
            <w:pPr>
              <w:suppressAutoHyphens/>
              <w:spacing w:line="240" w:lineRule="auto"/>
              <w:jc w:val="center"/>
              <w:rPr>
                <w:b/>
                <w:bCs/>
              </w:rPr>
            </w:pPr>
            <w:r w:rsidRPr="00882870">
              <w:rPr>
                <w:b/>
                <w:bCs/>
              </w:rPr>
              <w:t>№ п/п</w:t>
            </w:r>
          </w:p>
        </w:tc>
        <w:tc>
          <w:tcPr>
            <w:tcW w:w="5799" w:type="dxa"/>
            <w:vAlign w:val="center"/>
          </w:tcPr>
          <w:p w:rsidR="00037310" w:rsidRPr="00882870" w:rsidRDefault="00037310" w:rsidP="00934174">
            <w:pPr>
              <w:suppressAutoHyphens/>
              <w:spacing w:line="240" w:lineRule="auto"/>
              <w:jc w:val="center"/>
              <w:rPr>
                <w:b/>
                <w:bCs/>
              </w:rPr>
            </w:pPr>
            <w:r w:rsidRPr="00882870">
              <w:rPr>
                <w:b/>
                <w:bCs/>
              </w:rPr>
              <w:t>Наименование улицы</w:t>
            </w:r>
          </w:p>
        </w:tc>
        <w:tc>
          <w:tcPr>
            <w:tcW w:w="3380" w:type="dxa"/>
            <w:vAlign w:val="center"/>
          </w:tcPr>
          <w:p w:rsidR="00037310" w:rsidRPr="00882870" w:rsidRDefault="00037310" w:rsidP="00934174">
            <w:pPr>
              <w:suppressAutoHyphens/>
              <w:spacing w:line="240" w:lineRule="auto"/>
              <w:jc w:val="center"/>
              <w:rPr>
                <w:b/>
                <w:bCs/>
              </w:rPr>
            </w:pPr>
            <w:r w:rsidRPr="00882870">
              <w:rPr>
                <w:b/>
                <w:bCs/>
              </w:rPr>
              <w:t>Нумерация домов</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w:t>
            </w:r>
          </w:p>
        </w:tc>
        <w:tc>
          <w:tcPr>
            <w:tcW w:w="5799" w:type="dxa"/>
            <w:vAlign w:val="center"/>
          </w:tcPr>
          <w:p w:rsidR="00037310" w:rsidRPr="00882870" w:rsidRDefault="00037310" w:rsidP="00934174">
            <w:pPr>
              <w:suppressAutoHyphens/>
              <w:spacing w:line="240" w:lineRule="auto"/>
              <w:jc w:val="center"/>
            </w:pPr>
            <w:r w:rsidRPr="00882870">
              <w:t>Привокзальная</w:t>
            </w:r>
          </w:p>
        </w:tc>
        <w:tc>
          <w:tcPr>
            <w:tcW w:w="3380" w:type="dxa"/>
            <w:vAlign w:val="center"/>
          </w:tcPr>
          <w:p w:rsidR="00037310" w:rsidRPr="00882870" w:rsidRDefault="00037310" w:rsidP="00934174">
            <w:pPr>
              <w:suppressAutoHyphens/>
              <w:spacing w:line="240" w:lineRule="auto"/>
              <w:jc w:val="center"/>
            </w:pPr>
            <w:r w:rsidRPr="00882870">
              <w:t>1-32</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w:t>
            </w:r>
          </w:p>
        </w:tc>
        <w:tc>
          <w:tcPr>
            <w:tcW w:w="5799" w:type="dxa"/>
            <w:vAlign w:val="center"/>
          </w:tcPr>
          <w:p w:rsidR="00037310" w:rsidRPr="00882870" w:rsidRDefault="00037310" w:rsidP="00934174">
            <w:pPr>
              <w:suppressAutoHyphens/>
              <w:spacing w:line="240" w:lineRule="auto"/>
              <w:jc w:val="center"/>
            </w:pPr>
            <w:r w:rsidRPr="00882870">
              <w:t>167 Стрелковой дивизии</w:t>
            </w:r>
          </w:p>
        </w:tc>
        <w:tc>
          <w:tcPr>
            <w:tcW w:w="3380" w:type="dxa"/>
            <w:vAlign w:val="center"/>
          </w:tcPr>
          <w:p w:rsidR="00037310" w:rsidRPr="00882870" w:rsidRDefault="00037310" w:rsidP="00934174">
            <w:pPr>
              <w:suppressAutoHyphens/>
              <w:spacing w:line="240" w:lineRule="auto"/>
              <w:jc w:val="center"/>
            </w:pPr>
            <w:r w:rsidRPr="00882870">
              <w:t>8,8а,8б,16,18а,18б,20,22а</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3</w:t>
            </w:r>
          </w:p>
        </w:tc>
        <w:tc>
          <w:tcPr>
            <w:tcW w:w="5799" w:type="dxa"/>
            <w:vAlign w:val="center"/>
          </w:tcPr>
          <w:p w:rsidR="00037310" w:rsidRPr="00882870" w:rsidRDefault="00037310" w:rsidP="00934174">
            <w:pPr>
              <w:suppressAutoHyphens/>
              <w:spacing w:line="240" w:lineRule="auto"/>
              <w:jc w:val="center"/>
            </w:pPr>
            <w:r w:rsidRPr="00882870">
              <w:t>Агеева</w:t>
            </w:r>
          </w:p>
        </w:tc>
        <w:tc>
          <w:tcPr>
            <w:tcW w:w="3380" w:type="dxa"/>
            <w:vAlign w:val="center"/>
          </w:tcPr>
          <w:p w:rsidR="00037310" w:rsidRPr="00882870" w:rsidRDefault="00037310" w:rsidP="00934174">
            <w:pPr>
              <w:suppressAutoHyphens/>
              <w:spacing w:line="240" w:lineRule="auto"/>
              <w:jc w:val="center"/>
            </w:pPr>
            <w:r w:rsidRPr="00882870">
              <w:t>56-64</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4</w:t>
            </w:r>
          </w:p>
        </w:tc>
        <w:tc>
          <w:tcPr>
            <w:tcW w:w="5799" w:type="dxa"/>
            <w:vAlign w:val="center"/>
          </w:tcPr>
          <w:p w:rsidR="00037310" w:rsidRPr="00882870" w:rsidRDefault="00037310" w:rsidP="00934174">
            <w:pPr>
              <w:suppressAutoHyphens/>
              <w:spacing w:line="240" w:lineRule="auto"/>
              <w:jc w:val="center"/>
            </w:pPr>
            <w:r w:rsidRPr="00882870">
              <w:t>Аэродромная</w:t>
            </w:r>
          </w:p>
        </w:tc>
        <w:tc>
          <w:tcPr>
            <w:tcW w:w="3380" w:type="dxa"/>
            <w:vAlign w:val="center"/>
          </w:tcPr>
          <w:p w:rsidR="00037310" w:rsidRPr="00882870" w:rsidRDefault="00037310" w:rsidP="00934174">
            <w:pPr>
              <w:suppressAutoHyphens/>
              <w:spacing w:line="240" w:lineRule="auto"/>
              <w:jc w:val="center"/>
            </w:pPr>
            <w:r w:rsidRPr="00882870">
              <w:t>1,3</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5</w:t>
            </w:r>
          </w:p>
        </w:tc>
        <w:tc>
          <w:tcPr>
            <w:tcW w:w="5799" w:type="dxa"/>
            <w:vAlign w:val="center"/>
          </w:tcPr>
          <w:p w:rsidR="00037310" w:rsidRPr="00882870" w:rsidRDefault="00037310" w:rsidP="00934174">
            <w:pPr>
              <w:suppressAutoHyphens/>
              <w:spacing w:line="240" w:lineRule="auto"/>
              <w:jc w:val="center"/>
            </w:pPr>
            <w:r w:rsidRPr="00882870">
              <w:t>Бестужева</w:t>
            </w:r>
          </w:p>
        </w:tc>
        <w:tc>
          <w:tcPr>
            <w:tcW w:w="3380" w:type="dxa"/>
            <w:vAlign w:val="center"/>
          </w:tcPr>
          <w:p w:rsidR="00037310" w:rsidRPr="00882870" w:rsidRDefault="00037310" w:rsidP="00934174">
            <w:pPr>
              <w:suppressAutoHyphens/>
              <w:spacing w:line="240" w:lineRule="auto"/>
              <w:jc w:val="center"/>
            </w:pPr>
            <w:r w:rsidRPr="00882870">
              <w:t>35,25а</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6</w:t>
            </w:r>
          </w:p>
        </w:tc>
        <w:tc>
          <w:tcPr>
            <w:tcW w:w="5799" w:type="dxa"/>
            <w:vAlign w:val="center"/>
          </w:tcPr>
          <w:p w:rsidR="00037310" w:rsidRPr="00882870" w:rsidRDefault="00037310" w:rsidP="00934174">
            <w:pPr>
              <w:suppressAutoHyphens/>
              <w:spacing w:line="240" w:lineRule="auto"/>
              <w:jc w:val="center"/>
            </w:pPr>
            <w:r w:rsidRPr="00882870">
              <w:t>Верхняя</w:t>
            </w:r>
          </w:p>
        </w:tc>
        <w:tc>
          <w:tcPr>
            <w:tcW w:w="3380" w:type="dxa"/>
            <w:vAlign w:val="center"/>
          </w:tcPr>
          <w:p w:rsidR="00037310" w:rsidRPr="00882870" w:rsidRDefault="00037310" w:rsidP="00934174">
            <w:pPr>
              <w:suppressAutoHyphens/>
              <w:spacing w:line="240" w:lineRule="auto"/>
              <w:jc w:val="center"/>
            </w:pPr>
            <w:r w:rsidRPr="00882870">
              <w:t>40-88</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7</w:t>
            </w:r>
          </w:p>
        </w:tc>
        <w:tc>
          <w:tcPr>
            <w:tcW w:w="5799" w:type="dxa"/>
            <w:vAlign w:val="center"/>
          </w:tcPr>
          <w:p w:rsidR="00037310" w:rsidRPr="00882870" w:rsidRDefault="00037310" w:rsidP="00934174">
            <w:pPr>
              <w:suppressAutoHyphens/>
              <w:spacing w:line="240" w:lineRule="auto"/>
              <w:jc w:val="center"/>
            </w:pPr>
            <w:r w:rsidRPr="00882870">
              <w:t>Грейдерная</w:t>
            </w:r>
          </w:p>
        </w:tc>
        <w:tc>
          <w:tcPr>
            <w:tcW w:w="3380" w:type="dxa"/>
            <w:vAlign w:val="center"/>
          </w:tcPr>
          <w:p w:rsidR="00037310" w:rsidRPr="00882870" w:rsidRDefault="00037310" w:rsidP="00934174">
            <w:pPr>
              <w:suppressAutoHyphens/>
              <w:spacing w:line="240" w:lineRule="auto"/>
              <w:jc w:val="center"/>
            </w:pPr>
            <w:r w:rsidRPr="00882870">
              <w:t>4,6,24,34,38</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8</w:t>
            </w:r>
          </w:p>
        </w:tc>
        <w:tc>
          <w:tcPr>
            <w:tcW w:w="5799" w:type="dxa"/>
            <w:vAlign w:val="center"/>
          </w:tcPr>
          <w:p w:rsidR="00037310" w:rsidRPr="00882870" w:rsidRDefault="00037310" w:rsidP="00934174">
            <w:pPr>
              <w:suppressAutoHyphens/>
              <w:spacing w:line="240" w:lineRule="auto"/>
              <w:jc w:val="center"/>
            </w:pPr>
            <w:r w:rsidRPr="00882870">
              <w:t>Деповская</w:t>
            </w:r>
          </w:p>
        </w:tc>
        <w:tc>
          <w:tcPr>
            <w:tcW w:w="3380" w:type="dxa"/>
            <w:vAlign w:val="center"/>
          </w:tcPr>
          <w:p w:rsidR="00037310" w:rsidRPr="00882870" w:rsidRDefault="00037310" w:rsidP="00934174">
            <w:pPr>
              <w:suppressAutoHyphens/>
              <w:spacing w:line="240" w:lineRule="auto"/>
              <w:jc w:val="center"/>
            </w:pPr>
            <w:r w:rsidRPr="00882870">
              <w:t>45,48</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9</w:t>
            </w:r>
          </w:p>
        </w:tc>
        <w:tc>
          <w:tcPr>
            <w:tcW w:w="5799" w:type="dxa"/>
            <w:vAlign w:val="center"/>
          </w:tcPr>
          <w:p w:rsidR="00037310" w:rsidRPr="00882870" w:rsidRDefault="00037310" w:rsidP="00934174">
            <w:pPr>
              <w:suppressAutoHyphens/>
              <w:spacing w:line="240" w:lineRule="auto"/>
              <w:jc w:val="center"/>
            </w:pPr>
            <w:r w:rsidRPr="00882870">
              <w:t>Железнодорожная</w:t>
            </w:r>
          </w:p>
        </w:tc>
        <w:tc>
          <w:tcPr>
            <w:tcW w:w="3380" w:type="dxa"/>
            <w:vAlign w:val="center"/>
          </w:tcPr>
          <w:p w:rsidR="00037310" w:rsidRPr="00882870" w:rsidRDefault="00037310" w:rsidP="00934174">
            <w:pPr>
              <w:suppressAutoHyphens/>
              <w:spacing w:line="240" w:lineRule="auto"/>
              <w:jc w:val="center"/>
            </w:pPr>
            <w:r w:rsidRPr="00882870">
              <w:t>4-61</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10</w:t>
            </w:r>
          </w:p>
        </w:tc>
        <w:tc>
          <w:tcPr>
            <w:tcW w:w="5799" w:type="dxa"/>
            <w:vAlign w:val="center"/>
          </w:tcPr>
          <w:p w:rsidR="00037310" w:rsidRPr="00882870" w:rsidRDefault="00037310" w:rsidP="00934174">
            <w:pPr>
              <w:suppressAutoHyphens/>
              <w:spacing w:line="240" w:lineRule="auto"/>
              <w:jc w:val="center"/>
            </w:pPr>
            <w:r w:rsidRPr="00882870">
              <w:t>Загородная</w:t>
            </w:r>
          </w:p>
        </w:tc>
        <w:tc>
          <w:tcPr>
            <w:tcW w:w="3380" w:type="dxa"/>
            <w:vAlign w:val="center"/>
          </w:tcPr>
          <w:p w:rsidR="00037310" w:rsidRPr="00882870" w:rsidRDefault="00037310" w:rsidP="00934174">
            <w:pPr>
              <w:suppressAutoHyphens/>
              <w:spacing w:line="240" w:lineRule="auto"/>
              <w:jc w:val="center"/>
            </w:pPr>
            <w:r w:rsidRPr="00882870">
              <w:t>1-31</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11</w:t>
            </w:r>
          </w:p>
        </w:tc>
        <w:tc>
          <w:tcPr>
            <w:tcW w:w="5799" w:type="dxa"/>
            <w:vAlign w:val="center"/>
          </w:tcPr>
          <w:p w:rsidR="00037310" w:rsidRPr="00882870" w:rsidRDefault="00037310" w:rsidP="00934174">
            <w:pPr>
              <w:suppressAutoHyphens/>
              <w:spacing w:line="240" w:lineRule="auto"/>
              <w:jc w:val="center"/>
            </w:pPr>
            <w:r w:rsidRPr="00882870">
              <w:t>Зюльковского</w:t>
            </w:r>
          </w:p>
        </w:tc>
        <w:tc>
          <w:tcPr>
            <w:tcW w:w="3380" w:type="dxa"/>
            <w:vAlign w:val="center"/>
          </w:tcPr>
          <w:p w:rsidR="00037310" w:rsidRPr="00882870" w:rsidRDefault="00037310" w:rsidP="00934174">
            <w:pPr>
              <w:suppressAutoHyphens/>
              <w:spacing w:line="240" w:lineRule="auto"/>
              <w:jc w:val="center"/>
            </w:pPr>
            <w:r w:rsidRPr="00882870">
              <w:t>2.5.8.12.14.15.16.17.22.23</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12</w:t>
            </w:r>
          </w:p>
        </w:tc>
        <w:tc>
          <w:tcPr>
            <w:tcW w:w="5799" w:type="dxa"/>
            <w:vAlign w:val="center"/>
          </w:tcPr>
          <w:p w:rsidR="00037310" w:rsidRPr="00882870" w:rsidRDefault="00037310" w:rsidP="00934174">
            <w:pPr>
              <w:suppressAutoHyphens/>
              <w:spacing w:line="240" w:lineRule="auto"/>
              <w:jc w:val="center"/>
            </w:pPr>
            <w:r w:rsidRPr="00882870">
              <w:t>К.Маркса</w:t>
            </w:r>
          </w:p>
        </w:tc>
        <w:tc>
          <w:tcPr>
            <w:tcW w:w="3380" w:type="dxa"/>
            <w:vAlign w:val="center"/>
          </w:tcPr>
          <w:p w:rsidR="00037310" w:rsidRPr="00882870" w:rsidRDefault="00037310" w:rsidP="00934174">
            <w:pPr>
              <w:suppressAutoHyphens/>
              <w:spacing w:line="240" w:lineRule="auto"/>
              <w:jc w:val="center"/>
            </w:pPr>
            <w:r w:rsidRPr="00882870">
              <w:t>44,44а</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13</w:t>
            </w:r>
          </w:p>
        </w:tc>
        <w:tc>
          <w:tcPr>
            <w:tcW w:w="5799" w:type="dxa"/>
            <w:vAlign w:val="center"/>
          </w:tcPr>
          <w:p w:rsidR="00037310" w:rsidRPr="00882870" w:rsidRDefault="00037310" w:rsidP="00934174">
            <w:pPr>
              <w:suppressAutoHyphens/>
              <w:spacing w:line="240" w:lineRule="auto"/>
              <w:jc w:val="center"/>
            </w:pPr>
            <w:r w:rsidRPr="00882870">
              <w:t>М. Расковой</w:t>
            </w:r>
          </w:p>
        </w:tc>
        <w:tc>
          <w:tcPr>
            <w:tcW w:w="3380" w:type="dxa"/>
            <w:vAlign w:val="center"/>
          </w:tcPr>
          <w:p w:rsidR="00037310" w:rsidRPr="00882870" w:rsidRDefault="00037310" w:rsidP="00934174">
            <w:pPr>
              <w:suppressAutoHyphens/>
              <w:spacing w:line="240" w:lineRule="auto"/>
              <w:jc w:val="center"/>
            </w:pPr>
            <w:r w:rsidRPr="00882870">
              <w:t>7а,8,9,11,12</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14</w:t>
            </w:r>
          </w:p>
        </w:tc>
        <w:tc>
          <w:tcPr>
            <w:tcW w:w="5799" w:type="dxa"/>
            <w:vAlign w:val="center"/>
          </w:tcPr>
          <w:p w:rsidR="00037310" w:rsidRPr="00882870" w:rsidRDefault="00037310" w:rsidP="00934174">
            <w:pPr>
              <w:suppressAutoHyphens/>
              <w:spacing w:line="240" w:lineRule="auto"/>
              <w:jc w:val="center"/>
            </w:pPr>
            <w:r w:rsidRPr="00882870">
              <w:t>Мельничная</w:t>
            </w:r>
          </w:p>
        </w:tc>
        <w:tc>
          <w:tcPr>
            <w:tcW w:w="3380" w:type="dxa"/>
            <w:vAlign w:val="center"/>
          </w:tcPr>
          <w:p w:rsidR="00037310" w:rsidRPr="00882870" w:rsidRDefault="00037310" w:rsidP="00934174">
            <w:pPr>
              <w:suppressAutoHyphens/>
              <w:spacing w:line="240" w:lineRule="auto"/>
              <w:jc w:val="center"/>
            </w:pPr>
            <w:r w:rsidRPr="00882870">
              <w:t>1-18</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15</w:t>
            </w:r>
          </w:p>
        </w:tc>
        <w:tc>
          <w:tcPr>
            <w:tcW w:w="5799" w:type="dxa"/>
            <w:vAlign w:val="center"/>
          </w:tcPr>
          <w:p w:rsidR="00037310" w:rsidRPr="00882870" w:rsidRDefault="00037310" w:rsidP="00934174">
            <w:pPr>
              <w:suppressAutoHyphens/>
              <w:spacing w:line="240" w:lineRule="auto"/>
              <w:jc w:val="center"/>
            </w:pPr>
            <w:r w:rsidRPr="00882870">
              <w:t>Народная</w:t>
            </w:r>
          </w:p>
        </w:tc>
        <w:tc>
          <w:tcPr>
            <w:tcW w:w="3380" w:type="dxa"/>
            <w:vAlign w:val="center"/>
          </w:tcPr>
          <w:p w:rsidR="00037310" w:rsidRPr="00882870" w:rsidRDefault="00037310" w:rsidP="00934174">
            <w:pPr>
              <w:suppressAutoHyphens/>
              <w:spacing w:line="240" w:lineRule="auto"/>
              <w:jc w:val="center"/>
            </w:pPr>
            <w:r w:rsidRPr="00882870">
              <w:t>4,6,7,4а</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16</w:t>
            </w:r>
          </w:p>
        </w:tc>
        <w:tc>
          <w:tcPr>
            <w:tcW w:w="5799" w:type="dxa"/>
            <w:vAlign w:val="center"/>
          </w:tcPr>
          <w:p w:rsidR="00037310" w:rsidRPr="00882870" w:rsidRDefault="00037310" w:rsidP="00934174">
            <w:pPr>
              <w:suppressAutoHyphens/>
              <w:spacing w:line="240" w:lineRule="auto"/>
              <w:jc w:val="center"/>
            </w:pPr>
            <w:r w:rsidRPr="00882870">
              <w:t>Орджоникидзе</w:t>
            </w:r>
          </w:p>
        </w:tc>
        <w:tc>
          <w:tcPr>
            <w:tcW w:w="3380" w:type="dxa"/>
            <w:vAlign w:val="center"/>
          </w:tcPr>
          <w:p w:rsidR="00037310" w:rsidRPr="00882870" w:rsidRDefault="00037310" w:rsidP="00934174">
            <w:pPr>
              <w:suppressAutoHyphens/>
              <w:spacing w:line="240" w:lineRule="auto"/>
              <w:jc w:val="center"/>
            </w:pPr>
            <w:r w:rsidRPr="00882870">
              <w:t>71-180</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17</w:t>
            </w:r>
          </w:p>
        </w:tc>
        <w:tc>
          <w:tcPr>
            <w:tcW w:w="5799" w:type="dxa"/>
            <w:vAlign w:val="center"/>
          </w:tcPr>
          <w:p w:rsidR="00037310" w:rsidRPr="00882870" w:rsidRDefault="00037310" w:rsidP="00934174">
            <w:pPr>
              <w:suppressAutoHyphens/>
              <w:spacing w:line="240" w:lineRule="auto"/>
              <w:jc w:val="center"/>
            </w:pPr>
            <w:r w:rsidRPr="00882870">
              <w:t>Павлова</w:t>
            </w:r>
          </w:p>
        </w:tc>
        <w:tc>
          <w:tcPr>
            <w:tcW w:w="3380" w:type="dxa"/>
            <w:vAlign w:val="center"/>
          </w:tcPr>
          <w:p w:rsidR="00037310" w:rsidRPr="00882870" w:rsidRDefault="00037310" w:rsidP="00934174">
            <w:pPr>
              <w:suppressAutoHyphens/>
              <w:spacing w:line="240" w:lineRule="auto"/>
              <w:jc w:val="center"/>
            </w:pPr>
            <w:r w:rsidRPr="00882870">
              <w:t>43-74, 110</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18</w:t>
            </w:r>
          </w:p>
        </w:tc>
        <w:tc>
          <w:tcPr>
            <w:tcW w:w="5799" w:type="dxa"/>
            <w:vAlign w:val="center"/>
          </w:tcPr>
          <w:p w:rsidR="00037310" w:rsidRPr="00882870" w:rsidRDefault="00037310" w:rsidP="00934174">
            <w:pPr>
              <w:suppressAutoHyphens/>
              <w:spacing w:line="240" w:lineRule="auto"/>
              <w:jc w:val="center"/>
            </w:pPr>
            <w:r w:rsidRPr="00882870">
              <w:t>Ф.Энгельса</w:t>
            </w:r>
          </w:p>
        </w:tc>
        <w:tc>
          <w:tcPr>
            <w:tcW w:w="3380" w:type="dxa"/>
            <w:vAlign w:val="center"/>
          </w:tcPr>
          <w:p w:rsidR="00037310" w:rsidRPr="00882870" w:rsidRDefault="00037310" w:rsidP="00934174">
            <w:pPr>
              <w:suppressAutoHyphens/>
              <w:spacing w:line="240" w:lineRule="auto"/>
              <w:jc w:val="center"/>
            </w:pPr>
            <w:r w:rsidRPr="00882870">
              <w:t>10,12,14,18,20</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19</w:t>
            </w:r>
          </w:p>
        </w:tc>
        <w:tc>
          <w:tcPr>
            <w:tcW w:w="5799" w:type="dxa"/>
            <w:vAlign w:val="center"/>
          </w:tcPr>
          <w:p w:rsidR="00037310" w:rsidRPr="00882870" w:rsidRDefault="00037310" w:rsidP="00934174">
            <w:pPr>
              <w:suppressAutoHyphens/>
              <w:spacing w:line="240" w:lineRule="auto"/>
              <w:jc w:val="center"/>
            </w:pPr>
            <w:r w:rsidRPr="00882870">
              <w:t>Романова</w:t>
            </w:r>
          </w:p>
        </w:tc>
        <w:tc>
          <w:tcPr>
            <w:tcW w:w="3380" w:type="dxa"/>
            <w:vAlign w:val="center"/>
          </w:tcPr>
          <w:p w:rsidR="00037310" w:rsidRPr="00882870" w:rsidRDefault="00037310" w:rsidP="00934174">
            <w:pPr>
              <w:suppressAutoHyphens/>
              <w:spacing w:line="240" w:lineRule="auto"/>
              <w:jc w:val="center"/>
            </w:pPr>
            <w:r w:rsidRPr="00882870">
              <w:t>1-17</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20</w:t>
            </w:r>
          </w:p>
        </w:tc>
        <w:tc>
          <w:tcPr>
            <w:tcW w:w="5799" w:type="dxa"/>
            <w:vAlign w:val="center"/>
          </w:tcPr>
          <w:p w:rsidR="00037310" w:rsidRPr="00882870" w:rsidRDefault="00037310" w:rsidP="00934174">
            <w:pPr>
              <w:suppressAutoHyphens/>
              <w:spacing w:line="240" w:lineRule="auto"/>
              <w:jc w:val="center"/>
            </w:pPr>
            <w:r w:rsidRPr="00882870">
              <w:t>Софинского</w:t>
            </w:r>
          </w:p>
        </w:tc>
        <w:tc>
          <w:tcPr>
            <w:tcW w:w="3380" w:type="dxa"/>
            <w:vAlign w:val="center"/>
          </w:tcPr>
          <w:p w:rsidR="00037310" w:rsidRPr="00882870" w:rsidRDefault="00037310" w:rsidP="00934174">
            <w:pPr>
              <w:suppressAutoHyphens/>
              <w:spacing w:line="240" w:lineRule="auto"/>
              <w:jc w:val="center"/>
            </w:pPr>
            <w:r w:rsidRPr="00882870">
              <w:t>15,20,22,24,26</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21</w:t>
            </w:r>
          </w:p>
        </w:tc>
        <w:tc>
          <w:tcPr>
            <w:tcW w:w="5799" w:type="dxa"/>
            <w:vAlign w:val="center"/>
          </w:tcPr>
          <w:p w:rsidR="00037310" w:rsidRPr="00882870" w:rsidRDefault="00037310" w:rsidP="00934174">
            <w:pPr>
              <w:suppressAutoHyphens/>
              <w:spacing w:line="240" w:lineRule="auto"/>
              <w:jc w:val="center"/>
            </w:pPr>
            <w:r w:rsidRPr="00882870">
              <w:t>Щербакова</w:t>
            </w:r>
          </w:p>
        </w:tc>
        <w:tc>
          <w:tcPr>
            <w:tcW w:w="3380" w:type="dxa"/>
            <w:vAlign w:val="center"/>
          </w:tcPr>
          <w:p w:rsidR="00037310" w:rsidRPr="00882870" w:rsidRDefault="00037310" w:rsidP="00934174">
            <w:pPr>
              <w:suppressAutoHyphens/>
              <w:spacing w:line="240" w:lineRule="auto"/>
              <w:jc w:val="center"/>
            </w:pPr>
            <w:r w:rsidRPr="00882870">
              <w:t>3-50</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22</w:t>
            </w:r>
          </w:p>
        </w:tc>
        <w:tc>
          <w:tcPr>
            <w:tcW w:w="5799" w:type="dxa"/>
            <w:vAlign w:val="center"/>
          </w:tcPr>
          <w:p w:rsidR="00037310" w:rsidRPr="00882870" w:rsidRDefault="00037310" w:rsidP="00934174">
            <w:pPr>
              <w:suppressAutoHyphens/>
              <w:spacing w:line="240" w:lineRule="auto"/>
              <w:jc w:val="center"/>
            </w:pPr>
            <w:r w:rsidRPr="00882870">
              <w:t>Тупиковая</w:t>
            </w:r>
          </w:p>
        </w:tc>
        <w:tc>
          <w:tcPr>
            <w:tcW w:w="3380" w:type="dxa"/>
            <w:vAlign w:val="center"/>
          </w:tcPr>
          <w:p w:rsidR="00037310" w:rsidRPr="00882870" w:rsidRDefault="00037310" w:rsidP="00934174">
            <w:pPr>
              <w:suppressAutoHyphens/>
              <w:spacing w:line="240" w:lineRule="auto"/>
              <w:jc w:val="center"/>
            </w:pPr>
            <w:r w:rsidRPr="00882870">
              <w:t>1-12</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23</w:t>
            </w:r>
          </w:p>
        </w:tc>
        <w:tc>
          <w:tcPr>
            <w:tcW w:w="5799" w:type="dxa"/>
            <w:vAlign w:val="center"/>
          </w:tcPr>
          <w:p w:rsidR="00037310" w:rsidRPr="00882870" w:rsidRDefault="00037310" w:rsidP="00934174">
            <w:pPr>
              <w:suppressAutoHyphens/>
              <w:spacing w:line="240" w:lineRule="auto"/>
              <w:jc w:val="center"/>
            </w:pPr>
            <w:r w:rsidRPr="00882870">
              <w:t>Чернышевского</w:t>
            </w:r>
          </w:p>
        </w:tc>
        <w:tc>
          <w:tcPr>
            <w:tcW w:w="3380" w:type="dxa"/>
            <w:vAlign w:val="center"/>
          </w:tcPr>
          <w:p w:rsidR="00037310" w:rsidRPr="00882870" w:rsidRDefault="00037310" w:rsidP="00934174">
            <w:pPr>
              <w:suppressAutoHyphens/>
              <w:spacing w:line="240" w:lineRule="auto"/>
              <w:jc w:val="center"/>
            </w:pPr>
            <w:r w:rsidRPr="00882870">
              <w:t>76,96,98,101,103,105</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24</w:t>
            </w:r>
          </w:p>
        </w:tc>
        <w:tc>
          <w:tcPr>
            <w:tcW w:w="5799" w:type="dxa"/>
            <w:vAlign w:val="center"/>
          </w:tcPr>
          <w:p w:rsidR="00037310" w:rsidRPr="00882870" w:rsidRDefault="00037310" w:rsidP="00934174">
            <w:pPr>
              <w:suppressAutoHyphens/>
              <w:spacing w:line="240" w:lineRule="auto"/>
              <w:jc w:val="center"/>
            </w:pPr>
            <w:r w:rsidRPr="00882870">
              <w:t>Пер. Железнодорожный</w:t>
            </w:r>
          </w:p>
        </w:tc>
        <w:tc>
          <w:tcPr>
            <w:tcW w:w="3380" w:type="dxa"/>
            <w:vAlign w:val="center"/>
          </w:tcPr>
          <w:p w:rsidR="00037310" w:rsidRPr="00882870" w:rsidRDefault="00037310" w:rsidP="00934174">
            <w:pPr>
              <w:suppressAutoHyphens/>
              <w:spacing w:line="240" w:lineRule="auto"/>
              <w:jc w:val="center"/>
            </w:pPr>
            <w:r w:rsidRPr="00882870">
              <w:t>6-39</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25</w:t>
            </w:r>
          </w:p>
        </w:tc>
        <w:tc>
          <w:tcPr>
            <w:tcW w:w="5799" w:type="dxa"/>
            <w:vAlign w:val="center"/>
          </w:tcPr>
          <w:p w:rsidR="00037310" w:rsidRPr="00882870" w:rsidRDefault="00037310" w:rsidP="00934174">
            <w:pPr>
              <w:suppressAutoHyphens/>
              <w:spacing w:line="240" w:lineRule="auto"/>
              <w:jc w:val="center"/>
            </w:pPr>
            <w:r w:rsidRPr="00882870">
              <w:t>Клубная площадь</w:t>
            </w:r>
          </w:p>
        </w:tc>
        <w:tc>
          <w:tcPr>
            <w:tcW w:w="3380" w:type="dxa"/>
            <w:vAlign w:val="center"/>
          </w:tcPr>
          <w:p w:rsidR="00037310" w:rsidRPr="00882870" w:rsidRDefault="00037310" w:rsidP="00934174">
            <w:pPr>
              <w:suppressAutoHyphens/>
              <w:spacing w:line="240" w:lineRule="auto"/>
              <w:jc w:val="center"/>
            </w:pPr>
            <w:r w:rsidRPr="00882870">
              <w:t>2-15</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26</w:t>
            </w:r>
          </w:p>
        </w:tc>
        <w:tc>
          <w:tcPr>
            <w:tcW w:w="5799" w:type="dxa"/>
            <w:vAlign w:val="center"/>
          </w:tcPr>
          <w:p w:rsidR="00037310" w:rsidRPr="00882870" w:rsidRDefault="00037310" w:rsidP="00934174">
            <w:pPr>
              <w:suppressAutoHyphens/>
              <w:spacing w:line="240" w:lineRule="auto"/>
              <w:jc w:val="center"/>
            </w:pPr>
            <w:r w:rsidRPr="00882870">
              <w:t>Территория кирпичного завода</w:t>
            </w:r>
          </w:p>
        </w:tc>
        <w:tc>
          <w:tcPr>
            <w:tcW w:w="3380" w:type="dxa"/>
            <w:vAlign w:val="center"/>
          </w:tcPr>
          <w:p w:rsidR="00037310" w:rsidRPr="00882870" w:rsidRDefault="00037310" w:rsidP="00934174">
            <w:pPr>
              <w:suppressAutoHyphens/>
              <w:spacing w:line="240" w:lineRule="auto"/>
              <w:jc w:val="center"/>
            </w:pPr>
            <w:r w:rsidRPr="00882870">
              <w:t>6,16,17,18</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27</w:t>
            </w:r>
          </w:p>
        </w:tc>
        <w:tc>
          <w:tcPr>
            <w:tcW w:w="5799" w:type="dxa"/>
            <w:vAlign w:val="center"/>
          </w:tcPr>
          <w:p w:rsidR="00037310" w:rsidRPr="00882870" w:rsidRDefault="00037310" w:rsidP="00934174">
            <w:pPr>
              <w:suppressAutoHyphens/>
              <w:spacing w:line="240" w:lineRule="auto"/>
              <w:jc w:val="center"/>
            </w:pPr>
            <w:r w:rsidRPr="00882870">
              <w:t>Пер. Чистый</w:t>
            </w:r>
          </w:p>
        </w:tc>
        <w:tc>
          <w:tcPr>
            <w:tcW w:w="3380" w:type="dxa"/>
            <w:vAlign w:val="center"/>
          </w:tcPr>
          <w:p w:rsidR="00037310" w:rsidRPr="00882870" w:rsidRDefault="00037310" w:rsidP="00934174">
            <w:pPr>
              <w:suppressAutoHyphens/>
              <w:spacing w:line="240" w:lineRule="auto"/>
              <w:jc w:val="center"/>
            </w:pPr>
            <w:r w:rsidRPr="00882870">
              <w:t>12-16</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28</w:t>
            </w:r>
          </w:p>
        </w:tc>
        <w:tc>
          <w:tcPr>
            <w:tcW w:w="5799" w:type="dxa"/>
            <w:vAlign w:val="center"/>
          </w:tcPr>
          <w:p w:rsidR="00037310" w:rsidRPr="00882870" w:rsidRDefault="00037310" w:rsidP="00934174">
            <w:pPr>
              <w:suppressAutoHyphens/>
              <w:spacing w:line="240" w:lineRule="auto"/>
              <w:jc w:val="center"/>
            </w:pPr>
            <w:r w:rsidRPr="00882870">
              <w:t>Пер.Грейдерный</w:t>
            </w:r>
          </w:p>
        </w:tc>
        <w:tc>
          <w:tcPr>
            <w:tcW w:w="3380" w:type="dxa"/>
            <w:vAlign w:val="center"/>
          </w:tcPr>
          <w:p w:rsidR="00037310" w:rsidRPr="00882870" w:rsidRDefault="00037310" w:rsidP="00934174">
            <w:pPr>
              <w:suppressAutoHyphens/>
              <w:spacing w:line="240" w:lineRule="auto"/>
              <w:jc w:val="center"/>
            </w:pPr>
            <w:r w:rsidRPr="00882870">
              <w:t>12б</w:t>
            </w:r>
          </w:p>
        </w:tc>
      </w:tr>
      <w:tr w:rsidR="00037310" w:rsidRPr="00882870">
        <w:tc>
          <w:tcPr>
            <w:tcW w:w="959" w:type="dxa"/>
            <w:vAlign w:val="center"/>
          </w:tcPr>
          <w:p w:rsidR="00037310" w:rsidRPr="00882870" w:rsidRDefault="00037310" w:rsidP="00934174">
            <w:pPr>
              <w:suppressAutoHyphens/>
              <w:spacing w:line="240" w:lineRule="auto"/>
              <w:jc w:val="center"/>
            </w:pPr>
            <w:r w:rsidRPr="00882870">
              <w:t>29</w:t>
            </w:r>
          </w:p>
        </w:tc>
        <w:tc>
          <w:tcPr>
            <w:tcW w:w="5799" w:type="dxa"/>
            <w:vAlign w:val="center"/>
          </w:tcPr>
          <w:p w:rsidR="00037310" w:rsidRPr="00882870" w:rsidRDefault="00037310" w:rsidP="00934174">
            <w:pPr>
              <w:suppressAutoHyphens/>
              <w:spacing w:line="240" w:lineRule="auto"/>
              <w:jc w:val="center"/>
            </w:pPr>
            <w:r w:rsidRPr="00882870">
              <w:t>Северная</w:t>
            </w:r>
          </w:p>
        </w:tc>
        <w:tc>
          <w:tcPr>
            <w:tcW w:w="3380" w:type="dxa"/>
            <w:vAlign w:val="center"/>
          </w:tcPr>
          <w:p w:rsidR="00037310" w:rsidRPr="00882870" w:rsidRDefault="00037310" w:rsidP="00934174">
            <w:pPr>
              <w:suppressAutoHyphens/>
              <w:spacing w:line="240" w:lineRule="auto"/>
              <w:jc w:val="center"/>
            </w:pPr>
            <w:r w:rsidRPr="00882870">
              <w:t>67-116</w:t>
            </w:r>
          </w:p>
        </w:tc>
      </w:tr>
    </w:tbl>
    <w:p w:rsidR="00037310" w:rsidRPr="00F17638" w:rsidRDefault="00037310" w:rsidP="00C32717">
      <w:pPr>
        <w:autoSpaceDE w:val="0"/>
        <w:autoSpaceDN w:val="0"/>
        <w:adjustRightInd w:val="0"/>
        <w:spacing w:before="200"/>
        <w:ind w:firstLine="567"/>
      </w:pPr>
      <w:r w:rsidRPr="00F17638">
        <w:t>2.4.2.2. Обеспечение водоснабжения объектов перспективной застройки населенного пункта</w:t>
      </w:r>
    </w:p>
    <w:p w:rsidR="00037310" w:rsidRDefault="00037310" w:rsidP="008D4534">
      <w:pPr>
        <w:ind w:firstLine="567"/>
      </w:pPr>
      <w:r w:rsidRPr="00F17638">
        <w:t xml:space="preserve">В результате проведенного анализа системы водоснабжения </w:t>
      </w:r>
      <w:r w:rsidRPr="00CC7F5B">
        <w:t xml:space="preserve">МО </w:t>
      </w:r>
      <w:r>
        <w:t xml:space="preserve">город Балашов </w:t>
      </w:r>
      <w:r w:rsidRPr="00F17638">
        <w:t>выявлена необходимость строительства новых сетей водоснабжения на территориях не обеспеченных системами водоснабжения, а так же на участках перспективного строительства ввиду наличия в муниципальном образовании планов по подключению новых абонентов к централизованной сети водоснабжения.</w:t>
      </w:r>
    </w:p>
    <w:p w:rsidR="00037310" w:rsidRPr="00F17638" w:rsidRDefault="00037310" w:rsidP="008D4534">
      <w:pPr>
        <w:autoSpaceDE w:val="0"/>
        <w:autoSpaceDN w:val="0"/>
        <w:adjustRightInd w:val="0"/>
        <w:ind w:firstLine="567"/>
      </w:pPr>
      <w:r w:rsidRPr="00F17638">
        <w:t>2.4.2.3. Сокращение потерь воды при ее транспортировке</w:t>
      </w:r>
    </w:p>
    <w:p w:rsidR="00037310" w:rsidRPr="00F17638" w:rsidRDefault="00037310" w:rsidP="008D4534">
      <w:pPr>
        <w:autoSpaceDE w:val="0"/>
        <w:autoSpaceDN w:val="0"/>
        <w:adjustRightInd w:val="0"/>
        <w:ind w:firstLine="567"/>
      </w:pPr>
      <w:r w:rsidRPr="00F17638">
        <w:t>В результате проведенного анализа установлено, что в 201</w:t>
      </w:r>
      <w:r>
        <w:t>4</w:t>
      </w:r>
      <w:r w:rsidRPr="00F17638">
        <w:t xml:space="preserve"> году потери воды в сетях ХПВ составили </w:t>
      </w:r>
      <w:r>
        <w:rPr>
          <w:color w:val="000000"/>
        </w:rPr>
        <w:t>327</w:t>
      </w:r>
      <w:r w:rsidRPr="00F17638">
        <w:rPr>
          <w:color w:val="000000"/>
        </w:rPr>
        <w:t xml:space="preserve"> </w:t>
      </w:r>
      <w:r w:rsidRPr="00F17638">
        <w:t>тыс. м</w:t>
      </w:r>
      <w:r w:rsidRPr="00F17638">
        <w:rPr>
          <w:vertAlign w:val="superscript"/>
        </w:rPr>
        <w:t>3</w:t>
      </w:r>
      <w:r w:rsidRPr="00F17638">
        <w:t xml:space="preserve"> или </w:t>
      </w:r>
      <w:r>
        <w:rPr>
          <w:color w:val="000000"/>
        </w:rPr>
        <w:t>7,11</w:t>
      </w:r>
      <w:r w:rsidRPr="00F17638">
        <w:rPr>
          <w:color w:val="000000"/>
        </w:rPr>
        <w:t xml:space="preserve"> </w:t>
      </w:r>
      <w:r w:rsidRPr="00F17638">
        <w:t xml:space="preserve">%. </w:t>
      </w:r>
    </w:p>
    <w:p w:rsidR="00037310" w:rsidRPr="00F17638" w:rsidRDefault="00037310" w:rsidP="008D4534">
      <w:pPr>
        <w:autoSpaceDE w:val="0"/>
        <w:autoSpaceDN w:val="0"/>
        <w:adjustRightInd w:val="0"/>
        <w:ind w:firstLine="567"/>
      </w:pPr>
      <w:r w:rsidRPr="00F17638">
        <w:t>В качестве мер, направленных на снижение потерь воды предложены следующие мероприятия:</w:t>
      </w:r>
    </w:p>
    <w:p w:rsidR="00037310" w:rsidRPr="00C06F82" w:rsidRDefault="00037310" w:rsidP="00B961C7">
      <w:pPr>
        <w:numPr>
          <w:ilvl w:val="0"/>
          <w:numId w:val="37"/>
        </w:numPr>
        <w:autoSpaceDE w:val="0"/>
        <w:autoSpaceDN w:val="0"/>
        <w:adjustRightInd w:val="0"/>
      </w:pPr>
      <w:r w:rsidRPr="00C06F82">
        <w:t>Поэтапная реконструкция водопроводных сетей (475,7 км);</w:t>
      </w:r>
    </w:p>
    <w:p w:rsidR="00037310" w:rsidRPr="00C06F82" w:rsidRDefault="00037310" w:rsidP="00B961C7">
      <w:pPr>
        <w:numPr>
          <w:ilvl w:val="0"/>
          <w:numId w:val="37"/>
        </w:numPr>
        <w:autoSpaceDE w:val="0"/>
        <w:autoSpaceDN w:val="0"/>
        <w:adjustRightInd w:val="0"/>
      </w:pPr>
      <w:r w:rsidRPr="00C06F82">
        <w:t>Создание системы диспетчеризации и автоматического управления;</w:t>
      </w:r>
    </w:p>
    <w:p w:rsidR="00037310" w:rsidRDefault="00037310" w:rsidP="00C74CA8">
      <w:pPr>
        <w:pStyle w:val="ListParagraph"/>
        <w:numPr>
          <w:ilvl w:val="0"/>
          <w:numId w:val="42"/>
        </w:numPr>
        <w:autoSpaceDE w:val="0"/>
        <w:autoSpaceDN w:val="0"/>
        <w:adjustRightInd w:val="0"/>
      </w:pPr>
      <w:r w:rsidRPr="00C06F82">
        <w:t>Замена изношенных водоводов (Ø400</w:t>
      </w:r>
      <w:r>
        <w:t xml:space="preserve"> </w:t>
      </w:r>
      <w:r w:rsidRPr="00C06F82">
        <w:t>мм – «Старо-солдатского» и «Энергопоезда»; Ø250</w:t>
      </w:r>
      <w:r>
        <w:t xml:space="preserve"> </w:t>
      </w:r>
      <w:r w:rsidRPr="00C06F82">
        <w:t>мм – «Ерменихинского»), а, также, разводящих уличных сетей с увеличением их пропускной способности и необходимых кольцеваний (20,3 км</w:t>
      </w:r>
      <w:r>
        <w:t>).</w:t>
      </w:r>
    </w:p>
    <w:p w:rsidR="00037310" w:rsidRDefault="00037310" w:rsidP="00C74CA8">
      <w:pPr>
        <w:pStyle w:val="ListParagraph"/>
        <w:numPr>
          <w:ilvl w:val="0"/>
          <w:numId w:val="42"/>
        </w:numPr>
      </w:pPr>
      <w:r>
        <w:t xml:space="preserve">Перекладка водопровода по ул. Щербаковой, Софинского </w:t>
      </w:r>
      <w:r>
        <w:rPr>
          <w:lang w:val="en-US"/>
        </w:rPr>
        <w:t>L</w:t>
      </w:r>
      <w:r w:rsidRPr="00CF7CFC">
        <w:t>=400</w:t>
      </w:r>
      <w:r>
        <w:t>, Ø1300м;</w:t>
      </w:r>
    </w:p>
    <w:p w:rsidR="00037310" w:rsidRDefault="00037310" w:rsidP="00C74CA8">
      <w:pPr>
        <w:pStyle w:val="ListParagraph"/>
        <w:numPr>
          <w:ilvl w:val="0"/>
          <w:numId w:val="42"/>
        </w:numPr>
      </w:pPr>
      <w:r>
        <w:t xml:space="preserve">Реконструкция подкачивающей станции </w:t>
      </w:r>
      <w:r>
        <w:rPr>
          <w:lang w:val="en-US"/>
        </w:rPr>
        <w:t>III</w:t>
      </w:r>
      <w:r>
        <w:t xml:space="preserve"> подъема железнодорожного водоканала;</w:t>
      </w:r>
    </w:p>
    <w:p w:rsidR="00037310" w:rsidRPr="00DE052D" w:rsidRDefault="00037310" w:rsidP="00C74CA8">
      <w:pPr>
        <w:pStyle w:val="ListParagraph"/>
        <w:numPr>
          <w:ilvl w:val="0"/>
          <w:numId w:val="42"/>
        </w:numPr>
      </w:pPr>
      <w:r>
        <w:t xml:space="preserve">Перекладка водопровода в микрорайон «Ветлянка» по пер. Новый, ул. Железнодорожная с Ø200 на Ø400, </w:t>
      </w:r>
      <w:r>
        <w:rPr>
          <w:lang w:val="en-US"/>
        </w:rPr>
        <w:t>L</w:t>
      </w:r>
      <w:r>
        <w:t>=1500м.</w:t>
      </w:r>
    </w:p>
    <w:p w:rsidR="00037310" w:rsidRPr="00F17638" w:rsidRDefault="00037310" w:rsidP="00C06F82">
      <w:pPr>
        <w:autoSpaceDE w:val="0"/>
        <w:autoSpaceDN w:val="0"/>
        <w:adjustRightInd w:val="0"/>
        <w:ind w:firstLine="567"/>
      </w:pPr>
      <w:r w:rsidRPr="00F17638">
        <w:t>2.4.2.4. Выполнение мероприятий, направленных на обеспечение соответствия качества питьевой воды требованиям законодательства Российской Федерации</w:t>
      </w:r>
    </w:p>
    <w:p w:rsidR="00037310" w:rsidRPr="00F17638" w:rsidRDefault="00037310" w:rsidP="008D4534">
      <w:pPr>
        <w:autoSpaceDE w:val="0"/>
        <w:autoSpaceDN w:val="0"/>
        <w:adjustRightInd w:val="0"/>
        <w:ind w:firstLine="567"/>
      </w:pPr>
      <w:r w:rsidRPr="00F17638">
        <w:t xml:space="preserve">Анализ показал, что в настоящее время качество подаваемой абонентам воды </w:t>
      </w:r>
      <w:r>
        <w:t xml:space="preserve">в некоторых населенных пунктах </w:t>
      </w:r>
      <w:r w:rsidRPr="00F17638">
        <w:t xml:space="preserve">соответствует предельно допустимым нормам, </w:t>
      </w:r>
      <w:r>
        <w:t xml:space="preserve">однако </w:t>
      </w:r>
      <w:r w:rsidRPr="00F17638">
        <w:t>для дальнейшего поддержания качества воды необходим</w:t>
      </w:r>
      <w:r>
        <w:t>о</w:t>
      </w:r>
      <w:r w:rsidRPr="00F17638">
        <w:t xml:space="preserve"> выполн</w:t>
      </w:r>
      <w:r>
        <w:t>ение</w:t>
      </w:r>
      <w:r w:rsidRPr="00F17638">
        <w:t xml:space="preserve"> мероприяти</w:t>
      </w:r>
      <w:r>
        <w:t>й</w:t>
      </w:r>
      <w:r w:rsidRPr="00F17638">
        <w:t xml:space="preserve"> по проведению контроля состава подземных вод согласно план-графика.</w:t>
      </w:r>
    </w:p>
    <w:p w:rsidR="00037310" w:rsidRPr="00F17638" w:rsidRDefault="00037310" w:rsidP="008D4534">
      <w:pPr>
        <w:pStyle w:val="Heading3"/>
        <w:spacing w:after="240"/>
      </w:pPr>
      <w:bookmarkStart w:id="61" w:name="_Toc385862052"/>
      <w:bookmarkStart w:id="62" w:name="_Toc392073588"/>
      <w:bookmarkStart w:id="63" w:name="_Toc427759781"/>
      <w:r w:rsidRPr="00F17638">
        <w:t>2.4.3. Сведения о вновь строящихся, реконструируемых и предлагаемых к выводу из эксплуатации объектах системы водоснабжения</w:t>
      </w:r>
      <w:bookmarkEnd w:id="61"/>
      <w:bookmarkEnd w:id="62"/>
      <w:bookmarkEnd w:id="63"/>
    </w:p>
    <w:p w:rsidR="00037310" w:rsidRPr="001069A5" w:rsidRDefault="00037310" w:rsidP="001069A5">
      <w:pPr>
        <w:ind w:firstLine="567"/>
      </w:pPr>
      <w:r w:rsidRPr="001069A5">
        <w:t xml:space="preserve">В связи с обмелением поверхностного источника водоснабжения - реки Хопер и ее загрязнением (качество исходной воды за последнее десятилетие ухудшилось со 2-го класса – «вода умеренно чистая» </w:t>
      </w:r>
      <w:r w:rsidRPr="007E4D86">
        <w:t xml:space="preserve">до 3-го класса – «вода умеренно </w:t>
      </w:r>
      <w:r>
        <w:t>загрязненная»)</w:t>
      </w:r>
      <w:r w:rsidRPr="007E4D86">
        <w:t>.</w:t>
      </w:r>
    </w:p>
    <w:p w:rsidR="00037310" w:rsidRDefault="00037310" w:rsidP="008D4534">
      <w:pPr>
        <w:ind w:firstLine="567"/>
      </w:pPr>
      <w:r>
        <w:t xml:space="preserve">В настоящее время идет строительство подземного водозабора (20 скважин) для нужд водоснабжения города. </w:t>
      </w:r>
    </w:p>
    <w:p w:rsidR="00037310" w:rsidRPr="0084299F" w:rsidRDefault="00037310" w:rsidP="00236AB9">
      <w:pPr>
        <w:ind w:firstLine="567"/>
      </w:pPr>
      <w:r w:rsidRPr="0084299F">
        <w:t xml:space="preserve">В результате того, что 1-ая очередь подземного водозабора (7 скважин) обеспечит потребность города только на 30% , снабжая водой только часть города, населению других микрорайонов города будет подаваться вода из водозабора р. Хопер, то есть будут работать два водозабора, до момента запуска всех 26 скважин. </w:t>
      </w:r>
    </w:p>
    <w:p w:rsidR="00037310" w:rsidRPr="007762C6" w:rsidRDefault="00037310" w:rsidP="00236AB9">
      <w:pPr>
        <w:ind w:firstLine="567"/>
      </w:pPr>
      <w:r w:rsidRPr="0084299F">
        <w:t>Население и все социально значимые потребители воды  от ООО «КПТ» и железнодорожного водозабора будут подключены к подземному водозабору и данные предприятия  в перспективе останутся для обеспечения водой промпредприятий и на собственные технологические нужды.</w:t>
      </w:r>
    </w:p>
    <w:p w:rsidR="00037310" w:rsidRDefault="00037310" w:rsidP="008D4534">
      <w:pPr>
        <w:ind w:firstLine="567"/>
      </w:pPr>
    </w:p>
    <w:p w:rsidR="00037310" w:rsidRPr="008D4534" w:rsidRDefault="00037310" w:rsidP="008D4534">
      <w:pPr>
        <w:pStyle w:val="Heading3"/>
      </w:pPr>
      <w:bookmarkStart w:id="64" w:name="_Toc427759782"/>
      <w:r w:rsidRPr="008D4534">
        <w:t>2.4.</w:t>
      </w:r>
      <w:r>
        <w:t>4</w:t>
      </w:r>
      <w:r w:rsidRPr="008D4534">
        <w:t xml:space="preserve">. Сведения о </w:t>
      </w:r>
      <w:r>
        <w:t>других источниках воды</w:t>
      </w:r>
      <w:bookmarkEnd w:id="64"/>
    </w:p>
    <w:p w:rsidR="00037310" w:rsidRPr="00345BC7" w:rsidRDefault="00037310" w:rsidP="006F2913">
      <w:pPr>
        <w:tabs>
          <w:tab w:val="num" w:pos="0"/>
          <w:tab w:val="left" w:pos="900"/>
        </w:tabs>
        <w:ind w:firstLine="567"/>
      </w:pPr>
      <w:bookmarkStart w:id="65" w:name="_Toc385862053"/>
      <w:bookmarkStart w:id="66" w:name="_Toc392073589"/>
      <w:r w:rsidRPr="00345BC7">
        <w:t xml:space="preserve">В соответствии с федеральной целевой программой «Обеспечение населения России питьевой водой » и областной программой «Обеспечение Саратовской области питьевой водой» с 2001 года  ведутся работы по строительству водозабора подземных вод в г. Балашове.     </w:t>
      </w:r>
    </w:p>
    <w:p w:rsidR="00037310" w:rsidRPr="00345BC7" w:rsidRDefault="00037310" w:rsidP="006F2913">
      <w:pPr>
        <w:tabs>
          <w:tab w:val="num" w:pos="0"/>
          <w:tab w:val="left" w:pos="900"/>
        </w:tabs>
        <w:ind w:firstLine="567"/>
      </w:pPr>
      <w:r w:rsidRPr="00345BC7">
        <w:t xml:space="preserve">Заказчик данного объекта – Комитет капитального строительства Саратовской области. </w:t>
      </w:r>
    </w:p>
    <w:p w:rsidR="00037310" w:rsidRPr="00345BC7" w:rsidRDefault="00037310" w:rsidP="006F2913">
      <w:pPr>
        <w:tabs>
          <w:tab w:val="num" w:pos="0"/>
          <w:tab w:val="left" w:pos="900"/>
        </w:tabs>
        <w:ind w:firstLine="567"/>
      </w:pPr>
      <w:r w:rsidRPr="00345BC7">
        <w:t>Проектировщик – ФГУП «Гипрокоммунводоканал» г. Саратов.</w:t>
      </w:r>
    </w:p>
    <w:p w:rsidR="00037310" w:rsidRPr="00345BC7" w:rsidRDefault="00037310" w:rsidP="006F2913">
      <w:pPr>
        <w:tabs>
          <w:tab w:val="num" w:pos="0"/>
          <w:tab w:val="left" w:pos="900"/>
        </w:tabs>
        <w:ind w:firstLine="567"/>
      </w:pPr>
      <w:r w:rsidRPr="00345BC7">
        <w:t xml:space="preserve">Генподрядчиком </w:t>
      </w:r>
      <w:r>
        <w:t xml:space="preserve">- </w:t>
      </w:r>
      <w:r w:rsidRPr="00345BC7">
        <w:t>ООО «Сарсельводстрой» г. Саратов.</w:t>
      </w:r>
    </w:p>
    <w:p w:rsidR="00037310" w:rsidRPr="00345BC7" w:rsidRDefault="00037310" w:rsidP="006F2913">
      <w:pPr>
        <w:tabs>
          <w:tab w:val="num" w:pos="0"/>
        </w:tabs>
        <w:ind w:firstLine="567"/>
      </w:pPr>
      <w:r w:rsidRPr="00345BC7">
        <w:t>Первоначальным вариантом проекта планировалось пробурить 26 скважин (26000 куб./метров в сутки), что позволило бы полностью закрыть потребность в питьевой воде жителей г. Балашова. Затем проект был изменен</w:t>
      </w:r>
      <w:r>
        <w:t>,</w:t>
      </w:r>
      <w:r w:rsidRPr="00345BC7">
        <w:t xml:space="preserve"> и было пробурено только 20 скважин (20000 куб./метров в сутки).</w:t>
      </w:r>
    </w:p>
    <w:p w:rsidR="00037310" w:rsidRPr="00345BC7" w:rsidRDefault="00037310" w:rsidP="001069A5">
      <w:pPr>
        <w:shd w:val="clear" w:color="auto" w:fill="FFFFFF"/>
        <w:tabs>
          <w:tab w:val="num" w:pos="0"/>
        </w:tabs>
        <w:ind w:firstLine="567"/>
      </w:pPr>
      <w:r w:rsidRPr="00345BC7">
        <w:rPr>
          <w:spacing w:val="-3"/>
        </w:rPr>
        <w:t>В первую очередь строительства входит</w:t>
      </w:r>
      <w:r>
        <w:rPr>
          <w:spacing w:val="-3"/>
        </w:rPr>
        <w:t xml:space="preserve"> площадка № 2, мощностью 18000 к</w:t>
      </w:r>
      <w:r w:rsidRPr="00345BC7">
        <w:rPr>
          <w:spacing w:val="-3"/>
        </w:rPr>
        <w:t xml:space="preserve">уб./метров в </w:t>
      </w:r>
      <w:r w:rsidRPr="00345BC7">
        <w:t>сутк</w:t>
      </w:r>
      <w:r>
        <w:t>и</w:t>
      </w:r>
      <w:r w:rsidRPr="00345BC7">
        <w:t>, которая состоит из следующих сооружений:</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2"/>
        </w:rPr>
        <w:t>насосная станция 2-го подъема с узлом обеззараживания воды</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3"/>
        </w:rPr>
        <w:t xml:space="preserve">резервуары чистой воды </w:t>
      </w:r>
      <w:r w:rsidRPr="00345BC7">
        <w:rPr>
          <w:spacing w:val="-3"/>
          <w:lang w:val="en-US"/>
        </w:rPr>
        <w:t>V</w:t>
      </w:r>
      <w:r w:rsidRPr="00345BC7">
        <w:rPr>
          <w:spacing w:val="-3"/>
        </w:rPr>
        <w:t>= 3900 м</w:t>
      </w:r>
      <w:r w:rsidRPr="00345BC7">
        <w:rPr>
          <w:spacing w:val="-3"/>
          <w:vertAlign w:val="superscript"/>
        </w:rPr>
        <w:t>3</w:t>
      </w:r>
      <w:r w:rsidRPr="00345BC7">
        <w:rPr>
          <w:spacing w:val="-3"/>
        </w:rPr>
        <w:t xml:space="preserve"> – 2 шт.</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2"/>
        </w:rPr>
        <w:t>фильтры поглотители – 2 шт.</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3"/>
        </w:rPr>
        <w:t>контрольно-пропускной пункт</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t>водозаборные</w:t>
      </w:r>
      <w:r w:rsidRPr="00345BC7">
        <w:rPr>
          <w:b/>
          <w:bCs/>
        </w:rPr>
        <w:t xml:space="preserve"> </w:t>
      </w:r>
      <w:r w:rsidRPr="00345BC7">
        <w:t>скважины - 20 шт. из 26 необходимых</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5"/>
        </w:rPr>
        <w:t>наземная насосная станция на скважине -</w:t>
      </w:r>
      <w:r>
        <w:rPr>
          <w:spacing w:val="-5"/>
        </w:rPr>
        <w:t xml:space="preserve"> </w:t>
      </w:r>
      <w:r w:rsidRPr="00345BC7">
        <w:rPr>
          <w:spacing w:val="-5"/>
        </w:rPr>
        <w:t>20 шт.</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2"/>
        </w:rPr>
        <w:t xml:space="preserve">внеплощадочные сети водопровода 5,88 км </w:t>
      </w:r>
      <w:r w:rsidRPr="006D5E33">
        <w:rPr>
          <w:spacing w:val="-2"/>
        </w:rPr>
        <w:t>Ø</w:t>
      </w:r>
      <w:r w:rsidRPr="00345BC7">
        <w:rPr>
          <w:spacing w:val="-2"/>
        </w:rPr>
        <w:t>630 мм, в две нитки</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3"/>
        </w:rPr>
        <w:t xml:space="preserve">сборный водовод от скважин </w:t>
      </w:r>
      <w:r w:rsidRPr="006D5E33">
        <w:rPr>
          <w:spacing w:val="-3"/>
        </w:rPr>
        <w:t>Ø</w:t>
      </w:r>
      <w:r w:rsidRPr="00345BC7">
        <w:rPr>
          <w:spacing w:val="-3"/>
        </w:rPr>
        <w:t>400 мм</w:t>
      </w:r>
    </w:p>
    <w:p w:rsidR="00037310" w:rsidRPr="00345BC7" w:rsidRDefault="00037310" w:rsidP="00C74CA8">
      <w:pPr>
        <w:widowControl w:val="0"/>
        <w:numPr>
          <w:ilvl w:val="0"/>
          <w:numId w:val="43"/>
        </w:numPr>
        <w:shd w:val="clear" w:color="auto" w:fill="FFFFFF"/>
        <w:tabs>
          <w:tab w:val="left" w:pos="426"/>
        </w:tabs>
        <w:autoSpaceDE w:val="0"/>
        <w:autoSpaceDN w:val="0"/>
        <w:adjustRightInd w:val="0"/>
        <w:ind w:left="426" w:firstLine="567"/>
      </w:pPr>
      <w:r w:rsidRPr="00345BC7">
        <w:rPr>
          <w:spacing w:val="-2"/>
        </w:rPr>
        <w:t xml:space="preserve">внутриплощадочные   сети   (водопровод,   канализация,   технологические </w:t>
      </w:r>
      <w:r w:rsidRPr="00345BC7">
        <w:t>трубопроводы)</w:t>
      </w:r>
    </w:p>
    <w:p w:rsidR="00037310" w:rsidRPr="006F2913" w:rsidRDefault="00037310" w:rsidP="00C74CA8">
      <w:pPr>
        <w:pStyle w:val="ListParagraph"/>
        <w:numPr>
          <w:ilvl w:val="0"/>
          <w:numId w:val="43"/>
        </w:numPr>
        <w:shd w:val="clear" w:color="auto" w:fill="FFFFFF"/>
        <w:tabs>
          <w:tab w:val="left" w:pos="426"/>
        </w:tabs>
        <w:ind w:left="426" w:firstLine="567"/>
        <w:rPr>
          <w:spacing w:val="-5"/>
        </w:rPr>
      </w:pPr>
      <w:r w:rsidRPr="006F2913">
        <w:rPr>
          <w:spacing w:val="-5"/>
        </w:rPr>
        <w:t xml:space="preserve">электроснабжение площадки с монтажом </w:t>
      </w:r>
    </w:p>
    <w:p w:rsidR="00037310" w:rsidRPr="00345BC7" w:rsidRDefault="00037310" w:rsidP="00C74CA8">
      <w:pPr>
        <w:numPr>
          <w:ilvl w:val="0"/>
          <w:numId w:val="43"/>
        </w:numPr>
        <w:shd w:val="clear" w:color="auto" w:fill="FFFFFF"/>
        <w:tabs>
          <w:tab w:val="left" w:pos="426"/>
        </w:tabs>
        <w:ind w:left="426" w:firstLine="567"/>
        <w:rPr>
          <w:spacing w:val="-3"/>
        </w:rPr>
      </w:pPr>
      <w:r w:rsidRPr="00345BC7">
        <w:rPr>
          <w:spacing w:val="-5"/>
        </w:rPr>
        <w:t>КТП</w:t>
      </w:r>
    </w:p>
    <w:p w:rsidR="00037310" w:rsidRPr="00345BC7" w:rsidRDefault="00037310" w:rsidP="00C74CA8">
      <w:pPr>
        <w:numPr>
          <w:ilvl w:val="0"/>
          <w:numId w:val="43"/>
        </w:numPr>
        <w:shd w:val="clear" w:color="auto" w:fill="FFFFFF"/>
        <w:tabs>
          <w:tab w:val="left" w:pos="426"/>
        </w:tabs>
        <w:ind w:left="426" w:firstLine="567"/>
        <w:rPr>
          <w:spacing w:val="-3"/>
        </w:rPr>
      </w:pPr>
      <w:r w:rsidRPr="00345BC7">
        <w:rPr>
          <w:spacing w:val="-3"/>
        </w:rPr>
        <w:t>ограждение территории водозабора</w:t>
      </w:r>
    </w:p>
    <w:p w:rsidR="00037310" w:rsidRPr="00345BC7" w:rsidRDefault="00037310" w:rsidP="006F2913">
      <w:pPr>
        <w:tabs>
          <w:tab w:val="num" w:pos="0"/>
        </w:tabs>
        <w:ind w:firstLine="567"/>
      </w:pPr>
      <w:r w:rsidRPr="00345BC7">
        <w:t>В настоящее время рабочих скважин 7 штук. Теоретически 20 скважин смогут обеспечить чистой питьевой водой жителей г. Балашова весной, зимой и осенью. В летний период, в связи с поливом, ее может не хватать. Вследствие этого, в летнее время необходимо будет включать водозабор из р. Хопер, что приведет к смешиванию воды артезианской  с водой из р. Хопер (отпуск воды по данным МУП «Балашовское ЖКХ» в зимний период 18000 кубов в сутки, в летнее время до 24000 кубов в сутки).</w:t>
      </w:r>
    </w:p>
    <w:p w:rsidR="00037310" w:rsidRPr="00345BC7" w:rsidRDefault="00037310" w:rsidP="006F2913">
      <w:pPr>
        <w:shd w:val="clear" w:color="auto" w:fill="FFFFFF"/>
        <w:tabs>
          <w:tab w:val="num" w:pos="0"/>
        </w:tabs>
        <w:ind w:left="10" w:firstLine="567"/>
      </w:pPr>
      <w:r w:rsidRPr="00345BC7">
        <w:rPr>
          <w:lang w:val="en-US"/>
        </w:rPr>
        <w:t>I</w:t>
      </w:r>
      <w:r w:rsidRPr="00345BC7">
        <w:t xml:space="preserve"> пусковой комплекс включает в себя:</w:t>
      </w:r>
    </w:p>
    <w:p w:rsidR="00037310" w:rsidRPr="00345BC7" w:rsidRDefault="00037310" w:rsidP="006F2913">
      <w:pPr>
        <w:shd w:val="clear" w:color="auto" w:fill="FFFFFF"/>
        <w:tabs>
          <w:tab w:val="num" w:pos="0"/>
        </w:tabs>
        <w:ind w:left="10" w:firstLine="567"/>
      </w:pPr>
      <w:r w:rsidRPr="00345BC7">
        <w:t>- насосные станции со скважинами, глубиной 285 метров – 7шт.;</w:t>
      </w:r>
    </w:p>
    <w:p w:rsidR="00037310" w:rsidRPr="00345BC7" w:rsidRDefault="00037310" w:rsidP="006F2913">
      <w:pPr>
        <w:shd w:val="clear" w:color="auto" w:fill="FFFFFF"/>
        <w:tabs>
          <w:tab w:val="num" w:pos="0"/>
        </w:tabs>
        <w:ind w:left="10" w:firstLine="567"/>
      </w:pPr>
      <w:r w:rsidRPr="00345BC7">
        <w:t>- насосную станцию 2-го подъема – 1 шт.;</w:t>
      </w:r>
    </w:p>
    <w:p w:rsidR="00037310" w:rsidRPr="00345BC7" w:rsidRDefault="00037310" w:rsidP="006F2913">
      <w:pPr>
        <w:shd w:val="clear" w:color="auto" w:fill="FFFFFF"/>
        <w:tabs>
          <w:tab w:val="num" w:pos="0"/>
        </w:tabs>
        <w:ind w:left="10" w:firstLine="567"/>
      </w:pPr>
      <w:r w:rsidRPr="00345BC7">
        <w:t>- проходную и бытовыми помещениями – 1 шт.;</w:t>
      </w:r>
    </w:p>
    <w:p w:rsidR="00037310" w:rsidRPr="00345BC7" w:rsidRDefault="00037310" w:rsidP="006F2913">
      <w:pPr>
        <w:shd w:val="clear" w:color="auto" w:fill="FFFFFF"/>
        <w:tabs>
          <w:tab w:val="num" w:pos="0"/>
        </w:tabs>
        <w:ind w:left="10" w:firstLine="567"/>
      </w:pPr>
      <w:r w:rsidRPr="00345BC7">
        <w:t>- резервуар №2 – 1 шт.;</w:t>
      </w:r>
    </w:p>
    <w:p w:rsidR="00037310" w:rsidRPr="00345BC7" w:rsidRDefault="00037310" w:rsidP="006F2913">
      <w:pPr>
        <w:shd w:val="clear" w:color="auto" w:fill="FFFFFF"/>
        <w:tabs>
          <w:tab w:val="num" w:pos="0"/>
        </w:tabs>
        <w:ind w:left="10" w:firstLine="567"/>
      </w:pPr>
      <w:r w:rsidRPr="00345BC7">
        <w:t>- фильтры - поглотители №1 и №2 – по 1 шт.;</w:t>
      </w:r>
    </w:p>
    <w:p w:rsidR="00037310" w:rsidRPr="00345BC7" w:rsidRDefault="00037310" w:rsidP="006F2913">
      <w:pPr>
        <w:shd w:val="clear" w:color="auto" w:fill="FFFFFF"/>
        <w:tabs>
          <w:tab w:val="num" w:pos="0"/>
        </w:tabs>
        <w:ind w:left="10" w:firstLine="567"/>
      </w:pPr>
      <w:r w:rsidRPr="00345BC7">
        <w:t>- внутриплощадочные сети – 1 шт.;</w:t>
      </w:r>
    </w:p>
    <w:p w:rsidR="00037310" w:rsidRPr="00345BC7" w:rsidRDefault="00037310" w:rsidP="006F2913">
      <w:pPr>
        <w:shd w:val="clear" w:color="auto" w:fill="FFFFFF"/>
        <w:tabs>
          <w:tab w:val="num" w:pos="0"/>
        </w:tabs>
        <w:ind w:left="10" w:firstLine="567"/>
      </w:pPr>
      <w:r w:rsidRPr="00345BC7">
        <w:t>- площадки и проезды – 7 шт.;</w:t>
      </w:r>
    </w:p>
    <w:p w:rsidR="00037310" w:rsidRPr="00345BC7" w:rsidRDefault="00037310" w:rsidP="006F2913">
      <w:pPr>
        <w:shd w:val="clear" w:color="auto" w:fill="FFFFFF"/>
        <w:tabs>
          <w:tab w:val="num" w:pos="0"/>
        </w:tabs>
        <w:ind w:left="10" w:firstLine="567"/>
      </w:pPr>
      <w:r w:rsidRPr="00345BC7">
        <w:t>- бетонные ограждения территории и скважин, освещение территории;</w:t>
      </w:r>
    </w:p>
    <w:p w:rsidR="00037310" w:rsidRPr="00345BC7" w:rsidRDefault="00037310" w:rsidP="006F2913">
      <w:pPr>
        <w:shd w:val="clear" w:color="auto" w:fill="FFFFFF"/>
        <w:tabs>
          <w:tab w:val="num" w:pos="0"/>
        </w:tabs>
        <w:ind w:left="10" w:firstLine="567"/>
      </w:pPr>
      <w:r w:rsidRPr="00345BC7">
        <w:t>- наружные сети водоснабжения - Ø 670 ℓ=5880 метров;</w:t>
      </w:r>
    </w:p>
    <w:p w:rsidR="00037310" w:rsidRPr="00345BC7" w:rsidRDefault="00037310" w:rsidP="006F2913">
      <w:pPr>
        <w:shd w:val="clear" w:color="auto" w:fill="FFFFFF"/>
        <w:tabs>
          <w:tab w:val="num" w:pos="0"/>
        </w:tabs>
        <w:ind w:left="10" w:firstLine="567"/>
      </w:pPr>
      <w:r w:rsidRPr="00345BC7">
        <w:t>- сборный водовод – Ø 400 мм. ℓ=3326;</w:t>
      </w:r>
    </w:p>
    <w:p w:rsidR="00037310" w:rsidRPr="00345BC7" w:rsidRDefault="00037310" w:rsidP="006F2913">
      <w:pPr>
        <w:shd w:val="clear" w:color="auto" w:fill="FFFFFF"/>
        <w:tabs>
          <w:tab w:val="num" w:pos="0"/>
        </w:tabs>
        <w:ind w:left="10" w:firstLine="567"/>
      </w:pPr>
      <w:r w:rsidRPr="00345BC7">
        <w:t>- трансформаторные подстанции – 7 шт.;</w:t>
      </w:r>
    </w:p>
    <w:p w:rsidR="00037310" w:rsidRDefault="00037310" w:rsidP="006F2913">
      <w:pPr>
        <w:shd w:val="clear" w:color="auto" w:fill="FFFFFF"/>
        <w:tabs>
          <w:tab w:val="num" w:pos="0"/>
        </w:tabs>
        <w:ind w:left="10" w:firstLine="567"/>
      </w:pPr>
      <w:r w:rsidRPr="00345BC7">
        <w:t>- наружные сети электроснабжения.</w:t>
      </w:r>
    </w:p>
    <w:p w:rsidR="00037310" w:rsidRDefault="00037310" w:rsidP="006F2913">
      <w:pPr>
        <w:shd w:val="clear" w:color="auto" w:fill="FFFFFF"/>
        <w:tabs>
          <w:tab w:val="num" w:pos="0"/>
        </w:tabs>
        <w:ind w:left="10" w:firstLine="567"/>
      </w:pPr>
      <w:r>
        <w:t>Ввод в эксплуатацию</w:t>
      </w:r>
      <w:r w:rsidRPr="00345BC7">
        <w:t xml:space="preserve"> </w:t>
      </w:r>
      <w:r w:rsidRPr="00345BC7">
        <w:rPr>
          <w:lang w:val="en-US"/>
        </w:rPr>
        <w:t>I</w:t>
      </w:r>
      <w:r>
        <w:t xml:space="preserve"> пускового комплекса (</w:t>
      </w:r>
      <w:r w:rsidRPr="00345BC7">
        <w:t>7 скважинами</w:t>
      </w:r>
      <w:r>
        <w:t>)</w:t>
      </w:r>
      <w:r w:rsidRPr="00345BC7">
        <w:t xml:space="preserve"> общей производительностью 7000 куб./метров в сутки, позволит обеспечить питьевой водой из подземного водозабора порядка 30% населения г. Балашова </w:t>
      </w:r>
      <w:r>
        <w:t>– это весь микрорайон «Балтекс».</w:t>
      </w:r>
    </w:p>
    <w:p w:rsidR="00037310" w:rsidRDefault="00037310" w:rsidP="006F2913">
      <w:pPr>
        <w:tabs>
          <w:tab w:val="num" w:pos="0"/>
        </w:tabs>
        <w:ind w:firstLine="567"/>
      </w:pPr>
      <w:r w:rsidRPr="009049C4">
        <w:t xml:space="preserve">После завершения строительства объекты </w:t>
      </w:r>
      <w:r w:rsidRPr="009049C4">
        <w:rPr>
          <w:lang w:val="en-US"/>
        </w:rPr>
        <w:t>I</w:t>
      </w:r>
      <w:r w:rsidRPr="009049C4">
        <w:t xml:space="preserve"> пускового комплекса были переданы в комитет по имуществу Саратовской области. 15.05.2014 года Распоряжением Комитет</w:t>
      </w:r>
      <w:r>
        <w:t>а</w:t>
      </w:r>
      <w:r w:rsidRPr="009049C4">
        <w:t xml:space="preserve"> по управлению имуществом Саратовской области № 448-р, недвижимое имущество объекта капитального строительства «Водозабор подземных вод в г. Балашове Саратовской области» (1 –я очередь строительства), в том числе 1 пусковой комплекс в составе 7 скважин, передано в установленном порядке ГУП Саратовской области «Облводоресурс» и закреп</w:t>
      </w:r>
      <w:r>
        <w:t xml:space="preserve">лено </w:t>
      </w:r>
      <w:r w:rsidRPr="009049C4">
        <w:t>на праве хозяйственного ведения за указанным предприятием. ГУП СО «Облводоресурс» имеет  тариф на питьевую воду в размере 26 руб/м</w:t>
      </w:r>
      <w:r w:rsidRPr="009049C4">
        <w:rPr>
          <w:vertAlign w:val="superscript"/>
        </w:rPr>
        <w:t>3</w:t>
      </w:r>
      <w:r w:rsidRPr="009049C4">
        <w:t xml:space="preserve">. </w:t>
      </w:r>
    </w:p>
    <w:p w:rsidR="00037310" w:rsidRPr="006F2913" w:rsidRDefault="00037310" w:rsidP="006F2913">
      <w:pPr>
        <w:tabs>
          <w:tab w:val="num" w:pos="0"/>
        </w:tabs>
        <w:ind w:firstLine="567"/>
      </w:pPr>
      <w:r w:rsidRPr="006F2913">
        <w:t>С целью получения ГУП СО «Облводоресурс» санэпидзаключения на эксплуатацию подземного водозабора, после проведения работ по прокачке скважин 25.08.14</w:t>
      </w:r>
      <w:r>
        <w:t xml:space="preserve"> </w:t>
      </w:r>
      <w:r w:rsidRPr="006F2913">
        <w:t>г. были отобраны пробы из скважин на соответствие химическим и бактериологическим показателям. Результаты проведённого исследования показывают, что показатели качества воды по основным показателям превышают ПДК, в результате чего пока не выдано положительное санэпидзаключение на использование воды.</w:t>
      </w:r>
    </w:p>
    <w:p w:rsidR="00037310" w:rsidRPr="00F17638" w:rsidRDefault="00037310" w:rsidP="006F2913">
      <w:pPr>
        <w:pStyle w:val="Heading3"/>
        <w:spacing w:after="240"/>
      </w:pPr>
      <w:bookmarkStart w:id="67" w:name="_Toc427759783"/>
      <w:r w:rsidRPr="00F17638">
        <w:t>2.4.</w:t>
      </w:r>
      <w:r>
        <w:t>5</w:t>
      </w:r>
      <w:r w:rsidRPr="00F17638">
        <w:t>.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65"/>
      <w:bookmarkEnd w:id="66"/>
      <w:bookmarkEnd w:id="67"/>
    </w:p>
    <w:p w:rsidR="00037310" w:rsidRPr="00F84418" w:rsidRDefault="00037310" w:rsidP="00F84418">
      <w:pPr>
        <w:ind w:firstLine="567"/>
      </w:pPr>
      <w:bookmarkStart w:id="68" w:name="_Toc385862054"/>
      <w:r w:rsidRPr="00F84418">
        <w:t>На балансе предприятия «Балашовское ЖКХ» находятся 5 насосно-повысительных станций (и 2 – в безвозмездном пользовании с 01.01.2015 г.), установленных с целью обеспечения абонентов, проживающих на верхних этажах многоэтажных домов,  необходимым напором воды (соблюдение норматива согласно пункту 2.26 СНиП  2.04.02 – 84* «Водоснабжение. Наружные сети и сооружения»). Располагаются НПС по следующим адресам: ул. Луначарского,118;  ул. Горохова,19; ул. Менделеева,10; ул. Энтузиастов,20; ул. Молодежная,7.; пер. Грейдерный, 7 «б»; ул. Орджоникидзе,11 «г».</w:t>
      </w:r>
    </w:p>
    <w:p w:rsidR="00037310" w:rsidRPr="00F84418" w:rsidRDefault="00037310" w:rsidP="00F84418">
      <w:pPr>
        <w:ind w:firstLine="567"/>
      </w:pPr>
      <w:r w:rsidRPr="00F84418">
        <w:t>Обслуживают водопроводные сети  четыре бригады линейной службы с численностью работающих согласно штатному расписанию в 29 человек, из них 4 чел. – ИТР, 25 чел. – рабочие. Оснащена каждая бригада автомобильной техникой в количестве двух машин, одна из которых с будкой (вахтовка), другая  -ассенизационная (бочка); а, также, экскаватором, трактором и сварочным генератором. Организована  также круглосуточная дежурная служба, состоящая из 4-х бригад по два человека (плюс один человек запасной) и одного мастера. Оснащена служба дежурной машиной (вахтовкой).</w:t>
      </w:r>
    </w:p>
    <w:p w:rsidR="00037310" w:rsidRPr="00F84418" w:rsidRDefault="00037310" w:rsidP="00F84418">
      <w:pPr>
        <w:ind w:firstLine="567"/>
      </w:pPr>
      <w:r w:rsidRPr="00F84418">
        <w:t>Аварийно - восстановительные работы выполняются с использованием, как покупного материала, так и  деталей собственного изготовления (хомуты, фигурные и скользящие муфты, отводы, тройники, шпильки, болты и прочее), которые выполняет механическая мастерская, оснащенная токарно-винторезными и сверлильными станками.</w:t>
      </w:r>
    </w:p>
    <w:p w:rsidR="00037310" w:rsidRPr="00F84418" w:rsidRDefault="00037310" w:rsidP="00F84418">
      <w:pPr>
        <w:ind w:firstLine="567"/>
      </w:pPr>
      <w:r w:rsidRPr="00F84418">
        <w:t>Оперативный контроль за выполнением производственных заданий  ремонтными бригадами ведет диспетчерская служба в количестве 4-х человек. Связь с подразделениями осуществляется по сотовому телефону.</w:t>
      </w:r>
    </w:p>
    <w:p w:rsidR="00037310" w:rsidRPr="00F17638" w:rsidRDefault="00037310" w:rsidP="008D4534">
      <w:pPr>
        <w:ind w:firstLine="567"/>
      </w:pPr>
      <w:r w:rsidRPr="00F17638">
        <w:t xml:space="preserve">В рамках реализации данной схемы необходимо установить частотные преобразователи, шкафы автоматизации, датчики давления и приборы учета на </w:t>
      </w:r>
      <w:r>
        <w:t>трех</w:t>
      </w:r>
      <w:r w:rsidRPr="00F17638">
        <w:t xml:space="preserve"> повысительных насосных станциях.</w:t>
      </w:r>
    </w:p>
    <w:p w:rsidR="00037310" w:rsidRPr="00F17638" w:rsidRDefault="00037310" w:rsidP="008D4534">
      <w:pPr>
        <w:ind w:firstLine="567"/>
      </w:pPr>
      <w:r w:rsidRPr="00F17638">
        <w:t>Установленные частотные преобразователи снижают потребление электроэнергии до 30%, обеспечивают плавный режим работы электродвигателей насосных агрегатов и исключают гидроудары, одновременно достигнут эффект круглосуточного бесперебойного водоснабжения на верхних этажах жилых домов.</w:t>
      </w:r>
    </w:p>
    <w:p w:rsidR="00037310" w:rsidRPr="00F17638" w:rsidRDefault="00037310" w:rsidP="008D4534">
      <w:pPr>
        <w:ind w:firstLine="567"/>
      </w:pPr>
      <w:r w:rsidRPr="00F17638">
        <w:t>Основной задачей внедрения АСОДУ является:</w:t>
      </w:r>
    </w:p>
    <w:p w:rsidR="00037310" w:rsidRPr="00F17638" w:rsidRDefault="00037310" w:rsidP="00B961C7">
      <w:pPr>
        <w:pStyle w:val="ListParagraph"/>
        <w:numPr>
          <w:ilvl w:val="0"/>
          <w:numId w:val="30"/>
        </w:numPr>
      </w:pPr>
      <w:r w:rsidRPr="00F17638">
        <w:t>Поддержание заданного технологического режима и нормальные условия работы сооружений, установок, основного и вспомогательного оборудования и коммуникаций; контроля состава подземных вод согласно план-графика.</w:t>
      </w:r>
    </w:p>
    <w:p w:rsidR="00037310" w:rsidRPr="00F17638" w:rsidRDefault="00037310" w:rsidP="00B961C7">
      <w:pPr>
        <w:pStyle w:val="ListParagraph"/>
        <w:numPr>
          <w:ilvl w:val="0"/>
          <w:numId w:val="30"/>
        </w:numPr>
      </w:pPr>
      <w:r w:rsidRPr="00F17638">
        <w:t>Сигнализация отклонений и нарушений от заданного технологического режима и нормальных условий работы сооружений, установок, оборудования и коммуникаций.</w:t>
      </w:r>
    </w:p>
    <w:p w:rsidR="00037310" w:rsidRPr="00F17638" w:rsidRDefault="00037310" w:rsidP="00B961C7">
      <w:pPr>
        <w:pStyle w:val="1"/>
        <w:numPr>
          <w:ilvl w:val="0"/>
          <w:numId w:val="30"/>
        </w:numPr>
        <w:spacing w:after="0"/>
        <w:jc w:val="both"/>
        <w:rPr>
          <w:rFonts w:ascii="Times New Roman" w:hAnsi="Times New Roman" w:cs="Times New Roman"/>
          <w:sz w:val="28"/>
          <w:szCs w:val="28"/>
        </w:rPr>
      </w:pPr>
      <w:r w:rsidRPr="00F17638">
        <w:rPr>
          <w:rFonts w:ascii="Times New Roman" w:hAnsi="Times New Roman" w:cs="Times New Roman"/>
          <w:sz w:val="28"/>
          <w:szCs w:val="28"/>
        </w:rPr>
        <w:t>Сигнализация возникновения аварийных ситуаций на контролируемых объектах.</w:t>
      </w:r>
    </w:p>
    <w:p w:rsidR="00037310" w:rsidRPr="00F17638" w:rsidRDefault="00037310" w:rsidP="00B961C7">
      <w:pPr>
        <w:pStyle w:val="1"/>
        <w:numPr>
          <w:ilvl w:val="0"/>
          <w:numId w:val="30"/>
        </w:numPr>
        <w:spacing w:after="0"/>
        <w:jc w:val="both"/>
        <w:rPr>
          <w:rFonts w:ascii="Times New Roman" w:hAnsi="Times New Roman" w:cs="Times New Roman"/>
          <w:color w:val="00000A"/>
          <w:sz w:val="28"/>
          <w:szCs w:val="28"/>
        </w:rPr>
      </w:pPr>
      <w:r w:rsidRPr="00F17638">
        <w:rPr>
          <w:rFonts w:ascii="Times New Roman" w:hAnsi="Times New Roman" w:cs="Times New Roman"/>
          <w:sz w:val="28"/>
          <w:szCs w:val="28"/>
        </w:rPr>
        <w:t>Возможность оперативного устранения отклонений и нарушений от заданных условий.</w:t>
      </w:r>
    </w:p>
    <w:p w:rsidR="00037310" w:rsidRPr="00F17638" w:rsidRDefault="00037310" w:rsidP="008D4534">
      <w:pPr>
        <w:pStyle w:val="Heading3"/>
        <w:spacing w:after="240"/>
      </w:pPr>
      <w:bookmarkStart w:id="69" w:name="_Toc392073590"/>
      <w:bookmarkStart w:id="70" w:name="_Toc427759784"/>
      <w:r w:rsidRPr="00F17638">
        <w:t>2.4.</w:t>
      </w:r>
      <w:r>
        <w:t>6</w:t>
      </w:r>
      <w:r w:rsidRPr="00F17638">
        <w:t>. Сведения об оснащенности зданий, строений, сооружений приборами учета воды и их применении при осуществлении расчетов за потребленную воду</w:t>
      </w:r>
      <w:bookmarkEnd w:id="68"/>
      <w:bookmarkEnd w:id="69"/>
      <w:bookmarkEnd w:id="70"/>
    </w:p>
    <w:p w:rsidR="00037310" w:rsidRPr="00F17638" w:rsidRDefault="00037310" w:rsidP="008D4534">
      <w:pPr>
        <w:autoSpaceDE w:val="0"/>
        <w:autoSpaceDN w:val="0"/>
        <w:adjustRightInd w:val="0"/>
        <w:ind w:firstLine="567"/>
      </w:pPr>
      <w:r w:rsidRPr="00F17638">
        <w:t xml:space="preserve">Результаты анализа ситуации в сфере обеспеченности </w:t>
      </w:r>
      <w:r w:rsidRPr="00350D93">
        <w:t xml:space="preserve">МО </w:t>
      </w:r>
      <w:r>
        <w:t>город Балашов</w:t>
      </w:r>
      <w:r w:rsidRPr="00F17638">
        <w:t xml:space="preserve"> приборами учета приведены в таб. 2.4.5.1.</w:t>
      </w:r>
    </w:p>
    <w:p w:rsidR="00037310" w:rsidRPr="00F17638" w:rsidRDefault="00037310" w:rsidP="008D4534">
      <w:pPr>
        <w:autoSpaceDE w:val="0"/>
        <w:autoSpaceDN w:val="0"/>
        <w:adjustRightInd w:val="0"/>
        <w:ind w:firstLine="567"/>
        <w:jc w:val="right"/>
      </w:pPr>
      <w:r w:rsidRPr="00F17638">
        <w:t xml:space="preserve">Таб. 2.4.5.1. Обеспеченность </w:t>
      </w:r>
      <w:r w:rsidRPr="00F17638">
        <w:br/>
        <w:t>приборами учета</w:t>
      </w:r>
      <w:r>
        <w:t xml:space="preserve"> МУП «БЖКХ»</w:t>
      </w:r>
    </w:p>
    <w:tbl>
      <w:tblPr>
        <w:tblW w:w="0" w:type="auto"/>
        <w:tblInd w:w="2" w:type="dxa"/>
        <w:tblLook w:val="00A0"/>
      </w:tblPr>
      <w:tblGrid>
        <w:gridCol w:w="3663"/>
        <w:gridCol w:w="1484"/>
        <w:gridCol w:w="2668"/>
        <w:gridCol w:w="2356"/>
      </w:tblGrid>
      <w:tr w:rsidR="00037310" w:rsidRPr="00882870">
        <w:trPr>
          <w:trHeight w:val="910"/>
        </w:trPr>
        <w:tc>
          <w:tcPr>
            <w:tcW w:w="0" w:type="auto"/>
            <w:tcBorders>
              <w:top w:val="single" w:sz="4" w:space="0" w:color="auto"/>
              <w:left w:val="single" w:sz="4" w:space="0" w:color="auto"/>
              <w:bottom w:val="single" w:sz="4" w:space="0" w:color="auto"/>
              <w:right w:val="single" w:sz="4" w:space="0" w:color="auto"/>
            </w:tcBorders>
            <w:vAlign w:val="center"/>
          </w:tcPr>
          <w:p w:rsidR="00037310" w:rsidRPr="00F17638" w:rsidRDefault="00037310" w:rsidP="008D4534">
            <w:pPr>
              <w:spacing w:line="240" w:lineRule="auto"/>
              <w:jc w:val="center"/>
              <w:rPr>
                <w:b/>
                <w:bCs/>
                <w:color w:val="000000"/>
              </w:rPr>
            </w:pPr>
            <w:r w:rsidRPr="00F17638">
              <w:rPr>
                <w:b/>
                <w:bCs/>
                <w:color w:val="000000"/>
              </w:rPr>
              <w:t>Наименование населенного пункта</w:t>
            </w:r>
          </w:p>
        </w:tc>
        <w:tc>
          <w:tcPr>
            <w:tcW w:w="0" w:type="auto"/>
            <w:tcBorders>
              <w:top w:val="single" w:sz="4" w:space="0" w:color="auto"/>
              <w:left w:val="nil"/>
              <w:bottom w:val="single" w:sz="4" w:space="0" w:color="auto"/>
              <w:right w:val="single" w:sz="4" w:space="0" w:color="auto"/>
            </w:tcBorders>
            <w:vAlign w:val="center"/>
          </w:tcPr>
          <w:p w:rsidR="00037310" w:rsidRPr="00F17638" w:rsidRDefault="00037310" w:rsidP="008D4534">
            <w:pPr>
              <w:spacing w:line="240" w:lineRule="auto"/>
              <w:jc w:val="center"/>
              <w:rPr>
                <w:b/>
                <w:bCs/>
                <w:color w:val="000000"/>
              </w:rPr>
            </w:pPr>
            <w:r w:rsidRPr="00F17638">
              <w:rPr>
                <w:b/>
                <w:bCs/>
                <w:color w:val="000000"/>
              </w:rPr>
              <w:t>Жилой фонд</w:t>
            </w:r>
          </w:p>
        </w:tc>
        <w:tc>
          <w:tcPr>
            <w:tcW w:w="0" w:type="auto"/>
            <w:tcBorders>
              <w:top w:val="single" w:sz="4" w:space="0" w:color="auto"/>
              <w:left w:val="single" w:sz="4" w:space="0" w:color="auto"/>
              <w:bottom w:val="single" w:sz="4" w:space="0" w:color="auto"/>
              <w:right w:val="single" w:sz="4" w:space="0" w:color="auto"/>
            </w:tcBorders>
            <w:vAlign w:val="center"/>
          </w:tcPr>
          <w:p w:rsidR="00037310" w:rsidRPr="00F17638" w:rsidRDefault="00037310" w:rsidP="008D4534">
            <w:pPr>
              <w:spacing w:line="240" w:lineRule="auto"/>
              <w:jc w:val="center"/>
              <w:rPr>
                <w:b/>
                <w:bCs/>
                <w:color w:val="000000"/>
              </w:rPr>
            </w:pPr>
            <w:r w:rsidRPr="00F17638">
              <w:rPr>
                <w:b/>
                <w:bCs/>
                <w:color w:val="000000"/>
              </w:rPr>
              <w:t>Бюджетные организации</w:t>
            </w:r>
          </w:p>
        </w:tc>
        <w:tc>
          <w:tcPr>
            <w:tcW w:w="0" w:type="auto"/>
            <w:tcBorders>
              <w:top w:val="single" w:sz="4" w:space="0" w:color="auto"/>
              <w:left w:val="single" w:sz="4" w:space="0" w:color="auto"/>
              <w:bottom w:val="single" w:sz="4" w:space="0" w:color="auto"/>
              <w:right w:val="single" w:sz="4" w:space="0" w:color="auto"/>
            </w:tcBorders>
            <w:vAlign w:val="center"/>
          </w:tcPr>
          <w:p w:rsidR="00037310" w:rsidRPr="00F17638" w:rsidRDefault="00037310" w:rsidP="008D4534">
            <w:pPr>
              <w:spacing w:line="240" w:lineRule="auto"/>
              <w:jc w:val="center"/>
              <w:rPr>
                <w:b/>
                <w:bCs/>
                <w:color w:val="000000"/>
              </w:rPr>
            </w:pPr>
            <w:r w:rsidRPr="00F17638">
              <w:rPr>
                <w:b/>
                <w:bCs/>
                <w:color w:val="000000"/>
              </w:rPr>
              <w:t>Прочие потребители</w:t>
            </w:r>
          </w:p>
        </w:tc>
      </w:tr>
      <w:tr w:rsidR="00037310" w:rsidRPr="00882870">
        <w:trPr>
          <w:trHeight w:val="408"/>
        </w:trPr>
        <w:tc>
          <w:tcPr>
            <w:tcW w:w="0" w:type="auto"/>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sidRPr="00350D93">
              <w:rPr>
                <w:color w:val="000000"/>
              </w:rPr>
              <w:t xml:space="preserve">МО </w:t>
            </w:r>
            <w:r>
              <w:rPr>
                <w:color w:val="000000"/>
              </w:rPr>
              <w:t>город Балашов</w:t>
            </w:r>
          </w:p>
        </w:tc>
        <w:tc>
          <w:tcPr>
            <w:tcW w:w="0" w:type="auto"/>
            <w:tcBorders>
              <w:top w:val="single" w:sz="4" w:space="0" w:color="auto"/>
              <w:left w:val="nil"/>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Pr>
                <w:color w:val="000000"/>
              </w:rPr>
              <w:t>51,8</w:t>
            </w:r>
            <w:r w:rsidRPr="00F17638">
              <w:rPr>
                <w:color w:val="000000"/>
              </w:rPr>
              <w:t>%</w:t>
            </w:r>
          </w:p>
        </w:tc>
        <w:tc>
          <w:tcPr>
            <w:tcW w:w="0" w:type="auto"/>
            <w:gridSpan w:val="2"/>
            <w:tcBorders>
              <w:top w:val="nil"/>
              <w:left w:val="single" w:sz="4" w:space="0" w:color="auto"/>
              <w:bottom w:val="single" w:sz="4" w:space="0" w:color="auto"/>
              <w:right w:val="single" w:sz="4" w:space="0" w:color="auto"/>
            </w:tcBorders>
            <w:noWrap/>
            <w:vAlign w:val="center"/>
          </w:tcPr>
          <w:p w:rsidR="00037310" w:rsidRPr="00F17638" w:rsidRDefault="00037310" w:rsidP="008D4534">
            <w:pPr>
              <w:spacing w:line="240" w:lineRule="auto"/>
              <w:jc w:val="center"/>
              <w:rPr>
                <w:color w:val="000000"/>
              </w:rPr>
            </w:pPr>
            <w:r>
              <w:rPr>
                <w:color w:val="000000"/>
              </w:rPr>
              <w:t>72,6 %</w:t>
            </w:r>
          </w:p>
        </w:tc>
      </w:tr>
    </w:tbl>
    <w:p w:rsidR="00037310" w:rsidRPr="00FF228D" w:rsidRDefault="00037310" w:rsidP="008D4534">
      <w:pPr>
        <w:spacing w:before="120"/>
        <w:ind w:firstLine="567"/>
      </w:pPr>
      <w:bookmarkStart w:id="71" w:name="_Toc385862055"/>
      <w:r w:rsidRPr="00FF228D">
        <w:t xml:space="preserve">Коммерческими узлами учета поставки холодного водоснабжения на сегодняшний день охвачено ориентировочно </w:t>
      </w:r>
      <w:r>
        <w:t xml:space="preserve">51,8 </w:t>
      </w:r>
      <w:r w:rsidRPr="00FF228D">
        <w:t xml:space="preserve">% потребителей. До конца текущего года, коммерческими узлами учета планируется оснастить до 60 % потребителей. (Отрабатывается установка приборов учета по УК и ТСЖ их собственными силами, по некоторым потребителям планируется установка нашим предприятием).  </w:t>
      </w:r>
    </w:p>
    <w:p w:rsidR="00037310" w:rsidRPr="00C428F9" w:rsidRDefault="00037310" w:rsidP="00C428F9">
      <w:pPr>
        <w:jc w:val="right"/>
      </w:pPr>
      <w:r w:rsidRPr="00C428F9">
        <w:t xml:space="preserve">Таб. 2.4.5.1. Обеспеченность </w:t>
      </w:r>
      <w:r w:rsidRPr="00C428F9">
        <w:br/>
        <w:t xml:space="preserve">приборами учета </w:t>
      </w:r>
      <w:r>
        <w:t>ООО</w:t>
      </w:r>
      <w:r w:rsidRPr="00C428F9">
        <w:t xml:space="preserve"> «</w:t>
      </w:r>
      <w:r>
        <w:t>Балтекс плюс</w:t>
      </w:r>
      <w:r w:rsidRPr="00C428F9">
        <w:t>»</w:t>
      </w:r>
    </w:p>
    <w:tbl>
      <w:tblPr>
        <w:tblW w:w="0" w:type="auto"/>
        <w:tblInd w:w="2" w:type="dxa"/>
        <w:tblLook w:val="00A0"/>
      </w:tblPr>
      <w:tblGrid>
        <w:gridCol w:w="3663"/>
        <w:gridCol w:w="1484"/>
        <w:gridCol w:w="2668"/>
        <w:gridCol w:w="2356"/>
      </w:tblGrid>
      <w:tr w:rsidR="00037310" w:rsidRPr="00882870">
        <w:trPr>
          <w:trHeight w:val="910"/>
        </w:trPr>
        <w:tc>
          <w:tcPr>
            <w:tcW w:w="0" w:type="auto"/>
            <w:tcBorders>
              <w:top w:val="single" w:sz="4" w:space="0" w:color="auto"/>
              <w:left w:val="single" w:sz="4" w:space="0" w:color="auto"/>
              <w:bottom w:val="single" w:sz="4" w:space="0" w:color="auto"/>
              <w:right w:val="single" w:sz="4" w:space="0" w:color="auto"/>
            </w:tcBorders>
            <w:vAlign w:val="center"/>
          </w:tcPr>
          <w:p w:rsidR="00037310" w:rsidRPr="00882870" w:rsidRDefault="00037310" w:rsidP="00C428F9">
            <w:pPr>
              <w:jc w:val="center"/>
              <w:rPr>
                <w:b/>
                <w:bCs/>
              </w:rPr>
            </w:pPr>
            <w:r w:rsidRPr="00882870">
              <w:rPr>
                <w:b/>
                <w:bCs/>
              </w:rPr>
              <w:t>Наименование населенного пункта</w:t>
            </w:r>
          </w:p>
        </w:tc>
        <w:tc>
          <w:tcPr>
            <w:tcW w:w="0" w:type="auto"/>
            <w:tcBorders>
              <w:top w:val="single" w:sz="4" w:space="0" w:color="auto"/>
              <w:left w:val="nil"/>
              <w:bottom w:val="single" w:sz="4" w:space="0" w:color="auto"/>
              <w:right w:val="single" w:sz="4" w:space="0" w:color="auto"/>
            </w:tcBorders>
            <w:vAlign w:val="center"/>
          </w:tcPr>
          <w:p w:rsidR="00037310" w:rsidRPr="00882870" w:rsidRDefault="00037310" w:rsidP="00C428F9">
            <w:pPr>
              <w:jc w:val="center"/>
              <w:rPr>
                <w:b/>
                <w:bCs/>
              </w:rPr>
            </w:pPr>
            <w:r w:rsidRPr="00882870">
              <w:rPr>
                <w:b/>
                <w:bCs/>
              </w:rPr>
              <w:t>Жилой фонд</w:t>
            </w:r>
          </w:p>
        </w:tc>
        <w:tc>
          <w:tcPr>
            <w:tcW w:w="0" w:type="auto"/>
            <w:tcBorders>
              <w:top w:val="single" w:sz="4" w:space="0" w:color="auto"/>
              <w:left w:val="single" w:sz="4" w:space="0" w:color="auto"/>
              <w:bottom w:val="single" w:sz="4" w:space="0" w:color="auto"/>
              <w:right w:val="single" w:sz="4" w:space="0" w:color="auto"/>
            </w:tcBorders>
            <w:vAlign w:val="center"/>
          </w:tcPr>
          <w:p w:rsidR="00037310" w:rsidRPr="00882870" w:rsidRDefault="00037310" w:rsidP="00C428F9">
            <w:pPr>
              <w:jc w:val="center"/>
              <w:rPr>
                <w:b/>
                <w:bCs/>
              </w:rPr>
            </w:pPr>
            <w:r w:rsidRPr="00882870">
              <w:rPr>
                <w:b/>
                <w:bCs/>
              </w:rPr>
              <w:t>Бюджетные организации</w:t>
            </w:r>
          </w:p>
        </w:tc>
        <w:tc>
          <w:tcPr>
            <w:tcW w:w="0" w:type="auto"/>
            <w:tcBorders>
              <w:top w:val="single" w:sz="4" w:space="0" w:color="auto"/>
              <w:left w:val="single" w:sz="4" w:space="0" w:color="auto"/>
              <w:bottom w:val="single" w:sz="4" w:space="0" w:color="auto"/>
              <w:right w:val="single" w:sz="4" w:space="0" w:color="auto"/>
            </w:tcBorders>
            <w:vAlign w:val="center"/>
          </w:tcPr>
          <w:p w:rsidR="00037310" w:rsidRPr="00882870" w:rsidRDefault="00037310" w:rsidP="00C428F9">
            <w:pPr>
              <w:jc w:val="center"/>
              <w:rPr>
                <w:b/>
                <w:bCs/>
              </w:rPr>
            </w:pPr>
            <w:r w:rsidRPr="00882870">
              <w:rPr>
                <w:b/>
                <w:bCs/>
              </w:rPr>
              <w:t>Прочие потребители</w:t>
            </w:r>
          </w:p>
        </w:tc>
      </w:tr>
      <w:tr w:rsidR="00037310" w:rsidRPr="00882870">
        <w:trPr>
          <w:trHeight w:val="408"/>
        </w:trPr>
        <w:tc>
          <w:tcPr>
            <w:tcW w:w="0" w:type="auto"/>
            <w:tcBorders>
              <w:top w:val="nil"/>
              <w:left w:val="single" w:sz="4" w:space="0" w:color="auto"/>
              <w:bottom w:val="single" w:sz="4" w:space="0" w:color="auto"/>
              <w:right w:val="single" w:sz="4" w:space="0" w:color="auto"/>
            </w:tcBorders>
            <w:noWrap/>
            <w:vAlign w:val="center"/>
          </w:tcPr>
          <w:p w:rsidR="00037310" w:rsidRPr="00882870" w:rsidRDefault="00037310" w:rsidP="00C428F9">
            <w:pPr>
              <w:jc w:val="center"/>
            </w:pPr>
            <w:r w:rsidRPr="00882870">
              <w:t>МО город Балашов</w:t>
            </w:r>
          </w:p>
        </w:tc>
        <w:tc>
          <w:tcPr>
            <w:tcW w:w="0" w:type="auto"/>
            <w:tcBorders>
              <w:top w:val="single" w:sz="4" w:space="0" w:color="auto"/>
              <w:left w:val="nil"/>
              <w:bottom w:val="single" w:sz="4" w:space="0" w:color="auto"/>
              <w:right w:val="single" w:sz="4" w:space="0" w:color="auto"/>
            </w:tcBorders>
            <w:noWrap/>
            <w:vAlign w:val="center"/>
          </w:tcPr>
          <w:p w:rsidR="00037310" w:rsidRPr="00882870" w:rsidRDefault="00037310" w:rsidP="00C428F9">
            <w:pPr>
              <w:jc w:val="center"/>
            </w:pPr>
            <w:r w:rsidRPr="00882870">
              <w:t>-</w:t>
            </w:r>
          </w:p>
        </w:tc>
        <w:tc>
          <w:tcPr>
            <w:tcW w:w="0" w:type="auto"/>
            <w:tcBorders>
              <w:top w:val="nil"/>
              <w:left w:val="single" w:sz="4" w:space="0" w:color="auto"/>
              <w:bottom w:val="single" w:sz="4" w:space="0" w:color="auto"/>
              <w:right w:val="single" w:sz="4" w:space="0" w:color="auto"/>
            </w:tcBorders>
            <w:noWrap/>
            <w:vAlign w:val="center"/>
          </w:tcPr>
          <w:p w:rsidR="00037310" w:rsidRPr="00882870" w:rsidRDefault="00037310" w:rsidP="00C428F9">
            <w:pPr>
              <w:jc w:val="center"/>
            </w:pPr>
            <w:r w:rsidRPr="00882870">
              <w:t>-</w:t>
            </w:r>
          </w:p>
        </w:tc>
        <w:tc>
          <w:tcPr>
            <w:tcW w:w="0" w:type="auto"/>
            <w:tcBorders>
              <w:top w:val="nil"/>
              <w:left w:val="single" w:sz="4" w:space="0" w:color="auto"/>
              <w:bottom w:val="single" w:sz="4" w:space="0" w:color="auto"/>
              <w:right w:val="single" w:sz="4" w:space="0" w:color="auto"/>
            </w:tcBorders>
            <w:vAlign w:val="center"/>
          </w:tcPr>
          <w:p w:rsidR="00037310" w:rsidRPr="00882870" w:rsidRDefault="00037310" w:rsidP="00C428F9">
            <w:pPr>
              <w:jc w:val="center"/>
            </w:pPr>
            <w:r w:rsidRPr="00882870">
              <w:t>100%</w:t>
            </w:r>
          </w:p>
        </w:tc>
      </w:tr>
    </w:tbl>
    <w:p w:rsidR="00037310" w:rsidRPr="00F17638" w:rsidRDefault="00037310" w:rsidP="008D4534">
      <w:pPr>
        <w:ind w:firstLine="567"/>
        <w:rPr>
          <w:color w:val="00000A"/>
        </w:rPr>
      </w:pPr>
      <w:r w:rsidRPr="00F17638">
        <w:t>При отсутствии ПКУ расчеты с населением ведутся по действующим нормативам. Для рационального использования коммунальных ресурсов необходимо проводить работы по установке счетчиков, при этом устанавливать счетчики с импульсным выходом. На перспективу запланировать диспетчеризацию коммерческого учета водопотребления с наложением ее на ежесуточное потребление по насосным станциям, районам,  для своевременного выявления увеличения или снижения потребления, контроля возникновения потерь воды и для установления энергоэффективных режимов ее подачи.</w:t>
      </w:r>
    </w:p>
    <w:p w:rsidR="00037310" w:rsidRPr="00F17638" w:rsidRDefault="00037310" w:rsidP="008D4534">
      <w:pPr>
        <w:pStyle w:val="Heading3"/>
        <w:spacing w:after="240"/>
      </w:pPr>
      <w:bookmarkStart w:id="72" w:name="_Toc392073591"/>
      <w:bookmarkStart w:id="73" w:name="_Toc427759785"/>
      <w:r w:rsidRPr="00F17638">
        <w:t>2.4.</w:t>
      </w:r>
      <w:r>
        <w:t>7</w:t>
      </w:r>
      <w:r w:rsidRPr="00F17638">
        <w:t xml:space="preserve">. Описание вариантов маршрутов прохождения трубопроводов (трасс) по территории </w:t>
      </w:r>
      <w:r w:rsidRPr="00350D93">
        <w:rPr>
          <w:color w:val="000000"/>
        </w:rPr>
        <w:t xml:space="preserve">МО </w:t>
      </w:r>
      <w:r>
        <w:rPr>
          <w:color w:val="000000"/>
        </w:rPr>
        <w:t xml:space="preserve">город Балашов </w:t>
      </w:r>
      <w:r w:rsidRPr="00F17638">
        <w:t>и их обоснование</w:t>
      </w:r>
      <w:bookmarkEnd w:id="71"/>
      <w:bookmarkEnd w:id="72"/>
      <w:bookmarkEnd w:id="73"/>
    </w:p>
    <w:p w:rsidR="00037310" w:rsidRPr="00F17638" w:rsidRDefault="00037310" w:rsidP="008D4534">
      <w:pPr>
        <w:ind w:firstLine="567"/>
      </w:pPr>
      <w:bookmarkStart w:id="74" w:name="_Toc385862056"/>
      <w:r w:rsidRPr="00F17638">
        <w:t xml:space="preserve">Анализ вариантов маршрутов прохождения трубопроводов (трасс) по территории </w:t>
      </w:r>
      <w:r w:rsidRPr="00350D93">
        <w:rPr>
          <w:color w:val="000000"/>
        </w:rPr>
        <w:t xml:space="preserve">МО </w:t>
      </w:r>
      <w:r>
        <w:rPr>
          <w:color w:val="000000"/>
        </w:rPr>
        <w:t xml:space="preserve">город Балашов </w:t>
      </w:r>
      <w:r w:rsidRPr="00F17638">
        <w:t xml:space="preserve">показал, что на перспективу сохраняются существующие </w:t>
      </w:r>
      <w:r>
        <w:t>мар</w:t>
      </w:r>
      <w:r w:rsidRPr="00F17638">
        <w:t xml:space="preserve">шруты прохождения трубопроводов по территории </w:t>
      </w:r>
      <w:r w:rsidRPr="00350D93">
        <w:t xml:space="preserve">МО </w:t>
      </w:r>
      <w:r>
        <w:t xml:space="preserve">город Балашов. </w:t>
      </w:r>
      <w:r w:rsidRPr="00F17638">
        <w:t>Новые трубопроводы прокладываются вдоль проезжих частей автомобильных дорог, для оперативного доступа, в случае возникновения аварийных ситуаций. Варианты прохождения трубопроводов отображены в Приложении 1</w:t>
      </w:r>
      <w:r>
        <w:t xml:space="preserve"> </w:t>
      </w:r>
      <w:r w:rsidRPr="00F17638">
        <w:t xml:space="preserve">к схеме водоснабжения и водоотведения </w:t>
      </w:r>
      <w:r w:rsidRPr="00350D93">
        <w:rPr>
          <w:color w:val="000000"/>
        </w:rPr>
        <w:t xml:space="preserve">МО </w:t>
      </w:r>
      <w:r>
        <w:rPr>
          <w:color w:val="000000"/>
        </w:rPr>
        <w:t>город Балашов</w:t>
      </w:r>
      <w:r w:rsidRPr="00F17638">
        <w:t>.</w:t>
      </w:r>
    </w:p>
    <w:p w:rsidR="00037310" w:rsidRPr="00F17638" w:rsidRDefault="00037310" w:rsidP="008D4534">
      <w:pPr>
        <w:pStyle w:val="14"/>
        <w:spacing w:line="276" w:lineRule="auto"/>
        <w:ind w:right="23" w:firstLine="567"/>
        <w:rPr>
          <w:color w:val="00000A"/>
          <w:sz w:val="28"/>
          <w:szCs w:val="28"/>
        </w:rPr>
      </w:pPr>
      <w:r w:rsidRPr="00F17638">
        <w:rPr>
          <w:sz w:val="28"/>
          <w:szCs w:val="28"/>
        </w:rPr>
        <w:t>Точная трассировка сетей будет проводиться на стадии разработки проектов планировки участков застройки с учетом вертикальной планировки территории и гидравлических режимов сети.</w:t>
      </w:r>
    </w:p>
    <w:p w:rsidR="00037310" w:rsidRPr="00F17638" w:rsidRDefault="00037310" w:rsidP="008D4534">
      <w:pPr>
        <w:pStyle w:val="Heading3"/>
        <w:spacing w:after="240"/>
      </w:pPr>
      <w:bookmarkStart w:id="75" w:name="_Toc392073592"/>
      <w:bookmarkStart w:id="76" w:name="_Toc427759786"/>
      <w:r w:rsidRPr="00F17638">
        <w:t>2.4.</w:t>
      </w:r>
      <w:r>
        <w:t>8</w:t>
      </w:r>
      <w:r w:rsidRPr="00F17638">
        <w:t>. Рекомендации о месте размещения насосных станций, резервуаров, водонапорных башен</w:t>
      </w:r>
      <w:bookmarkEnd w:id="74"/>
      <w:bookmarkEnd w:id="75"/>
      <w:bookmarkEnd w:id="76"/>
    </w:p>
    <w:p w:rsidR="00037310" w:rsidRPr="00F17638" w:rsidRDefault="00037310" w:rsidP="008D4534">
      <w:pPr>
        <w:ind w:firstLine="567"/>
        <w:rPr>
          <w:color w:val="00000A"/>
        </w:rPr>
      </w:pPr>
      <w:r w:rsidRPr="00F17638">
        <w:t xml:space="preserve">Проведенный анализ показал, что в </w:t>
      </w:r>
      <w:r w:rsidRPr="00EA0BFB">
        <w:t xml:space="preserve">МО </w:t>
      </w:r>
      <w:r>
        <w:t>город Балашов</w:t>
      </w:r>
      <w:r w:rsidRPr="00F17638">
        <w:t xml:space="preserve"> необходимо</w:t>
      </w:r>
      <w:r>
        <w:t>сть</w:t>
      </w:r>
      <w:r w:rsidRPr="00F17638">
        <w:t xml:space="preserve"> строительств</w:t>
      </w:r>
      <w:r>
        <w:t>а</w:t>
      </w:r>
      <w:r w:rsidRPr="00F17638">
        <w:t xml:space="preserve"> резервуаров чистой воды для пожарных и поливочных нужд на территории муниципального образования</w:t>
      </w:r>
      <w:r>
        <w:t xml:space="preserve"> отсутствует</w:t>
      </w:r>
      <w:r w:rsidRPr="00F17638">
        <w:t>.</w:t>
      </w:r>
    </w:p>
    <w:p w:rsidR="00037310" w:rsidRPr="00F17638" w:rsidRDefault="00037310" w:rsidP="008D4534">
      <w:pPr>
        <w:pStyle w:val="Heading3"/>
        <w:spacing w:after="240"/>
      </w:pPr>
      <w:bookmarkStart w:id="77" w:name="_Toc385862057"/>
      <w:bookmarkStart w:id="78" w:name="_Toc392073593"/>
      <w:bookmarkStart w:id="79" w:name="_Toc427759787"/>
      <w:r w:rsidRPr="00F17638">
        <w:t>2.4.</w:t>
      </w:r>
      <w:r>
        <w:t>9</w:t>
      </w:r>
      <w:r w:rsidRPr="00F17638">
        <w:t>. Границы планируемых зон размещения объектов централизованных систем горячего водоснабжения, холодного водоснабжения</w:t>
      </w:r>
      <w:bookmarkEnd w:id="77"/>
      <w:bookmarkEnd w:id="78"/>
      <w:bookmarkEnd w:id="79"/>
    </w:p>
    <w:p w:rsidR="00037310" w:rsidRPr="0085194B" w:rsidRDefault="00037310" w:rsidP="0085194B">
      <w:pPr>
        <w:ind w:firstLine="567"/>
      </w:pPr>
      <w:bookmarkStart w:id="80" w:name="_Toc385862058"/>
      <w:bookmarkStart w:id="81" w:name="_Toc392073594"/>
      <w:r w:rsidRPr="0085194B">
        <w:t>Водоохранная зона отображена в соответствии с положениями Водного кодекса РФ (от 03.06.06г. № 74-ФЗ и с изменениями № 118</w:t>
      </w:r>
      <w:r w:rsidRPr="0085194B">
        <w:noBreakHyphen/>
        <w:t>ФЗ от 14.07.2008 г.). На территории муниципального образования г. Балашов ширина водоохраной зоны р. Хопёр составляет 200</w:t>
      </w:r>
      <w:r>
        <w:t xml:space="preserve"> </w:t>
      </w:r>
      <w:r w:rsidRPr="0085194B">
        <w:t>м, прибрежной защитной полосы – 50</w:t>
      </w:r>
      <w:r>
        <w:t xml:space="preserve"> </w:t>
      </w:r>
      <w:r w:rsidRPr="0085194B">
        <w:t xml:space="preserve">м.  </w:t>
      </w:r>
    </w:p>
    <w:p w:rsidR="00037310" w:rsidRPr="0085194B" w:rsidRDefault="00037310" w:rsidP="0085194B">
      <w:pPr>
        <w:ind w:firstLine="567"/>
      </w:pPr>
      <w:r w:rsidRPr="0085194B">
        <w:t>Границы I пояса зоны санитарной охраны:</w:t>
      </w:r>
    </w:p>
    <w:p w:rsidR="00037310" w:rsidRPr="0085194B" w:rsidRDefault="00037310" w:rsidP="0085194B">
      <w:pPr>
        <w:ind w:firstLine="567"/>
      </w:pPr>
      <w:r w:rsidRPr="0085194B">
        <w:t>- вверх по течению –  не менее 200</w:t>
      </w:r>
      <w:r>
        <w:t xml:space="preserve"> </w:t>
      </w:r>
      <w:r w:rsidRPr="0085194B">
        <w:t>м от водозабора;</w:t>
      </w:r>
    </w:p>
    <w:p w:rsidR="00037310" w:rsidRPr="0085194B" w:rsidRDefault="00037310" w:rsidP="0085194B">
      <w:pPr>
        <w:ind w:firstLine="567"/>
      </w:pPr>
      <w:r w:rsidRPr="0085194B">
        <w:t>- вниз по течению   –  не менее 100</w:t>
      </w:r>
      <w:r>
        <w:t xml:space="preserve"> </w:t>
      </w:r>
      <w:r w:rsidRPr="0085194B">
        <w:t>м от водозабора;</w:t>
      </w:r>
    </w:p>
    <w:p w:rsidR="00037310" w:rsidRPr="0085194B" w:rsidRDefault="00037310" w:rsidP="0085194B">
      <w:pPr>
        <w:ind w:firstLine="567"/>
      </w:pPr>
      <w:r w:rsidRPr="0085194B">
        <w:t>- боковая (по прилегающему левому берегу) в виде полосы шириной не менее 100</w:t>
      </w:r>
      <w:r>
        <w:t xml:space="preserve"> </w:t>
      </w:r>
      <w:r w:rsidRPr="0085194B">
        <w:t>м  от линии уреза воды летне-осенней межени с охватом существующей площадки водозабора;</w:t>
      </w:r>
    </w:p>
    <w:p w:rsidR="00037310" w:rsidRPr="0085194B" w:rsidRDefault="00037310" w:rsidP="0085194B">
      <w:pPr>
        <w:ind w:firstLine="567"/>
      </w:pPr>
      <w:r w:rsidRPr="0085194B">
        <w:t>- боковая (по противоположному правому берегу) вся акватория и противоположный берег шириной 50</w:t>
      </w:r>
      <w:r>
        <w:t xml:space="preserve"> </w:t>
      </w:r>
      <w:r w:rsidRPr="0085194B">
        <w:t>м от линии уреза воды при летне-осенней межени. Протяженность границы I пояса по суше составляет 900</w:t>
      </w:r>
      <w:r>
        <w:t xml:space="preserve"> </w:t>
      </w:r>
      <w:r w:rsidRPr="0085194B">
        <w:t>м, по водному зеркалу – 170</w:t>
      </w:r>
      <w:r>
        <w:t xml:space="preserve"> </w:t>
      </w:r>
      <w:r w:rsidRPr="0085194B">
        <w:t>м.</w:t>
      </w:r>
    </w:p>
    <w:p w:rsidR="00037310" w:rsidRPr="0085194B" w:rsidRDefault="00037310" w:rsidP="0085194B">
      <w:pPr>
        <w:ind w:firstLine="567"/>
      </w:pPr>
      <w:r w:rsidRPr="0085194B">
        <w:t>Границы II пояса зоны санитарной охраны:</w:t>
      </w:r>
    </w:p>
    <w:p w:rsidR="00037310" w:rsidRPr="0085194B" w:rsidRDefault="00037310" w:rsidP="0085194B">
      <w:pPr>
        <w:ind w:firstLine="567"/>
      </w:pPr>
      <w:r w:rsidRPr="0085194B">
        <w:t>- вверх по течению – 23,3</w:t>
      </w:r>
      <w:r>
        <w:t xml:space="preserve"> </w:t>
      </w:r>
      <w:r w:rsidRPr="0085194B">
        <w:t>км;</w:t>
      </w:r>
    </w:p>
    <w:p w:rsidR="00037310" w:rsidRPr="0085194B" w:rsidRDefault="00037310" w:rsidP="0085194B">
      <w:pPr>
        <w:ind w:firstLine="567"/>
      </w:pPr>
      <w:r w:rsidRPr="0085194B">
        <w:t>- вниз по течению   – 250</w:t>
      </w:r>
      <w:r>
        <w:t xml:space="preserve"> </w:t>
      </w:r>
      <w:r w:rsidRPr="0085194B">
        <w:t>м;</w:t>
      </w:r>
    </w:p>
    <w:p w:rsidR="00037310" w:rsidRPr="0085194B" w:rsidRDefault="00037310" w:rsidP="0085194B">
      <w:pPr>
        <w:ind w:firstLine="567"/>
      </w:pPr>
      <w:r w:rsidRPr="0085194B">
        <w:t>- боковая (западная) граница по правобережью р. Хопер находится на расстоянии 500</w:t>
      </w:r>
      <w:r>
        <w:t xml:space="preserve"> </w:t>
      </w:r>
      <w:r w:rsidRPr="0085194B">
        <w:t>м от уреза воды в сторону берега с охватом территории лесных массивов Балашовского мехлесхоза (протяженность границы 25</w:t>
      </w:r>
      <w:r>
        <w:t xml:space="preserve"> </w:t>
      </w:r>
      <w:r w:rsidRPr="0085194B">
        <w:t>км);</w:t>
      </w:r>
    </w:p>
    <w:p w:rsidR="00037310" w:rsidRPr="0085194B" w:rsidRDefault="00037310" w:rsidP="0085194B">
      <w:pPr>
        <w:ind w:firstLine="567"/>
      </w:pPr>
      <w:r w:rsidRPr="0085194B">
        <w:t>- боковая  (восточная) граница по левобережью р. Хопер и ее притока р. Мелик на протяжении 23</w:t>
      </w:r>
      <w:r>
        <w:t xml:space="preserve"> </w:t>
      </w:r>
      <w:r w:rsidRPr="0085194B">
        <w:t>км устанавливается с учетом охвата населенных пунктов, расположенных по берегам р. Хопер и притока (протяженность границы 25</w:t>
      </w:r>
      <w:r>
        <w:t xml:space="preserve"> </w:t>
      </w:r>
      <w:r w:rsidRPr="0085194B">
        <w:t>км).</w:t>
      </w:r>
    </w:p>
    <w:p w:rsidR="00037310" w:rsidRPr="0085194B" w:rsidRDefault="00037310" w:rsidP="0085194B">
      <w:pPr>
        <w:ind w:firstLine="567"/>
      </w:pPr>
      <w:r w:rsidRPr="0085194B">
        <w:t>Границы III пояса зоны санитарной охраны:</w:t>
      </w:r>
    </w:p>
    <w:p w:rsidR="00037310" w:rsidRPr="0085194B" w:rsidRDefault="00037310" w:rsidP="0085194B">
      <w:pPr>
        <w:ind w:firstLine="567"/>
      </w:pPr>
      <w:r w:rsidRPr="0085194B">
        <w:t>- верхняя и нижняя границы установлены по линиям границ II пояса зоны санитарной охраны (протяженность верхней границы 28</w:t>
      </w:r>
      <w:r>
        <w:t xml:space="preserve"> </w:t>
      </w:r>
      <w:r w:rsidRPr="0085194B">
        <w:t>км, нижней – 8</w:t>
      </w:r>
      <w:r>
        <w:t xml:space="preserve"> </w:t>
      </w:r>
      <w:r w:rsidRPr="0085194B">
        <w:t>км);</w:t>
      </w:r>
    </w:p>
    <w:p w:rsidR="00037310" w:rsidRPr="0085194B" w:rsidRDefault="00037310" w:rsidP="0085194B">
      <w:pPr>
        <w:ind w:firstLine="567"/>
      </w:pPr>
      <w:r w:rsidRPr="0085194B">
        <w:t>- боковая (западная) граница по правобережью р. Хопер с охватом 3-5 километровой полосы по берегу реки Хопер (протяженность границы 18</w:t>
      </w:r>
      <w:r>
        <w:t xml:space="preserve"> </w:t>
      </w:r>
      <w:r w:rsidRPr="0085194B">
        <w:t>км);</w:t>
      </w:r>
    </w:p>
    <w:p w:rsidR="00037310" w:rsidRPr="0085194B" w:rsidRDefault="00037310" w:rsidP="0085194B">
      <w:pPr>
        <w:ind w:firstLine="567"/>
      </w:pPr>
      <w:r w:rsidRPr="0085194B">
        <w:t>- боковая  (восточная) граница по левобережью р. Хопер с охватом 3-5 километровой полосы по берегу р. Хопер  и берегам р. Мелик (протяженность границы 19</w:t>
      </w:r>
      <w:r>
        <w:t xml:space="preserve"> </w:t>
      </w:r>
      <w:r w:rsidRPr="0085194B">
        <w:t>км).</w:t>
      </w:r>
    </w:p>
    <w:p w:rsidR="00037310" w:rsidRPr="0085194B" w:rsidRDefault="00037310" w:rsidP="0085194B">
      <w:pPr>
        <w:ind w:firstLine="567"/>
      </w:pPr>
      <w:r w:rsidRPr="0085194B">
        <w:t xml:space="preserve">В границах водоохранных зон запрещается использование сточных вод для удобрения почв,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осуществление авиационных мер по борьбе с вредителями и болезнями растений, движение и стоянка транспортных средств в необорудованных местах. В границах прибрежных защитных полос дополнительно запрещается: распашка земель, размещение отвалов, размываемых грунтом, выпас сельскохозяйственных животных и организация для них летних лагерей и ванн. </w:t>
      </w:r>
    </w:p>
    <w:p w:rsidR="00037310" w:rsidRPr="0085194B" w:rsidRDefault="00037310" w:rsidP="0085194B">
      <w:pPr>
        <w:ind w:firstLine="567"/>
      </w:pPr>
      <w:r w:rsidRPr="0085194B">
        <w:t>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037310" w:rsidRPr="0085194B" w:rsidRDefault="00037310" w:rsidP="0085194B">
      <w:pPr>
        <w:ind w:firstLine="567"/>
      </w:pPr>
      <w:r w:rsidRPr="0085194B">
        <w:t>Полоса земли вдоль береговой полосы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w:t>
      </w:r>
      <w:r>
        <w:t xml:space="preserve"> </w:t>
      </w:r>
      <w:r w:rsidRPr="0085194B">
        <w:t xml:space="preserve">м.  </w:t>
      </w:r>
    </w:p>
    <w:p w:rsidR="00037310" w:rsidRPr="0085194B" w:rsidRDefault="00037310" w:rsidP="0085194B">
      <w:pPr>
        <w:ind w:firstLine="567"/>
      </w:pPr>
      <w:r w:rsidRPr="0085194B">
        <w:tab/>
        <w:t>Унифицированный комплексный индекс загрязнения воды (УКИЗВ) за 2011 год в створе 1 км выше города Балашова составляет 1,43, что соответствует «3»  классу качества воды -  вода «умеренно-загрязненная».</w:t>
      </w:r>
    </w:p>
    <w:p w:rsidR="00037310" w:rsidRDefault="00037310">
      <w:pPr>
        <w:spacing w:after="200"/>
        <w:jc w:val="left"/>
      </w:pPr>
      <w:r>
        <w:br w:type="page"/>
      </w:r>
    </w:p>
    <w:p w:rsidR="00037310" w:rsidRPr="00680B5F" w:rsidRDefault="00037310" w:rsidP="00680B5F">
      <w:pPr>
        <w:spacing w:before="120" w:after="120"/>
        <w:jc w:val="right"/>
      </w:pPr>
      <w:r w:rsidRPr="00680B5F">
        <w:t>Таб. 2.4.9.1. Среднегодовые показатели качества исходной воды</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8"/>
        <w:gridCol w:w="3230"/>
        <w:gridCol w:w="1341"/>
        <w:gridCol w:w="1679"/>
        <w:gridCol w:w="1679"/>
        <w:gridCol w:w="1679"/>
      </w:tblGrid>
      <w:tr w:rsidR="00037310" w:rsidRPr="00882870">
        <w:trPr>
          <w:tblHeader/>
        </w:trPr>
        <w:tc>
          <w:tcPr>
            <w:tcW w:w="496" w:type="dxa"/>
            <w:vAlign w:val="center"/>
          </w:tcPr>
          <w:p w:rsidR="00037310" w:rsidRPr="00882870" w:rsidRDefault="00037310" w:rsidP="00044E07">
            <w:pPr>
              <w:autoSpaceDE w:val="0"/>
              <w:spacing w:before="60" w:after="60" w:line="288" w:lineRule="auto"/>
              <w:jc w:val="center"/>
              <w:rPr>
                <w:b/>
                <w:bCs/>
              </w:rPr>
            </w:pPr>
            <w:r w:rsidRPr="00882870">
              <w:rPr>
                <w:b/>
                <w:bCs/>
              </w:rPr>
              <w:t>№</w:t>
            </w:r>
          </w:p>
        </w:tc>
        <w:tc>
          <w:tcPr>
            <w:tcW w:w="3230" w:type="dxa"/>
            <w:vAlign w:val="center"/>
          </w:tcPr>
          <w:p w:rsidR="00037310" w:rsidRPr="00882870" w:rsidRDefault="00037310" w:rsidP="00044E07">
            <w:pPr>
              <w:autoSpaceDE w:val="0"/>
              <w:spacing w:before="60" w:after="60" w:line="288" w:lineRule="auto"/>
              <w:jc w:val="center"/>
              <w:rPr>
                <w:b/>
                <w:bCs/>
              </w:rPr>
            </w:pPr>
            <w:r w:rsidRPr="00882870">
              <w:rPr>
                <w:b/>
                <w:bCs/>
              </w:rPr>
              <w:t>Показатели</w:t>
            </w:r>
          </w:p>
        </w:tc>
        <w:tc>
          <w:tcPr>
            <w:tcW w:w="1341" w:type="dxa"/>
            <w:vAlign w:val="center"/>
          </w:tcPr>
          <w:p w:rsidR="00037310" w:rsidRPr="00882870" w:rsidRDefault="00037310" w:rsidP="00044E07">
            <w:pPr>
              <w:autoSpaceDE w:val="0"/>
              <w:spacing w:before="60" w:after="60" w:line="288" w:lineRule="auto"/>
              <w:jc w:val="center"/>
              <w:rPr>
                <w:b/>
                <w:bCs/>
              </w:rPr>
            </w:pPr>
            <w:r w:rsidRPr="00882870">
              <w:rPr>
                <w:b/>
                <w:bCs/>
              </w:rPr>
              <w:t>Ед. изм.</w:t>
            </w:r>
          </w:p>
        </w:tc>
        <w:tc>
          <w:tcPr>
            <w:tcW w:w="1679" w:type="dxa"/>
            <w:vAlign w:val="center"/>
          </w:tcPr>
          <w:p w:rsidR="00037310" w:rsidRPr="00882870" w:rsidRDefault="00037310" w:rsidP="00044E07">
            <w:pPr>
              <w:autoSpaceDE w:val="0"/>
              <w:spacing w:before="60" w:after="60" w:line="288" w:lineRule="auto"/>
              <w:jc w:val="center"/>
              <w:rPr>
                <w:b/>
                <w:bCs/>
              </w:rPr>
            </w:pPr>
            <w:r w:rsidRPr="00882870">
              <w:rPr>
                <w:b/>
                <w:bCs/>
              </w:rPr>
              <w:t>2012 год</w:t>
            </w:r>
          </w:p>
        </w:tc>
        <w:tc>
          <w:tcPr>
            <w:tcW w:w="1679" w:type="dxa"/>
            <w:vAlign w:val="center"/>
          </w:tcPr>
          <w:p w:rsidR="00037310" w:rsidRPr="00882870" w:rsidRDefault="00037310" w:rsidP="00044E07">
            <w:pPr>
              <w:autoSpaceDE w:val="0"/>
              <w:spacing w:before="60" w:after="60" w:line="288" w:lineRule="auto"/>
              <w:jc w:val="center"/>
              <w:rPr>
                <w:b/>
                <w:bCs/>
              </w:rPr>
            </w:pPr>
            <w:r w:rsidRPr="00882870">
              <w:rPr>
                <w:b/>
                <w:bCs/>
              </w:rPr>
              <w:t>2013 год</w:t>
            </w:r>
          </w:p>
        </w:tc>
        <w:tc>
          <w:tcPr>
            <w:tcW w:w="1679" w:type="dxa"/>
            <w:vAlign w:val="center"/>
          </w:tcPr>
          <w:p w:rsidR="00037310" w:rsidRPr="00882870" w:rsidRDefault="00037310" w:rsidP="00044E07">
            <w:pPr>
              <w:autoSpaceDE w:val="0"/>
              <w:spacing w:before="60" w:after="60" w:line="288" w:lineRule="auto"/>
              <w:jc w:val="center"/>
              <w:rPr>
                <w:b/>
                <w:bCs/>
              </w:rPr>
            </w:pPr>
            <w:r w:rsidRPr="00882870">
              <w:rPr>
                <w:b/>
                <w:bCs/>
              </w:rPr>
              <w:t>2014 год</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w:t>
            </w:r>
          </w:p>
        </w:tc>
        <w:tc>
          <w:tcPr>
            <w:tcW w:w="3230" w:type="dxa"/>
            <w:vAlign w:val="center"/>
          </w:tcPr>
          <w:p w:rsidR="00037310" w:rsidRPr="00882870" w:rsidRDefault="00037310" w:rsidP="00044E07">
            <w:pPr>
              <w:autoSpaceDE w:val="0"/>
              <w:spacing w:before="60" w:after="60" w:line="288" w:lineRule="auto"/>
              <w:jc w:val="center"/>
            </w:pPr>
            <w:r w:rsidRPr="00882870">
              <w:t>Мутность</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6,8</w:t>
            </w:r>
          </w:p>
        </w:tc>
        <w:tc>
          <w:tcPr>
            <w:tcW w:w="1679" w:type="dxa"/>
            <w:vAlign w:val="center"/>
          </w:tcPr>
          <w:p w:rsidR="00037310" w:rsidRPr="00882870" w:rsidRDefault="00037310" w:rsidP="00044E07">
            <w:pPr>
              <w:autoSpaceDE w:val="0"/>
              <w:spacing w:before="60" w:after="60" w:line="288" w:lineRule="auto"/>
              <w:jc w:val="center"/>
            </w:pPr>
            <w:r w:rsidRPr="00882870">
              <w:t>4,8</w:t>
            </w:r>
          </w:p>
        </w:tc>
        <w:tc>
          <w:tcPr>
            <w:tcW w:w="1679" w:type="dxa"/>
            <w:vAlign w:val="center"/>
          </w:tcPr>
          <w:p w:rsidR="00037310" w:rsidRPr="00882870" w:rsidRDefault="00037310" w:rsidP="00044E07">
            <w:pPr>
              <w:autoSpaceDE w:val="0"/>
              <w:spacing w:before="60" w:after="60" w:line="288" w:lineRule="auto"/>
              <w:jc w:val="center"/>
            </w:pPr>
            <w:r w:rsidRPr="00882870">
              <w:t>3,7</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w:t>
            </w:r>
          </w:p>
        </w:tc>
        <w:tc>
          <w:tcPr>
            <w:tcW w:w="3230" w:type="dxa"/>
            <w:vAlign w:val="center"/>
          </w:tcPr>
          <w:p w:rsidR="00037310" w:rsidRPr="00882870" w:rsidRDefault="00037310" w:rsidP="00044E07">
            <w:pPr>
              <w:autoSpaceDE w:val="0"/>
              <w:spacing w:before="60" w:after="60" w:line="288" w:lineRule="auto"/>
              <w:jc w:val="center"/>
            </w:pPr>
            <w:r w:rsidRPr="00882870">
              <w:t>Цветность</w:t>
            </w:r>
          </w:p>
        </w:tc>
        <w:tc>
          <w:tcPr>
            <w:tcW w:w="1341" w:type="dxa"/>
            <w:vAlign w:val="center"/>
          </w:tcPr>
          <w:p w:rsidR="00037310" w:rsidRPr="00882870" w:rsidRDefault="00037310" w:rsidP="00044E07">
            <w:pPr>
              <w:autoSpaceDE w:val="0"/>
              <w:spacing w:before="60" w:after="60" w:line="288" w:lineRule="auto"/>
              <w:jc w:val="center"/>
            </w:pPr>
            <w:r w:rsidRPr="00882870">
              <w:t>градус</w:t>
            </w:r>
          </w:p>
        </w:tc>
        <w:tc>
          <w:tcPr>
            <w:tcW w:w="1679" w:type="dxa"/>
            <w:vAlign w:val="center"/>
          </w:tcPr>
          <w:p w:rsidR="00037310" w:rsidRPr="00882870" w:rsidRDefault="00037310" w:rsidP="00044E07">
            <w:pPr>
              <w:autoSpaceDE w:val="0"/>
              <w:spacing w:before="60" w:after="60" w:line="288" w:lineRule="auto"/>
              <w:jc w:val="center"/>
            </w:pPr>
            <w:r w:rsidRPr="00882870">
              <w:t>12,4</w:t>
            </w:r>
          </w:p>
        </w:tc>
        <w:tc>
          <w:tcPr>
            <w:tcW w:w="1679" w:type="dxa"/>
            <w:vAlign w:val="center"/>
          </w:tcPr>
          <w:p w:rsidR="00037310" w:rsidRPr="00882870" w:rsidRDefault="00037310" w:rsidP="00044E07">
            <w:pPr>
              <w:autoSpaceDE w:val="0"/>
              <w:spacing w:before="60" w:after="60" w:line="288" w:lineRule="auto"/>
              <w:jc w:val="center"/>
            </w:pPr>
            <w:r w:rsidRPr="00882870">
              <w:t>13,7</w:t>
            </w:r>
          </w:p>
        </w:tc>
        <w:tc>
          <w:tcPr>
            <w:tcW w:w="1679" w:type="dxa"/>
            <w:vAlign w:val="center"/>
          </w:tcPr>
          <w:p w:rsidR="00037310" w:rsidRPr="00882870" w:rsidRDefault="00037310" w:rsidP="00044E07">
            <w:pPr>
              <w:autoSpaceDE w:val="0"/>
              <w:spacing w:before="60" w:after="60" w:line="288" w:lineRule="auto"/>
              <w:jc w:val="center"/>
            </w:pPr>
            <w:r w:rsidRPr="00882870">
              <w:t>11,8</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3</w:t>
            </w:r>
          </w:p>
        </w:tc>
        <w:tc>
          <w:tcPr>
            <w:tcW w:w="3230" w:type="dxa"/>
            <w:vAlign w:val="center"/>
          </w:tcPr>
          <w:p w:rsidR="00037310" w:rsidRPr="00882870" w:rsidRDefault="00037310" w:rsidP="00044E07">
            <w:pPr>
              <w:autoSpaceDE w:val="0"/>
              <w:spacing w:before="60" w:after="60" w:line="288" w:lineRule="auto"/>
              <w:jc w:val="center"/>
            </w:pPr>
            <w:r w:rsidRPr="00882870">
              <w:t>Запах</w:t>
            </w:r>
          </w:p>
        </w:tc>
        <w:tc>
          <w:tcPr>
            <w:tcW w:w="1341" w:type="dxa"/>
            <w:vAlign w:val="center"/>
          </w:tcPr>
          <w:p w:rsidR="00037310" w:rsidRPr="00882870" w:rsidRDefault="00037310" w:rsidP="00044E07">
            <w:pPr>
              <w:autoSpaceDE w:val="0"/>
              <w:spacing w:before="60" w:after="60" w:line="288" w:lineRule="auto"/>
              <w:jc w:val="center"/>
            </w:pPr>
            <w:r w:rsidRPr="00882870">
              <w:t>баллы</w:t>
            </w:r>
          </w:p>
        </w:tc>
        <w:tc>
          <w:tcPr>
            <w:tcW w:w="1679" w:type="dxa"/>
            <w:vAlign w:val="center"/>
          </w:tcPr>
          <w:p w:rsidR="00037310" w:rsidRPr="00882870" w:rsidRDefault="00037310" w:rsidP="00044E07">
            <w:pPr>
              <w:autoSpaceDE w:val="0"/>
              <w:spacing w:before="60" w:after="60" w:line="288" w:lineRule="auto"/>
              <w:jc w:val="center"/>
            </w:pPr>
            <w:r w:rsidRPr="00882870">
              <w:t>0</w:t>
            </w:r>
          </w:p>
        </w:tc>
        <w:tc>
          <w:tcPr>
            <w:tcW w:w="1679" w:type="dxa"/>
            <w:vAlign w:val="center"/>
          </w:tcPr>
          <w:p w:rsidR="00037310" w:rsidRPr="00882870" w:rsidRDefault="00037310" w:rsidP="00044E07">
            <w:pPr>
              <w:autoSpaceDE w:val="0"/>
              <w:spacing w:before="60" w:after="60" w:line="288" w:lineRule="auto"/>
              <w:jc w:val="center"/>
            </w:pPr>
            <w:r w:rsidRPr="00882870">
              <w:t>0</w:t>
            </w:r>
          </w:p>
        </w:tc>
        <w:tc>
          <w:tcPr>
            <w:tcW w:w="1679" w:type="dxa"/>
            <w:vAlign w:val="center"/>
          </w:tcPr>
          <w:p w:rsidR="00037310" w:rsidRPr="00882870" w:rsidRDefault="00037310" w:rsidP="00044E07">
            <w:pPr>
              <w:autoSpaceDE w:val="0"/>
              <w:spacing w:before="60" w:after="60" w:line="288" w:lineRule="auto"/>
              <w:jc w:val="center"/>
            </w:pPr>
            <w:r w:rsidRPr="00882870">
              <w:t>0</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4</w:t>
            </w:r>
          </w:p>
        </w:tc>
        <w:tc>
          <w:tcPr>
            <w:tcW w:w="3230" w:type="dxa"/>
            <w:vAlign w:val="center"/>
          </w:tcPr>
          <w:p w:rsidR="00037310" w:rsidRPr="00882870" w:rsidRDefault="00037310" w:rsidP="00044E07">
            <w:pPr>
              <w:autoSpaceDE w:val="0"/>
              <w:spacing w:before="60" w:after="60" w:line="288" w:lineRule="auto"/>
              <w:jc w:val="center"/>
            </w:pPr>
            <w:r w:rsidRPr="00882870">
              <w:t>РН</w:t>
            </w:r>
          </w:p>
        </w:tc>
        <w:tc>
          <w:tcPr>
            <w:tcW w:w="1341" w:type="dxa"/>
            <w:vAlign w:val="center"/>
          </w:tcPr>
          <w:p w:rsidR="00037310" w:rsidRPr="00882870" w:rsidRDefault="00037310" w:rsidP="00044E07">
            <w:pPr>
              <w:autoSpaceDE w:val="0"/>
              <w:spacing w:before="60" w:after="60" w:line="288" w:lineRule="auto"/>
              <w:jc w:val="center"/>
            </w:pPr>
          </w:p>
        </w:tc>
        <w:tc>
          <w:tcPr>
            <w:tcW w:w="1679" w:type="dxa"/>
            <w:vAlign w:val="center"/>
          </w:tcPr>
          <w:p w:rsidR="00037310" w:rsidRPr="00882870" w:rsidRDefault="00037310" w:rsidP="00044E07">
            <w:pPr>
              <w:autoSpaceDE w:val="0"/>
              <w:spacing w:before="60" w:after="60" w:line="288" w:lineRule="auto"/>
              <w:jc w:val="center"/>
            </w:pPr>
            <w:r w:rsidRPr="00882870">
              <w:t>8,0</w:t>
            </w:r>
          </w:p>
        </w:tc>
        <w:tc>
          <w:tcPr>
            <w:tcW w:w="1679" w:type="dxa"/>
            <w:vAlign w:val="center"/>
          </w:tcPr>
          <w:p w:rsidR="00037310" w:rsidRPr="00882870" w:rsidRDefault="00037310" w:rsidP="00044E07">
            <w:pPr>
              <w:autoSpaceDE w:val="0"/>
              <w:spacing w:before="60" w:after="60" w:line="288" w:lineRule="auto"/>
              <w:jc w:val="center"/>
            </w:pPr>
            <w:r w:rsidRPr="00882870">
              <w:t>8,0</w:t>
            </w:r>
          </w:p>
        </w:tc>
        <w:tc>
          <w:tcPr>
            <w:tcW w:w="1679" w:type="dxa"/>
            <w:vAlign w:val="center"/>
          </w:tcPr>
          <w:p w:rsidR="00037310" w:rsidRPr="00882870" w:rsidRDefault="00037310" w:rsidP="00044E07">
            <w:pPr>
              <w:autoSpaceDE w:val="0"/>
              <w:spacing w:before="60" w:after="60" w:line="288" w:lineRule="auto"/>
              <w:jc w:val="center"/>
            </w:pPr>
            <w:r w:rsidRPr="00882870">
              <w:t>7,9</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5</w:t>
            </w:r>
          </w:p>
        </w:tc>
        <w:tc>
          <w:tcPr>
            <w:tcW w:w="3230" w:type="dxa"/>
            <w:vAlign w:val="center"/>
          </w:tcPr>
          <w:p w:rsidR="00037310" w:rsidRPr="00882870" w:rsidRDefault="00037310" w:rsidP="00044E07">
            <w:pPr>
              <w:autoSpaceDE w:val="0"/>
              <w:spacing w:before="60" w:after="60" w:line="288" w:lineRule="auto"/>
              <w:jc w:val="center"/>
            </w:pPr>
            <w:r w:rsidRPr="00882870">
              <w:t>Окисляемость перманганатная</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5,6</w:t>
            </w:r>
          </w:p>
        </w:tc>
        <w:tc>
          <w:tcPr>
            <w:tcW w:w="1679" w:type="dxa"/>
            <w:vAlign w:val="center"/>
          </w:tcPr>
          <w:p w:rsidR="00037310" w:rsidRPr="00882870" w:rsidRDefault="00037310" w:rsidP="00044E07">
            <w:pPr>
              <w:autoSpaceDE w:val="0"/>
              <w:spacing w:before="60" w:after="60" w:line="288" w:lineRule="auto"/>
              <w:jc w:val="center"/>
            </w:pPr>
            <w:r w:rsidRPr="00882870">
              <w:t>5,9</w:t>
            </w:r>
          </w:p>
        </w:tc>
        <w:tc>
          <w:tcPr>
            <w:tcW w:w="1679" w:type="dxa"/>
            <w:vAlign w:val="center"/>
          </w:tcPr>
          <w:p w:rsidR="00037310" w:rsidRPr="00882870" w:rsidRDefault="00037310" w:rsidP="00044E07">
            <w:pPr>
              <w:autoSpaceDE w:val="0"/>
              <w:spacing w:before="60" w:after="60" w:line="288" w:lineRule="auto"/>
              <w:jc w:val="center"/>
            </w:pPr>
            <w:r w:rsidRPr="00882870">
              <w:t>4,5</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6</w:t>
            </w:r>
          </w:p>
        </w:tc>
        <w:tc>
          <w:tcPr>
            <w:tcW w:w="3230" w:type="dxa"/>
            <w:vAlign w:val="center"/>
          </w:tcPr>
          <w:p w:rsidR="00037310" w:rsidRPr="00882870" w:rsidRDefault="00037310" w:rsidP="00044E07">
            <w:pPr>
              <w:autoSpaceDE w:val="0"/>
              <w:spacing w:before="60" w:after="60" w:line="288" w:lineRule="auto"/>
              <w:jc w:val="center"/>
            </w:pPr>
            <w:r w:rsidRPr="00882870">
              <w:t>Аммоний</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0,12</w:t>
            </w:r>
          </w:p>
        </w:tc>
        <w:tc>
          <w:tcPr>
            <w:tcW w:w="1679" w:type="dxa"/>
            <w:vAlign w:val="center"/>
          </w:tcPr>
          <w:p w:rsidR="00037310" w:rsidRPr="00882870" w:rsidRDefault="00037310" w:rsidP="00044E07">
            <w:pPr>
              <w:autoSpaceDE w:val="0"/>
              <w:spacing w:before="60" w:after="60" w:line="288" w:lineRule="auto"/>
              <w:jc w:val="center"/>
            </w:pPr>
            <w:r w:rsidRPr="00882870">
              <w:t>0,19</w:t>
            </w:r>
          </w:p>
        </w:tc>
        <w:tc>
          <w:tcPr>
            <w:tcW w:w="1679" w:type="dxa"/>
            <w:vAlign w:val="center"/>
          </w:tcPr>
          <w:p w:rsidR="00037310" w:rsidRPr="00882870" w:rsidRDefault="00037310" w:rsidP="00044E07">
            <w:pPr>
              <w:autoSpaceDE w:val="0"/>
              <w:spacing w:before="60" w:after="60" w:line="288" w:lineRule="auto"/>
              <w:jc w:val="center"/>
            </w:pPr>
            <w:r w:rsidRPr="00882870">
              <w:t>0,14</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7</w:t>
            </w:r>
          </w:p>
        </w:tc>
        <w:tc>
          <w:tcPr>
            <w:tcW w:w="3230" w:type="dxa"/>
            <w:vAlign w:val="center"/>
          </w:tcPr>
          <w:p w:rsidR="00037310" w:rsidRPr="00882870" w:rsidRDefault="00037310" w:rsidP="00044E07">
            <w:pPr>
              <w:autoSpaceDE w:val="0"/>
              <w:spacing w:before="60" w:after="60" w:line="288" w:lineRule="auto"/>
              <w:jc w:val="center"/>
            </w:pPr>
            <w:r w:rsidRPr="00882870">
              <w:t>ПАВ</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0,015</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0,015</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0,015</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8</w:t>
            </w:r>
          </w:p>
        </w:tc>
        <w:tc>
          <w:tcPr>
            <w:tcW w:w="3230" w:type="dxa"/>
            <w:vAlign w:val="center"/>
          </w:tcPr>
          <w:p w:rsidR="00037310" w:rsidRPr="00882870" w:rsidRDefault="00037310" w:rsidP="00044E07">
            <w:pPr>
              <w:autoSpaceDE w:val="0"/>
              <w:spacing w:before="60" w:after="60" w:line="288" w:lineRule="auto"/>
              <w:jc w:val="center"/>
            </w:pPr>
            <w:r w:rsidRPr="00882870">
              <w:t>Нефтепродукты</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9</w:t>
            </w:r>
          </w:p>
        </w:tc>
        <w:tc>
          <w:tcPr>
            <w:tcW w:w="3230" w:type="dxa"/>
            <w:vAlign w:val="center"/>
          </w:tcPr>
          <w:p w:rsidR="00037310" w:rsidRPr="00882870" w:rsidRDefault="00037310" w:rsidP="00044E07">
            <w:pPr>
              <w:autoSpaceDE w:val="0"/>
              <w:spacing w:before="60" w:after="60" w:line="288" w:lineRule="auto"/>
              <w:jc w:val="center"/>
            </w:pPr>
            <w:r w:rsidRPr="00882870">
              <w:t>Жесткость</w:t>
            </w:r>
          </w:p>
        </w:tc>
        <w:tc>
          <w:tcPr>
            <w:tcW w:w="1341" w:type="dxa"/>
            <w:vAlign w:val="center"/>
          </w:tcPr>
          <w:p w:rsidR="00037310" w:rsidRPr="00882870" w:rsidRDefault="00037310" w:rsidP="00044E07">
            <w:pPr>
              <w:autoSpaceDE w:val="0"/>
              <w:spacing w:before="60" w:after="60" w:line="288" w:lineRule="auto"/>
              <w:jc w:val="center"/>
            </w:pPr>
            <w:r w:rsidRPr="00882870">
              <w:t>мг-экв/л</w:t>
            </w:r>
          </w:p>
        </w:tc>
        <w:tc>
          <w:tcPr>
            <w:tcW w:w="1679" w:type="dxa"/>
            <w:vAlign w:val="center"/>
          </w:tcPr>
          <w:p w:rsidR="00037310" w:rsidRPr="00882870" w:rsidRDefault="00037310" w:rsidP="00044E07">
            <w:pPr>
              <w:autoSpaceDE w:val="0"/>
              <w:spacing w:before="60" w:after="60" w:line="288" w:lineRule="auto"/>
              <w:jc w:val="center"/>
            </w:pPr>
            <w:r w:rsidRPr="00882870">
              <w:t>6,9</w:t>
            </w:r>
          </w:p>
        </w:tc>
        <w:tc>
          <w:tcPr>
            <w:tcW w:w="1679" w:type="dxa"/>
            <w:vAlign w:val="center"/>
          </w:tcPr>
          <w:p w:rsidR="00037310" w:rsidRPr="00882870" w:rsidRDefault="00037310" w:rsidP="00044E07">
            <w:pPr>
              <w:autoSpaceDE w:val="0"/>
              <w:spacing w:before="60" w:after="60" w:line="288" w:lineRule="auto"/>
              <w:jc w:val="center"/>
            </w:pPr>
            <w:r w:rsidRPr="00882870">
              <w:t>6,9</w:t>
            </w:r>
          </w:p>
        </w:tc>
        <w:tc>
          <w:tcPr>
            <w:tcW w:w="1679" w:type="dxa"/>
            <w:vAlign w:val="center"/>
          </w:tcPr>
          <w:p w:rsidR="00037310" w:rsidRPr="00882870" w:rsidRDefault="00037310" w:rsidP="00044E07">
            <w:pPr>
              <w:autoSpaceDE w:val="0"/>
              <w:spacing w:before="60" w:after="60" w:line="288" w:lineRule="auto"/>
              <w:jc w:val="center"/>
            </w:pPr>
            <w:r w:rsidRPr="00882870">
              <w:t>7,1</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10</w:t>
            </w:r>
          </w:p>
        </w:tc>
        <w:tc>
          <w:tcPr>
            <w:tcW w:w="3230" w:type="dxa"/>
            <w:vAlign w:val="center"/>
          </w:tcPr>
          <w:p w:rsidR="00037310" w:rsidRPr="00882870" w:rsidRDefault="00037310" w:rsidP="00044E07">
            <w:pPr>
              <w:autoSpaceDE w:val="0"/>
              <w:spacing w:before="60" w:after="60" w:line="288" w:lineRule="auto"/>
              <w:jc w:val="center"/>
            </w:pPr>
            <w:r w:rsidRPr="00882870">
              <w:t>Сухой остаток</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520</w:t>
            </w:r>
          </w:p>
        </w:tc>
        <w:tc>
          <w:tcPr>
            <w:tcW w:w="1679" w:type="dxa"/>
            <w:vAlign w:val="center"/>
          </w:tcPr>
          <w:p w:rsidR="00037310" w:rsidRPr="00882870" w:rsidRDefault="00037310" w:rsidP="00044E07">
            <w:pPr>
              <w:autoSpaceDE w:val="0"/>
              <w:spacing w:before="60" w:after="60" w:line="288" w:lineRule="auto"/>
              <w:jc w:val="center"/>
            </w:pPr>
            <w:r w:rsidRPr="00882870">
              <w:t>520</w:t>
            </w:r>
          </w:p>
        </w:tc>
        <w:tc>
          <w:tcPr>
            <w:tcW w:w="1679" w:type="dxa"/>
            <w:vAlign w:val="center"/>
          </w:tcPr>
          <w:p w:rsidR="00037310" w:rsidRPr="00882870" w:rsidRDefault="00037310" w:rsidP="00044E07">
            <w:pPr>
              <w:autoSpaceDE w:val="0"/>
              <w:spacing w:before="60" w:after="60" w:line="288" w:lineRule="auto"/>
              <w:jc w:val="center"/>
            </w:pPr>
            <w:r w:rsidRPr="00882870">
              <w:t>560</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11</w:t>
            </w:r>
          </w:p>
        </w:tc>
        <w:tc>
          <w:tcPr>
            <w:tcW w:w="3230" w:type="dxa"/>
            <w:vAlign w:val="center"/>
          </w:tcPr>
          <w:p w:rsidR="00037310" w:rsidRPr="00882870" w:rsidRDefault="00037310" w:rsidP="00044E07">
            <w:pPr>
              <w:autoSpaceDE w:val="0"/>
              <w:spacing w:before="60" w:after="60" w:line="288" w:lineRule="auto"/>
              <w:jc w:val="center"/>
            </w:pPr>
            <w:r w:rsidRPr="00882870">
              <w:t>Взвешенные вещества</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9,8</w:t>
            </w:r>
          </w:p>
        </w:tc>
        <w:tc>
          <w:tcPr>
            <w:tcW w:w="1679" w:type="dxa"/>
            <w:vAlign w:val="center"/>
          </w:tcPr>
          <w:p w:rsidR="00037310" w:rsidRPr="00882870" w:rsidRDefault="00037310" w:rsidP="00044E07">
            <w:pPr>
              <w:autoSpaceDE w:val="0"/>
              <w:spacing w:before="60" w:after="60" w:line="288" w:lineRule="auto"/>
              <w:jc w:val="center"/>
            </w:pPr>
            <w:r w:rsidRPr="00882870">
              <w:t>8,7</w:t>
            </w:r>
          </w:p>
        </w:tc>
        <w:tc>
          <w:tcPr>
            <w:tcW w:w="1679" w:type="dxa"/>
            <w:vAlign w:val="center"/>
          </w:tcPr>
          <w:p w:rsidR="00037310" w:rsidRPr="00882870" w:rsidRDefault="00037310" w:rsidP="00044E07">
            <w:pPr>
              <w:autoSpaceDE w:val="0"/>
              <w:spacing w:before="60" w:after="60" w:line="288" w:lineRule="auto"/>
              <w:jc w:val="center"/>
            </w:pPr>
            <w:r w:rsidRPr="00882870">
              <w:t>7,0</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12</w:t>
            </w:r>
          </w:p>
        </w:tc>
        <w:tc>
          <w:tcPr>
            <w:tcW w:w="3230" w:type="dxa"/>
            <w:vAlign w:val="center"/>
          </w:tcPr>
          <w:p w:rsidR="00037310" w:rsidRPr="00882870" w:rsidRDefault="00037310" w:rsidP="00044E07">
            <w:pPr>
              <w:autoSpaceDE w:val="0"/>
              <w:spacing w:before="60" w:after="60" w:line="288" w:lineRule="auto"/>
              <w:jc w:val="center"/>
            </w:pPr>
            <w:r w:rsidRPr="00882870">
              <w:t>Растворенный кислород</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10,3</w:t>
            </w:r>
          </w:p>
        </w:tc>
        <w:tc>
          <w:tcPr>
            <w:tcW w:w="1679" w:type="dxa"/>
            <w:vAlign w:val="center"/>
          </w:tcPr>
          <w:p w:rsidR="00037310" w:rsidRPr="00882870" w:rsidRDefault="00037310" w:rsidP="00044E07">
            <w:pPr>
              <w:autoSpaceDE w:val="0"/>
              <w:spacing w:before="60" w:after="60" w:line="288" w:lineRule="auto"/>
              <w:jc w:val="center"/>
            </w:pPr>
            <w:r w:rsidRPr="00882870">
              <w:t>9,7</w:t>
            </w:r>
          </w:p>
        </w:tc>
        <w:tc>
          <w:tcPr>
            <w:tcW w:w="1679" w:type="dxa"/>
            <w:vAlign w:val="center"/>
          </w:tcPr>
          <w:p w:rsidR="00037310" w:rsidRPr="00882870" w:rsidRDefault="00037310" w:rsidP="00044E07">
            <w:pPr>
              <w:autoSpaceDE w:val="0"/>
              <w:spacing w:before="60" w:after="60" w:line="288" w:lineRule="auto"/>
              <w:jc w:val="center"/>
            </w:pPr>
            <w:r w:rsidRPr="00882870">
              <w:t>5,7-12</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13</w:t>
            </w:r>
          </w:p>
        </w:tc>
        <w:tc>
          <w:tcPr>
            <w:tcW w:w="3230" w:type="dxa"/>
            <w:vAlign w:val="center"/>
          </w:tcPr>
          <w:p w:rsidR="00037310" w:rsidRPr="00882870" w:rsidRDefault="00037310" w:rsidP="00044E07">
            <w:pPr>
              <w:autoSpaceDE w:val="0"/>
              <w:spacing w:before="60" w:after="60" w:line="288" w:lineRule="auto"/>
              <w:jc w:val="center"/>
            </w:pPr>
            <w:r w:rsidRPr="00882870">
              <w:t>БПК 5</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1,3</w:t>
            </w:r>
          </w:p>
        </w:tc>
        <w:tc>
          <w:tcPr>
            <w:tcW w:w="1679" w:type="dxa"/>
            <w:vAlign w:val="center"/>
          </w:tcPr>
          <w:p w:rsidR="00037310" w:rsidRPr="00882870" w:rsidRDefault="00037310" w:rsidP="00044E07">
            <w:pPr>
              <w:autoSpaceDE w:val="0"/>
              <w:spacing w:before="60" w:after="60" w:line="288" w:lineRule="auto"/>
              <w:jc w:val="center"/>
            </w:pPr>
            <w:r w:rsidRPr="00882870">
              <w:t>0,8</w:t>
            </w:r>
          </w:p>
        </w:tc>
        <w:tc>
          <w:tcPr>
            <w:tcW w:w="1679" w:type="dxa"/>
            <w:vAlign w:val="center"/>
          </w:tcPr>
          <w:p w:rsidR="00037310" w:rsidRPr="00882870" w:rsidRDefault="00037310" w:rsidP="00044E07">
            <w:pPr>
              <w:autoSpaceDE w:val="0"/>
              <w:spacing w:before="60" w:after="60" w:line="288" w:lineRule="auto"/>
              <w:jc w:val="center"/>
            </w:pPr>
            <w:r w:rsidRPr="00882870">
              <w:t>0,56</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14</w:t>
            </w:r>
          </w:p>
        </w:tc>
        <w:tc>
          <w:tcPr>
            <w:tcW w:w="3230" w:type="dxa"/>
            <w:vAlign w:val="center"/>
          </w:tcPr>
          <w:p w:rsidR="00037310" w:rsidRPr="00882870" w:rsidRDefault="00037310" w:rsidP="00044E07">
            <w:pPr>
              <w:autoSpaceDE w:val="0"/>
              <w:spacing w:before="60" w:after="60" w:line="288" w:lineRule="auto"/>
              <w:jc w:val="center"/>
            </w:pPr>
            <w:r w:rsidRPr="00882870">
              <w:t>Фенольный индекс</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0,002</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0,003</w:t>
            </w:r>
          </w:p>
        </w:tc>
        <w:tc>
          <w:tcPr>
            <w:tcW w:w="1679" w:type="dxa"/>
            <w:vAlign w:val="center"/>
          </w:tcPr>
          <w:p w:rsidR="00037310" w:rsidRPr="00882870" w:rsidRDefault="00037310" w:rsidP="00044E07">
            <w:pPr>
              <w:autoSpaceDE w:val="0"/>
              <w:spacing w:before="60" w:after="60" w:line="288" w:lineRule="auto"/>
              <w:jc w:val="center"/>
            </w:pPr>
            <w:r w:rsidRPr="00882870">
              <w:t>0,003</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15</w:t>
            </w:r>
          </w:p>
        </w:tc>
        <w:tc>
          <w:tcPr>
            <w:tcW w:w="3230" w:type="dxa"/>
            <w:vAlign w:val="center"/>
          </w:tcPr>
          <w:p w:rsidR="00037310" w:rsidRPr="00882870" w:rsidRDefault="00037310" w:rsidP="00044E07">
            <w:pPr>
              <w:autoSpaceDE w:val="0"/>
              <w:spacing w:before="60" w:after="60" w:line="288" w:lineRule="auto"/>
              <w:jc w:val="center"/>
            </w:pPr>
            <w:r w:rsidRPr="00882870">
              <w:t>Алюминий</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16</w:t>
            </w:r>
          </w:p>
        </w:tc>
        <w:tc>
          <w:tcPr>
            <w:tcW w:w="3230" w:type="dxa"/>
            <w:vAlign w:val="center"/>
          </w:tcPr>
          <w:p w:rsidR="00037310" w:rsidRPr="00882870" w:rsidRDefault="00037310" w:rsidP="00044E07">
            <w:pPr>
              <w:autoSpaceDE w:val="0"/>
              <w:spacing w:before="60" w:after="60" w:line="288" w:lineRule="auto"/>
              <w:jc w:val="center"/>
            </w:pPr>
            <w:r w:rsidRPr="00882870">
              <w:t>Железо</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0,46</w:t>
            </w:r>
          </w:p>
        </w:tc>
        <w:tc>
          <w:tcPr>
            <w:tcW w:w="1679" w:type="dxa"/>
            <w:vAlign w:val="center"/>
          </w:tcPr>
          <w:p w:rsidR="00037310" w:rsidRPr="00882870" w:rsidRDefault="00037310" w:rsidP="00044E07">
            <w:pPr>
              <w:autoSpaceDE w:val="0"/>
              <w:spacing w:before="60" w:after="60" w:line="288" w:lineRule="auto"/>
              <w:jc w:val="center"/>
            </w:pPr>
            <w:r w:rsidRPr="00882870">
              <w:t>0,35</w:t>
            </w:r>
          </w:p>
        </w:tc>
        <w:tc>
          <w:tcPr>
            <w:tcW w:w="1679" w:type="dxa"/>
            <w:vAlign w:val="center"/>
          </w:tcPr>
          <w:p w:rsidR="00037310" w:rsidRPr="00882870" w:rsidRDefault="00037310" w:rsidP="00044E07">
            <w:pPr>
              <w:autoSpaceDE w:val="0"/>
              <w:spacing w:before="60" w:after="60" w:line="288" w:lineRule="auto"/>
              <w:jc w:val="center"/>
            </w:pPr>
            <w:r w:rsidRPr="00882870">
              <w:t>0,58</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17</w:t>
            </w:r>
          </w:p>
        </w:tc>
        <w:tc>
          <w:tcPr>
            <w:tcW w:w="3230" w:type="dxa"/>
            <w:vAlign w:val="center"/>
          </w:tcPr>
          <w:p w:rsidR="00037310" w:rsidRPr="00882870" w:rsidRDefault="00037310" w:rsidP="00044E07">
            <w:pPr>
              <w:autoSpaceDE w:val="0"/>
              <w:spacing w:before="60" w:after="60" w:line="288" w:lineRule="auto"/>
              <w:jc w:val="center"/>
            </w:pPr>
            <w:r w:rsidRPr="00882870">
              <w:t>Марганец</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0,18</w:t>
            </w:r>
          </w:p>
        </w:tc>
        <w:tc>
          <w:tcPr>
            <w:tcW w:w="1679" w:type="dxa"/>
            <w:vAlign w:val="center"/>
          </w:tcPr>
          <w:p w:rsidR="00037310" w:rsidRPr="00882870" w:rsidRDefault="00037310" w:rsidP="00044E07">
            <w:pPr>
              <w:autoSpaceDE w:val="0"/>
              <w:spacing w:before="60" w:after="60" w:line="288" w:lineRule="auto"/>
              <w:jc w:val="center"/>
            </w:pPr>
            <w:r w:rsidRPr="00882870">
              <w:t>0,15</w:t>
            </w:r>
          </w:p>
        </w:tc>
        <w:tc>
          <w:tcPr>
            <w:tcW w:w="1679" w:type="dxa"/>
            <w:vAlign w:val="center"/>
          </w:tcPr>
          <w:p w:rsidR="00037310" w:rsidRPr="00882870" w:rsidRDefault="00037310" w:rsidP="00044E07">
            <w:pPr>
              <w:autoSpaceDE w:val="0"/>
              <w:spacing w:before="60" w:after="60" w:line="288" w:lineRule="auto"/>
              <w:jc w:val="center"/>
            </w:pPr>
            <w:r w:rsidRPr="00882870">
              <w:t>0,05</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18</w:t>
            </w:r>
          </w:p>
        </w:tc>
        <w:tc>
          <w:tcPr>
            <w:tcW w:w="3230" w:type="dxa"/>
            <w:vAlign w:val="center"/>
          </w:tcPr>
          <w:p w:rsidR="00037310" w:rsidRPr="00882870" w:rsidRDefault="00037310" w:rsidP="00044E07">
            <w:pPr>
              <w:autoSpaceDE w:val="0"/>
              <w:spacing w:before="60" w:after="60" w:line="288" w:lineRule="auto"/>
              <w:jc w:val="center"/>
            </w:pPr>
            <w:r w:rsidRPr="00882870">
              <w:t>Медь</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0,02</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19</w:t>
            </w:r>
          </w:p>
        </w:tc>
        <w:tc>
          <w:tcPr>
            <w:tcW w:w="3230" w:type="dxa"/>
            <w:vAlign w:val="center"/>
          </w:tcPr>
          <w:p w:rsidR="00037310" w:rsidRPr="00882870" w:rsidRDefault="00037310" w:rsidP="00044E07">
            <w:pPr>
              <w:autoSpaceDE w:val="0"/>
              <w:spacing w:before="60" w:after="60" w:line="288" w:lineRule="auto"/>
              <w:jc w:val="center"/>
            </w:pPr>
            <w:r w:rsidRPr="00882870">
              <w:t>Нитриты</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0,04</w:t>
            </w:r>
          </w:p>
        </w:tc>
        <w:tc>
          <w:tcPr>
            <w:tcW w:w="1679" w:type="dxa"/>
            <w:vAlign w:val="center"/>
          </w:tcPr>
          <w:p w:rsidR="00037310" w:rsidRPr="00882870" w:rsidRDefault="00037310" w:rsidP="00044E07">
            <w:pPr>
              <w:autoSpaceDE w:val="0"/>
              <w:spacing w:before="60" w:after="60" w:line="288" w:lineRule="auto"/>
              <w:jc w:val="center"/>
            </w:pPr>
            <w:r w:rsidRPr="00882870">
              <w:t>0,06</w:t>
            </w:r>
          </w:p>
        </w:tc>
        <w:tc>
          <w:tcPr>
            <w:tcW w:w="1679" w:type="dxa"/>
            <w:vAlign w:val="center"/>
          </w:tcPr>
          <w:p w:rsidR="00037310" w:rsidRPr="00882870" w:rsidRDefault="00037310" w:rsidP="00044E07">
            <w:pPr>
              <w:autoSpaceDE w:val="0"/>
              <w:spacing w:before="60" w:after="60" w:line="288" w:lineRule="auto"/>
              <w:jc w:val="center"/>
            </w:pPr>
            <w:r w:rsidRPr="00882870">
              <w:t>0,05</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20</w:t>
            </w:r>
          </w:p>
        </w:tc>
        <w:tc>
          <w:tcPr>
            <w:tcW w:w="3230" w:type="dxa"/>
            <w:vAlign w:val="center"/>
          </w:tcPr>
          <w:p w:rsidR="00037310" w:rsidRPr="00882870" w:rsidRDefault="00037310" w:rsidP="00044E07">
            <w:pPr>
              <w:autoSpaceDE w:val="0"/>
              <w:spacing w:before="60" w:after="60" w:line="288" w:lineRule="auto"/>
              <w:jc w:val="center"/>
            </w:pPr>
            <w:r w:rsidRPr="00882870">
              <w:t>Нитраты</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1,7</w:t>
            </w:r>
          </w:p>
        </w:tc>
        <w:tc>
          <w:tcPr>
            <w:tcW w:w="1679" w:type="dxa"/>
            <w:vAlign w:val="center"/>
          </w:tcPr>
          <w:p w:rsidR="00037310" w:rsidRPr="00882870" w:rsidRDefault="00037310" w:rsidP="00044E07">
            <w:pPr>
              <w:autoSpaceDE w:val="0"/>
              <w:spacing w:before="60" w:after="60" w:line="288" w:lineRule="auto"/>
              <w:jc w:val="center"/>
            </w:pPr>
            <w:r w:rsidRPr="00882870">
              <w:t>3,5</w:t>
            </w:r>
          </w:p>
        </w:tc>
        <w:tc>
          <w:tcPr>
            <w:tcW w:w="1679" w:type="dxa"/>
            <w:vAlign w:val="center"/>
          </w:tcPr>
          <w:p w:rsidR="00037310" w:rsidRPr="00882870" w:rsidRDefault="00037310" w:rsidP="00044E07">
            <w:pPr>
              <w:autoSpaceDE w:val="0"/>
              <w:spacing w:before="60" w:after="60" w:line="288" w:lineRule="auto"/>
              <w:jc w:val="center"/>
            </w:pPr>
            <w:r w:rsidRPr="00882870">
              <w:t>6,5</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21</w:t>
            </w:r>
          </w:p>
        </w:tc>
        <w:tc>
          <w:tcPr>
            <w:tcW w:w="3230" w:type="dxa"/>
            <w:vAlign w:val="center"/>
          </w:tcPr>
          <w:p w:rsidR="00037310" w:rsidRPr="00882870" w:rsidRDefault="00037310" w:rsidP="00044E07">
            <w:pPr>
              <w:autoSpaceDE w:val="0"/>
              <w:spacing w:before="60" w:after="60" w:line="288" w:lineRule="auto"/>
              <w:jc w:val="center"/>
            </w:pPr>
            <w:r w:rsidRPr="00882870">
              <w:t>Сульфаты</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93,1</w:t>
            </w:r>
          </w:p>
        </w:tc>
        <w:tc>
          <w:tcPr>
            <w:tcW w:w="1679" w:type="dxa"/>
            <w:vAlign w:val="center"/>
          </w:tcPr>
          <w:p w:rsidR="00037310" w:rsidRPr="00882870" w:rsidRDefault="00037310" w:rsidP="00044E07">
            <w:pPr>
              <w:autoSpaceDE w:val="0"/>
              <w:spacing w:before="60" w:after="60" w:line="288" w:lineRule="auto"/>
              <w:jc w:val="center"/>
            </w:pPr>
            <w:r w:rsidRPr="00882870">
              <w:t>100</w:t>
            </w:r>
          </w:p>
        </w:tc>
        <w:tc>
          <w:tcPr>
            <w:tcW w:w="1679" w:type="dxa"/>
            <w:vAlign w:val="center"/>
          </w:tcPr>
          <w:p w:rsidR="00037310" w:rsidRPr="00882870" w:rsidRDefault="00037310" w:rsidP="00044E07">
            <w:pPr>
              <w:autoSpaceDE w:val="0"/>
              <w:spacing w:before="60" w:after="60" w:line="288" w:lineRule="auto"/>
              <w:jc w:val="center"/>
            </w:pPr>
            <w:r w:rsidRPr="00882870">
              <w:t>93</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22</w:t>
            </w:r>
          </w:p>
        </w:tc>
        <w:tc>
          <w:tcPr>
            <w:tcW w:w="3230" w:type="dxa"/>
            <w:vAlign w:val="center"/>
          </w:tcPr>
          <w:p w:rsidR="00037310" w:rsidRPr="00882870" w:rsidRDefault="00037310" w:rsidP="00044E07">
            <w:pPr>
              <w:autoSpaceDE w:val="0"/>
              <w:spacing w:before="60" w:after="60" w:line="288" w:lineRule="auto"/>
              <w:jc w:val="center"/>
            </w:pPr>
            <w:r w:rsidRPr="00882870">
              <w:t>Хлориды</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36</w:t>
            </w:r>
          </w:p>
        </w:tc>
        <w:tc>
          <w:tcPr>
            <w:tcW w:w="1679" w:type="dxa"/>
            <w:vAlign w:val="center"/>
          </w:tcPr>
          <w:p w:rsidR="00037310" w:rsidRPr="00882870" w:rsidRDefault="00037310" w:rsidP="00044E07">
            <w:pPr>
              <w:autoSpaceDE w:val="0"/>
              <w:spacing w:before="60" w:after="60" w:line="288" w:lineRule="auto"/>
              <w:jc w:val="center"/>
            </w:pPr>
            <w:r w:rsidRPr="00882870">
              <w:t>31</w:t>
            </w:r>
          </w:p>
        </w:tc>
        <w:tc>
          <w:tcPr>
            <w:tcW w:w="1679" w:type="dxa"/>
            <w:vAlign w:val="center"/>
          </w:tcPr>
          <w:p w:rsidR="00037310" w:rsidRPr="00882870" w:rsidRDefault="00037310" w:rsidP="00044E07">
            <w:pPr>
              <w:autoSpaceDE w:val="0"/>
              <w:spacing w:before="60" w:after="60" w:line="288" w:lineRule="auto"/>
              <w:jc w:val="center"/>
            </w:pPr>
            <w:r w:rsidRPr="00882870">
              <w:t>35</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23</w:t>
            </w:r>
          </w:p>
        </w:tc>
        <w:tc>
          <w:tcPr>
            <w:tcW w:w="3230" w:type="dxa"/>
            <w:vAlign w:val="center"/>
          </w:tcPr>
          <w:p w:rsidR="00037310" w:rsidRPr="00882870" w:rsidRDefault="00037310" w:rsidP="00044E07">
            <w:pPr>
              <w:autoSpaceDE w:val="0"/>
              <w:spacing w:before="60" w:after="60" w:line="288" w:lineRule="auto"/>
              <w:jc w:val="center"/>
            </w:pPr>
            <w:r w:rsidRPr="00882870">
              <w:t>Фториды</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0,3</w:t>
            </w:r>
          </w:p>
        </w:tc>
        <w:tc>
          <w:tcPr>
            <w:tcW w:w="1679" w:type="dxa"/>
            <w:vAlign w:val="center"/>
          </w:tcPr>
          <w:p w:rsidR="00037310" w:rsidRPr="00882870" w:rsidRDefault="00037310" w:rsidP="00044E07">
            <w:pPr>
              <w:autoSpaceDE w:val="0"/>
              <w:spacing w:before="60" w:after="60" w:line="288" w:lineRule="auto"/>
              <w:jc w:val="center"/>
            </w:pPr>
            <w:r w:rsidRPr="00882870">
              <w:t>0,3</w:t>
            </w:r>
          </w:p>
        </w:tc>
        <w:tc>
          <w:tcPr>
            <w:tcW w:w="1679" w:type="dxa"/>
            <w:vAlign w:val="center"/>
          </w:tcPr>
          <w:p w:rsidR="00037310" w:rsidRPr="00882870" w:rsidRDefault="00037310" w:rsidP="00044E07">
            <w:pPr>
              <w:autoSpaceDE w:val="0"/>
              <w:spacing w:before="60" w:after="60" w:line="288" w:lineRule="auto"/>
              <w:jc w:val="center"/>
            </w:pPr>
            <w:r w:rsidRPr="00882870">
              <w:t>0,48</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24</w:t>
            </w:r>
          </w:p>
        </w:tc>
        <w:tc>
          <w:tcPr>
            <w:tcW w:w="3230" w:type="dxa"/>
            <w:vAlign w:val="center"/>
          </w:tcPr>
          <w:p w:rsidR="00037310" w:rsidRPr="00882870" w:rsidRDefault="00037310" w:rsidP="00044E07">
            <w:pPr>
              <w:autoSpaceDE w:val="0"/>
              <w:spacing w:before="60" w:after="60" w:line="288" w:lineRule="auto"/>
              <w:jc w:val="center"/>
            </w:pPr>
            <w:r w:rsidRPr="00882870">
              <w:t>Цинк</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0,005</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0,005</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0,005</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25</w:t>
            </w:r>
          </w:p>
        </w:tc>
        <w:tc>
          <w:tcPr>
            <w:tcW w:w="3230" w:type="dxa"/>
            <w:vAlign w:val="center"/>
          </w:tcPr>
          <w:p w:rsidR="00037310" w:rsidRPr="00882870" w:rsidRDefault="00037310" w:rsidP="00044E07">
            <w:pPr>
              <w:autoSpaceDE w:val="0"/>
              <w:spacing w:before="60" w:after="60" w:line="288" w:lineRule="auto"/>
              <w:jc w:val="center"/>
            </w:pPr>
            <w:r w:rsidRPr="00882870">
              <w:t>Мышьяк</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0,005</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0,005</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0,005</w:t>
            </w:r>
          </w:p>
        </w:tc>
      </w:tr>
      <w:tr w:rsidR="00037310" w:rsidRPr="00882870">
        <w:tc>
          <w:tcPr>
            <w:tcW w:w="496" w:type="dxa"/>
            <w:vAlign w:val="center"/>
          </w:tcPr>
          <w:p w:rsidR="00037310" w:rsidRPr="00882870" w:rsidRDefault="00037310" w:rsidP="00044E07">
            <w:pPr>
              <w:autoSpaceDE w:val="0"/>
              <w:spacing w:before="60" w:after="60" w:line="288" w:lineRule="auto"/>
              <w:jc w:val="center"/>
              <w:rPr>
                <w:lang w:val="en-US"/>
              </w:rPr>
            </w:pPr>
            <w:r w:rsidRPr="00882870">
              <w:rPr>
                <w:lang w:val="en-US"/>
              </w:rPr>
              <w:t>26</w:t>
            </w:r>
          </w:p>
        </w:tc>
        <w:tc>
          <w:tcPr>
            <w:tcW w:w="3230" w:type="dxa"/>
            <w:vAlign w:val="center"/>
          </w:tcPr>
          <w:p w:rsidR="00037310" w:rsidRPr="00882870" w:rsidRDefault="00037310" w:rsidP="00044E07">
            <w:pPr>
              <w:autoSpaceDE w:val="0"/>
              <w:spacing w:before="60" w:after="60" w:line="288" w:lineRule="auto"/>
              <w:jc w:val="center"/>
            </w:pPr>
            <w:r w:rsidRPr="00882870">
              <w:t>Молибден</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0,003</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0,003</w:t>
            </w:r>
          </w:p>
        </w:tc>
        <w:tc>
          <w:tcPr>
            <w:tcW w:w="1679" w:type="dxa"/>
            <w:vAlign w:val="center"/>
          </w:tcPr>
          <w:p w:rsidR="00037310" w:rsidRPr="00882870" w:rsidRDefault="00037310" w:rsidP="00044E07">
            <w:pPr>
              <w:autoSpaceDE w:val="0"/>
              <w:spacing w:before="60" w:after="60" w:line="288" w:lineRule="auto"/>
              <w:jc w:val="center"/>
            </w:pPr>
            <w:r w:rsidRPr="00882870">
              <w:rPr>
                <w:lang w:val="en-US"/>
              </w:rPr>
              <w:t>&lt;</w:t>
            </w:r>
            <w:r w:rsidRPr="00882870">
              <w:t>0,003</w:t>
            </w:r>
          </w:p>
        </w:tc>
      </w:tr>
      <w:tr w:rsidR="00037310" w:rsidRPr="00882870">
        <w:tc>
          <w:tcPr>
            <w:tcW w:w="496" w:type="dxa"/>
            <w:vAlign w:val="center"/>
          </w:tcPr>
          <w:p w:rsidR="00037310" w:rsidRPr="00882870" w:rsidRDefault="00037310" w:rsidP="00044E07">
            <w:pPr>
              <w:autoSpaceDE w:val="0"/>
              <w:spacing w:before="60" w:after="60" w:line="288" w:lineRule="auto"/>
              <w:jc w:val="center"/>
              <w:rPr>
                <w:lang w:val="en-US"/>
              </w:rPr>
            </w:pPr>
            <w:r w:rsidRPr="00882870">
              <w:rPr>
                <w:lang w:val="en-US"/>
              </w:rPr>
              <w:t>27</w:t>
            </w:r>
          </w:p>
        </w:tc>
        <w:tc>
          <w:tcPr>
            <w:tcW w:w="3230" w:type="dxa"/>
            <w:vAlign w:val="center"/>
          </w:tcPr>
          <w:p w:rsidR="00037310" w:rsidRPr="00882870" w:rsidRDefault="00037310" w:rsidP="00044E07">
            <w:pPr>
              <w:autoSpaceDE w:val="0"/>
              <w:spacing w:before="60" w:after="60" w:line="288" w:lineRule="auto"/>
              <w:jc w:val="center"/>
            </w:pPr>
            <w:r w:rsidRPr="00882870">
              <w:t>Фосфаты</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0,4</w:t>
            </w:r>
          </w:p>
        </w:tc>
        <w:tc>
          <w:tcPr>
            <w:tcW w:w="1679" w:type="dxa"/>
            <w:vAlign w:val="center"/>
          </w:tcPr>
          <w:p w:rsidR="00037310" w:rsidRPr="00882870" w:rsidRDefault="00037310" w:rsidP="00044E07">
            <w:pPr>
              <w:autoSpaceDE w:val="0"/>
              <w:spacing w:before="60" w:after="60" w:line="288" w:lineRule="auto"/>
              <w:jc w:val="center"/>
            </w:pPr>
            <w:r w:rsidRPr="00882870">
              <w:t>0,3</w:t>
            </w:r>
          </w:p>
        </w:tc>
        <w:tc>
          <w:tcPr>
            <w:tcW w:w="1679" w:type="dxa"/>
            <w:vAlign w:val="center"/>
          </w:tcPr>
          <w:p w:rsidR="00037310" w:rsidRPr="00882870" w:rsidRDefault="00037310" w:rsidP="00044E07">
            <w:pPr>
              <w:autoSpaceDE w:val="0"/>
              <w:spacing w:before="60" w:after="60" w:line="288" w:lineRule="auto"/>
              <w:jc w:val="center"/>
            </w:pPr>
            <w:r w:rsidRPr="00882870">
              <w:t>0,27</w:t>
            </w:r>
          </w:p>
        </w:tc>
      </w:tr>
      <w:tr w:rsidR="00037310" w:rsidRPr="00882870">
        <w:tc>
          <w:tcPr>
            <w:tcW w:w="496" w:type="dxa"/>
            <w:vAlign w:val="center"/>
          </w:tcPr>
          <w:p w:rsidR="00037310" w:rsidRPr="00882870" w:rsidRDefault="00037310" w:rsidP="00044E07">
            <w:pPr>
              <w:autoSpaceDE w:val="0"/>
              <w:spacing w:before="60" w:after="60" w:line="288" w:lineRule="auto"/>
              <w:jc w:val="center"/>
            </w:pPr>
            <w:r w:rsidRPr="00882870">
              <w:t>28</w:t>
            </w:r>
          </w:p>
        </w:tc>
        <w:tc>
          <w:tcPr>
            <w:tcW w:w="3230" w:type="dxa"/>
            <w:vAlign w:val="center"/>
          </w:tcPr>
          <w:p w:rsidR="00037310" w:rsidRPr="00882870" w:rsidRDefault="00037310" w:rsidP="00044E07">
            <w:pPr>
              <w:autoSpaceDE w:val="0"/>
              <w:spacing w:before="60" w:after="60" w:line="288" w:lineRule="auto"/>
              <w:jc w:val="center"/>
            </w:pPr>
            <w:r w:rsidRPr="00882870">
              <w:t>ХПК</w:t>
            </w:r>
          </w:p>
        </w:tc>
        <w:tc>
          <w:tcPr>
            <w:tcW w:w="1341" w:type="dxa"/>
            <w:vAlign w:val="center"/>
          </w:tcPr>
          <w:p w:rsidR="00037310" w:rsidRPr="00882870" w:rsidRDefault="00037310" w:rsidP="00044E07">
            <w:pPr>
              <w:autoSpaceDE w:val="0"/>
              <w:spacing w:before="60" w:after="60" w:line="288" w:lineRule="auto"/>
              <w:jc w:val="center"/>
            </w:pPr>
            <w:r w:rsidRPr="00882870">
              <w:t>мг/л</w:t>
            </w:r>
          </w:p>
        </w:tc>
        <w:tc>
          <w:tcPr>
            <w:tcW w:w="1679" w:type="dxa"/>
            <w:vAlign w:val="center"/>
          </w:tcPr>
          <w:p w:rsidR="00037310" w:rsidRPr="00882870" w:rsidRDefault="00037310" w:rsidP="00044E07">
            <w:pPr>
              <w:autoSpaceDE w:val="0"/>
              <w:spacing w:before="60" w:after="60" w:line="288" w:lineRule="auto"/>
              <w:jc w:val="center"/>
            </w:pPr>
            <w:r w:rsidRPr="00882870">
              <w:t>9,61</w:t>
            </w:r>
          </w:p>
        </w:tc>
        <w:tc>
          <w:tcPr>
            <w:tcW w:w="1679" w:type="dxa"/>
            <w:vAlign w:val="center"/>
          </w:tcPr>
          <w:p w:rsidR="00037310" w:rsidRPr="00882870" w:rsidRDefault="00037310" w:rsidP="00044E07">
            <w:pPr>
              <w:autoSpaceDE w:val="0"/>
              <w:spacing w:before="60" w:after="60" w:line="288" w:lineRule="auto"/>
              <w:jc w:val="center"/>
            </w:pPr>
            <w:r w:rsidRPr="00882870">
              <w:t>18</w:t>
            </w:r>
          </w:p>
        </w:tc>
        <w:tc>
          <w:tcPr>
            <w:tcW w:w="1679" w:type="dxa"/>
            <w:vAlign w:val="center"/>
          </w:tcPr>
          <w:p w:rsidR="00037310" w:rsidRPr="00882870" w:rsidRDefault="00037310" w:rsidP="00044E07">
            <w:pPr>
              <w:autoSpaceDE w:val="0"/>
              <w:spacing w:before="60" w:after="60" w:line="288" w:lineRule="auto"/>
              <w:jc w:val="center"/>
            </w:pPr>
            <w:r w:rsidRPr="00882870">
              <w:t>25,7</w:t>
            </w:r>
          </w:p>
        </w:tc>
      </w:tr>
    </w:tbl>
    <w:p w:rsidR="00037310" w:rsidRPr="00F17638" w:rsidRDefault="00037310" w:rsidP="008D4534">
      <w:pPr>
        <w:pStyle w:val="Heading3"/>
        <w:spacing w:after="240"/>
      </w:pPr>
      <w:bookmarkStart w:id="82" w:name="_Toc427759788"/>
      <w:r w:rsidRPr="00F17638">
        <w:t>2.4.</w:t>
      </w:r>
      <w:r>
        <w:t>10</w:t>
      </w:r>
      <w:r w:rsidRPr="00F17638">
        <w:t>. Карты (схемы) существующего и планируемого размещения объектов централизованных систем горячего водоснабжения, холодного водоснабжения</w:t>
      </w:r>
      <w:bookmarkEnd w:id="80"/>
      <w:bookmarkEnd w:id="81"/>
      <w:bookmarkEnd w:id="82"/>
    </w:p>
    <w:p w:rsidR="00037310" w:rsidRPr="00F17638" w:rsidRDefault="00037310" w:rsidP="008D4534">
      <w:pPr>
        <w:ind w:firstLine="567"/>
      </w:pPr>
      <w:r w:rsidRPr="00F17638">
        <w:t>Карты (схемы) существующего и планируемого размещения объектов централизованных систем водоснабжения приведены в Приложении 1</w:t>
      </w:r>
      <w:r>
        <w:t xml:space="preserve"> </w:t>
      </w:r>
      <w:r w:rsidRPr="00F17638">
        <w:t xml:space="preserve">к схеме водоснабжения и водоотведения </w:t>
      </w:r>
      <w:r w:rsidRPr="00951B35">
        <w:rPr>
          <w:color w:val="000000"/>
        </w:rPr>
        <w:t xml:space="preserve">МО </w:t>
      </w:r>
      <w:r>
        <w:rPr>
          <w:color w:val="000000"/>
        </w:rPr>
        <w:t>город Балашов</w:t>
      </w:r>
      <w:r w:rsidRPr="00F17638">
        <w:t>.</w:t>
      </w:r>
    </w:p>
    <w:p w:rsidR="00037310" w:rsidRPr="00F17638" w:rsidRDefault="00037310" w:rsidP="008D4534">
      <w:pPr>
        <w:pStyle w:val="Heading2"/>
        <w:spacing w:after="240"/>
        <w:ind w:firstLine="567"/>
        <w:rPr>
          <w:rFonts w:ascii="Times New Roman" w:hAnsi="Times New Roman" w:cs="Times New Roman"/>
          <w:color w:val="FF0000"/>
          <w:sz w:val="28"/>
          <w:szCs w:val="28"/>
        </w:rPr>
      </w:pPr>
      <w:bookmarkStart w:id="83" w:name="_Toc385862059"/>
      <w:bookmarkStart w:id="84" w:name="_Toc392073595"/>
      <w:bookmarkStart w:id="85" w:name="_Toc427759789"/>
      <w:r w:rsidRPr="00F17638">
        <w:rPr>
          <w:rFonts w:ascii="Times New Roman" w:hAnsi="Times New Roman" w:cs="Times New Roman"/>
          <w:color w:val="auto"/>
          <w:sz w:val="28"/>
          <w:szCs w:val="28"/>
        </w:rPr>
        <w:t>2.5. Экологические аспекты мероприятий по строительству, реконструкции и модернизации объектов централизованных систем водоснабжения</w:t>
      </w:r>
      <w:bookmarkEnd w:id="83"/>
      <w:bookmarkEnd w:id="84"/>
      <w:bookmarkEnd w:id="85"/>
    </w:p>
    <w:p w:rsidR="00037310" w:rsidRPr="00F17638" w:rsidRDefault="00037310" w:rsidP="008D4534">
      <w:pPr>
        <w:pStyle w:val="Heading3"/>
        <w:spacing w:after="240"/>
        <w:rPr>
          <w:color w:val="C00000"/>
        </w:rPr>
      </w:pPr>
      <w:bookmarkStart w:id="86" w:name="_Toc385862060"/>
      <w:bookmarkStart w:id="87" w:name="_Toc392073596"/>
      <w:bookmarkStart w:id="88" w:name="_Toc427759790"/>
      <w:r w:rsidRPr="00F17638">
        <w:t>2.5.1.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86"/>
      <w:bookmarkEnd w:id="87"/>
      <w:bookmarkEnd w:id="88"/>
    </w:p>
    <w:p w:rsidR="00037310" w:rsidRPr="00F17638" w:rsidRDefault="00037310" w:rsidP="00DE052D">
      <w:pPr>
        <w:ind w:firstLine="567"/>
        <w:rPr>
          <w:color w:val="000000"/>
        </w:rPr>
      </w:pPr>
      <w:bookmarkStart w:id="89" w:name="_Toc385862061"/>
      <w:bookmarkStart w:id="90" w:name="_Toc392073597"/>
      <w:r w:rsidRPr="00F17638">
        <w:rPr>
          <w:color w:val="000000"/>
        </w:rPr>
        <w:t>Известно, что одним из постоянных источников концентрированного загрязнения поверхностных водоемов являются сбрасываемые без обработки воды, образующиеся в результате промывки фильтровальных сооружений станций водоочистки. Находящиеся в их составе взвешенные вещества и компоненты технологических материалов, а также бактериальные загрязнения, попадая в водоем, увеличивают мутность воды, сокращают доступ света в глубину, и, как следствие, снижают интенсивность фотосинтеза, что в свою очередь приводит к уменьшению сообщества, способствующего процессам самоочищения. ВОС исключает сброс промывных вод в водоем.</w:t>
      </w:r>
    </w:p>
    <w:p w:rsidR="00037310" w:rsidRPr="00F17638" w:rsidRDefault="00037310" w:rsidP="00DE052D">
      <w:pPr>
        <w:autoSpaceDE w:val="0"/>
        <w:autoSpaceDN w:val="0"/>
        <w:adjustRightInd w:val="0"/>
        <w:ind w:firstLine="567"/>
        <w:rPr>
          <w:color w:val="000000"/>
        </w:rPr>
      </w:pPr>
      <w:r w:rsidRPr="00F17638">
        <w:rPr>
          <w:color w:val="000000"/>
        </w:rPr>
        <w:t>Для предотвращения неблагоприятного воздействия в процессе водоподготовки будет использоваться ресурсосберегающая, природоохранная технология повторного использования промывных вод.</w:t>
      </w:r>
    </w:p>
    <w:p w:rsidR="00037310" w:rsidRPr="00F17638" w:rsidRDefault="00037310" w:rsidP="008D4534">
      <w:pPr>
        <w:pStyle w:val="Heading3"/>
        <w:spacing w:after="240"/>
      </w:pPr>
      <w:bookmarkStart w:id="91" w:name="_Toc427759791"/>
      <w:r w:rsidRPr="00F17638">
        <w:t>2.5.2. На окружающую среду при реализации мероприятий по снабжению и хранению химических реагентов, используемых в водоподготовке (хлор и др.)</w:t>
      </w:r>
      <w:bookmarkEnd w:id="89"/>
      <w:bookmarkEnd w:id="90"/>
      <w:bookmarkEnd w:id="91"/>
    </w:p>
    <w:p w:rsidR="00037310" w:rsidRDefault="00037310" w:rsidP="008D4534">
      <w:pPr>
        <w:autoSpaceDE w:val="0"/>
        <w:autoSpaceDN w:val="0"/>
        <w:adjustRightInd w:val="0"/>
        <w:ind w:firstLine="567"/>
      </w:pPr>
      <w:bookmarkStart w:id="92" w:name="_Toc385862062"/>
      <w:bookmarkStart w:id="93" w:name="_Toc392073598"/>
      <w:r w:rsidRPr="00F17638">
        <w:t>Анализ возможного воздействия на окружающую среду при реализации мероприятий по снабжению и хранению химических реагентов, используемых в водоподготовке, показал, что при эксплуатации ВОС предполагается использовать технологии без применения хлора. Вместо жидкого хлора используются новые эффективные обеззараживающие реагенты. Это позволяет не только улучшить качество питьевой воды, практически исключив содержание высокотоксичных органических соединений в питьевой воде, но и повышает безопасность производства до уровня, отвечающего современным требованиям.</w:t>
      </w:r>
    </w:p>
    <w:p w:rsidR="00037310" w:rsidRPr="00F17638" w:rsidRDefault="00037310" w:rsidP="008D4534">
      <w:pPr>
        <w:autoSpaceDE w:val="0"/>
        <w:autoSpaceDN w:val="0"/>
        <w:adjustRightInd w:val="0"/>
        <w:ind w:firstLine="567"/>
      </w:pPr>
      <w:r w:rsidRPr="00DE052D">
        <w:t>В современных условиях постоянного совершенствования нормативной базы в области промышленной безопасности  ужесточаются требования к условиям производства, хранения, транспортирования и применения хлора на объектах водоподготовки. Встает вопрос замены хлора, используемого в настоящее время для обеззараживания воды, на современные безопасные и перспективные препараты. Основные критерии качества питьевой воды, сформированные в середине ХХ века и принятые во всем мире, заключаются в следующем: питьевая вода должна быть безопасной в эпидемиологическом отношении, безвредна по химическому составу и обладать благоприятными органолептическими свойствами. Предприятие «Производственно-Строительный Дизайн Центр-Сфера» г. Воронежа создала оборудование и запатентовала технологию производства обеззараживающего и дезинфицирующего раствора «Анолит», вырабатываемого системами «Раскат». «Анолит»  является высокоэффективным обеззараживающим средством и относится к 4-му классу малотоксичных веществ, к преимуществам которого можно отнести: обладание сильными бактерицидными свойствами, воздействие на весь спектр патогенных микроорганизмов, отсутствие побочных продуктов хлорирования, безопасность для людей и окружающей среды, обеспечение пролонгированного обеззараживания водопроводных сетей и прочее. В связи с этим необходимо предусмотреть модернизацию хлорного хозяйства насосно-фильтровальной станции водозабора.</w:t>
      </w: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94" w:name="_Toc427759792"/>
      <w:r w:rsidRPr="00F17638">
        <w:rPr>
          <w:rFonts w:ascii="Times New Roman" w:hAnsi="Times New Roman" w:cs="Times New Roman"/>
          <w:color w:val="auto"/>
          <w:sz w:val="28"/>
          <w:szCs w:val="28"/>
        </w:rPr>
        <w:t>2.6. Оценка объемов капитальных вложений в строительство, реконструкцию и модернизацию объектов централизованных систем водоснабжения</w:t>
      </w:r>
      <w:bookmarkEnd w:id="92"/>
      <w:bookmarkEnd w:id="93"/>
      <w:bookmarkEnd w:id="94"/>
    </w:p>
    <w:p w:rsidR="00037310" w:rsidRPr="00F17638" w:rsidRDefault="00037310" w:rsidP="008D4534">
      <w:pPr>
        <w:ind w:firstLine="567"/>
      </w:pPr>
      <w:r w:rsidRPr="00F17638">
        <w:t>Стоимость разработки проектной документации объектов капитального строительства определена на основании «Справочников базовых цен на проектные работы для строительства» (Коммунальные инженерные здания и сооружения, Объекты водоснабжения и канализации). Базовая цена проектных работ (на 1 января 201</w:t>
      </w:r>
      <w:r>
        <w:t>4</w:t>
      </w:r>
      <w:r w:rsidRPr="00F17638">
        <w:t xml:space="preserve"> года) устанавливается в зависимости от основных натуральных показателей проектируемых объектов и приводится к текущему уровню цен умножением на коэффициент, отражающий инфляционные процессы на момент определения цены проектных работ для строительства согласно Письму № 1951-ВТ/10 от 12.02.2013г. Министерства регионального развития Российской Федерации.</w:t>
      </w:r>
    </w:p>
    <w:p w:rsidR="00037310" w:rsidRPr="00F17638" w:rsidRDefault="00037310" w:rsidP="008D4534">
      <w:pPr>
        <w:ind w:firstLine="567"/>
      </w:pPr>
      <w:r w:rsidRPr="00F17638">
        <w:t>Ориентировочная стоимость строительства зданий и сооружений определена по проектам объектов-аналогов, Каталогам проектов повторного применения для строительства объектов социальной и инженерной инфраструктур,  Укрупненным нормативам цен строительства для применения в 2012 г., изданным Министерством регионального развития РФ, по существующим сборникам ФЕР в ценах и нормах 2001 года. Стоимость работ пересчитана в цены 201</w:t>
      </w:r>
      <w:r>
        <w:t>4</w:t>
      </w:r>
      <w:r w:rsidRPr="00F17638">
        <w:t xml:space="preserve"> года с коэффициентами согласно письму № 2836-ИП/12/ГС от 03.12.2012г. Министерства регионального развития Российской Федерации; Письму № 21790-АК/Д03 от 05.10.2011г. Министерства регионального развития Российской Федерации.</w:t>
      </w:r>
    </w:p>
    <w:p w:rsidR="00037310" w:rsidRPr="00F17638" w:rsidRDefault="00037310" w:rsidP="008D4534">
      <w:pPr>
        <w:ind w:firstLine="567"/>
      </w:pPr>
      <w:r w:rsidRPr="00F17638">
        <w:t>Расчетная стоимость мероприятий приводится по этапам реализации, приведенным в Схеме водоснабжения и водоотведения, с учетом индексов-дефляторов до 20</w:t>
      </w:r>
      <w:r>
        <w:t>20</w:t>
      </w:r>
      <w:r w:rsidRPr="00F17638">
        <w:t xml:space="preserve"> и 202</w:t>
      </w:r>
      <w:r>
        <w:t xml:space="preserve">5 </w:t>
      </w:r>
      <w:r w:rsidRPr="00F17638">
        <w:t xml:space="preserve">г.г. </w:t>
      </w:r>
    </w:p>
    <w:p w:rsidR="00037310" w:rsidRPr="00F17638" w:rsidRDefault="00037310" w:rsidP="008D4534">
      <w:pPr>
        <w:ind w:firstLine="567"/>
      </w:pPr>
      <w:r w:rsidRPr="00F17638">
        <w:t>Определение стоимости на разных этапах проектирования должно осуществляться различными методиками. На предпроектной стадии обоснования инвестиций определяется предварительная (расчетная) стоимость строительства. Проекта на этой стадии еще нет, поэтому она составляется по предельно укрупненным показателям. При отсутствии таких показателей могут использоваться данные о стоимости объектов-аналогов. При разработке рабочей документации на объекты капитального строительства необходимо уточнение стоимости путем составления проектно-сметной документации. Стоимость устанавливается на каждой стадии проектирования, в связи, с чем обеспечивается поэтапная ее детализация и уточнение. Таким образом, базовые цены устанавливаются с целью последующего формирования договорных цен на разработку проектной документации и строительства.</w:t>
      </w:r>
    </w:p>
    <w:p w:rsidR="00037310" w:rsidRPr="00F17638" w:rsidRDefault="00037310" w:rsidP="008D4534">
      <w:pPr>
        <w:ind w:firstLine="567"/>
      </w:pPr>
      <w:r w:rsidRPr="00F17638">
        <w:t>В расчетах не учитывались:</w:t>
      </w:r>
    </w:p>
    <w:p w:rsidR="00037310" w:rsidRPr="00F17638" w:rsidRDefault="00037310" w:rsidP="008D4534">
      <w:pPr>
        <w:numPr>
          <w:ilvl w:val="0"/>
          <w:numId w:val="12"/>
        </w:numPr>
      </w:pPr>
      <w:r w:rsidRPr="00F17638">
        <w:t>стоимость резервирования и выкупа земельных участков и недвижимости для государственных и муниципальных нужд;</w:t>
      </w:r>
    </w:p>
    <w:p w:rsidR="00037310" w:rsidRPr="00F17638" w:rsidRDefault="00037310" w:rsidP="008D4534">
      <w:pPr>
        <w:numPr>
          <w:ilvl w:val="0"/>
          <w:numId w:val="12"/>
        </w:numPr>
      </w:pPr>
      <w:r w:rsidRPr="00F17638">
        <w:t>стоимость проведения топографо-геодезических и геологических изысканий на территориях строительства;</w:t>
      </w:r>
    </w:p>
    <w:p w:rsidR="00037310" w:rsidRPr="00F17638" w:rsidRDefault="00037310" w:rsidP="008D4534">
      <w:pPr>
        <w:numPr>
          <w:ilvl w:val="0"/>
          <w:numId w:val="12"/>
        </w:numPr>
      </w:pPr>
      <w:r w:rsidRPr="00F17638">
        <w:t>стоимость мероприятий по сносу и демонтажу зданий и сооружений на территориях строительства;</w:t>
      </w:r>
    </w:p>
    <w:p w:rsidR="00037310" w:rsidRPr="00F17638" w:rsidRDefault="00037310" w:rsidP="008D4534">
      <w:pPr>
        <w:numPr>
          <w:ilvl w:val="0"/>
          <w:numId w:val="12"/>
        </w:numPr>
      </w:pPr>
      <w:r w:rsidRPr="00F17638">
        <w:t>стоимость мероприятий по реконструкции существующих объектов;</w:t>
      </w:r>
    </w:p>
    <w:p w:rsidR="00037310" w:rsidRPr="00F17638" w:rsidRDefault="00037310" w:rsidP="008D4534">
      <w:pPr>
        <w:numPr>
          <w:ilvl w:val="0"/>
          <w:numId w:val="12"/>
        </w:numPr>
      </w:pPr>
      <w:r w:rsidRPr="00F17638">
        <w:t xml:space="preserve">оснащение необходимым оборудованием и благоустройство прилегающей территории; </w:t>
      </w:r>
    </w:p>
    <w:p w:rsidR="00037310" w:rsidRPr="00F17638" w:rsidRDefault="00037310" w:rsidP="008D4534">
      <w:pPr>
        <w:numPr>
          <w:ilvl w:val="0"/>
          <w:numId w:val="12"/>
        </w:numPr>
      </w:pPr>
      <w:r w:rsidRPr="00F17638">
        <w:t>особенности территории строительства.</w:t>
      </w:r>
    </w:p>
    <w:p w:rsidR="00037310" w:rsidRPr="00F17638" w:rsidRDefault="00037310" w:rsidP="008D4534">
      <w:pPr>
        <w:pStyle w:val="ListParagraph"/>
        <w:ind w:left="0" w:firstLine="567"/>
      </w:pPr>
      <w:r w:rsidRPr="00F17638">
        <w:t xml:space="preserve">Результаты расчетов (сводная ведомость стоимости работ) приведены в таб. 2.6.1. </w:t>
      </w:r>
      <w:bookmarkStart w:id="95" w:name="таб61"/>
    </w:p>
    <w:p w:rsidR="00037310" w:rsidRDefault="00037310">
      <w:pPr>
        <w:spacing w:after="200"/>
        <w:jc w:val="left"/>
      </w:pPr>
      <w:r>
        <w:br w:type="page"/>
      </w:r>
    </w:p>
    <w:p w:rsidR="00037310" w:rsidRPr="00F17638" w:rsidRDefault="00037310" w:rsidP="008D4534">
      <w:pPr>
        <w:pStyle w:val="ListParagraph"/>
        <w:ind w:left="1072"/>
        <w:jc w:val="right"/>
        <w:rPr>
          <w:b/>
          <w:bCs/>
        </w:rPr>
      </w:pPr>
      <w:r w:rsidRPr="00F17638">
        <w:t>Таб. 2.6.1</w:t>
      </w:r>
      <w:bookmarkEnd w:id="95"/>
      <w:r w:rsidRPr="00F17638">
        <w:t xml:space="preserve">. </w:t>
      </w:r>
      <w:r w:rsidRPr="00F17638">
        <w:rPr>
          <w:lang w:val="en-US"/>
        </w:rPr>
        <w:t>C</w:t>
      </w:r>
      <w:r w:rsidRPr="00F17638">
        <w:t>водная ведомость объемов и стоимости работ</w:t>
      </w:r>
    </w:p>
    <w:tbl>
      <w:tblPr>
        <w:tblW w:w="4948"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6"/>
        <w:gridCol w:w="3544"/>
        <w:gridCol w:w="852"/>
        <w:gridCol w:w="850"/>
        <w:gridCol w:w="1278"/>
        <w:gridCol w:w="1416"/>
        <w:gridCol w:w="1556"/>
      </w:tblGrid>
      <w:tr w:rsidR="00037310" w:rsidRPr="00882870">
        <w:trPr>
          <w:trHeight w:val="645"/>
        </w:trPr>
        <w:tc>
          <w:tcPr>
            <w:tcW w:w="332" w:type="pct"/>
            <w:vMerge w:val="restart"/>
            <w:vAlign w:val="center"/>
          </w:tcPr>
          <w:p w:rsidR="00037310" w:rsidRPr="00F17638" w:rsidRDefault="00037310" w:rsidP="005B4031">
            <w:pPr>
              <w:spacing w:line="240" w:lineRule="auto"/>
              <w:jc w:val="center"/>
              <w:rPr>
                <w:b/>
                <w:bCs/>
                <w:color w:val="000000"/>
              </w:rPr>
            </w:pPr>
            <w:bookmarkStart w:id="96" w:name="_Toc382984461"/>
            <w:r>
              <w:rPr>
                <w:b/>
                <w:bCs/>
                <w:color w:val="000000"/>
              </w:rPr>
              <w:t>№ п/</w:t>
            </w:r>
            <w:r w:rsidRPr="00F17638">
              <w:rPr>
                <w:b/>
                <w:bCs/>
                <w:color w:val="000000"/>
              </w:rPr>
              <w:t>п</w:t>
            </w:r>
          </w:p>
        </w:tc>
        <w:tc>
          <w:tcPr>
            <w:tcW w:w="1742" w:type="pct"/>
            <w:vMerge w:val="restart"/>
            <w:vAlign w:val="center"/>
          </w:tcPr>
          <w:p w:rsidR="00037310" w:rsidRPr="00F17638" w:rsidRDefault="00037310" w:rsidP="008D4534">
            <w:pPr>
              <w:spacing w:line="240" w:lineRule="auto"/>
              <w:jc w:val="center"/>
              <w:rPr>
                <w:b/>
                <w:bCs/>
                <w:color w:val="000000"/>
              </w:rPr>
            </w:pPr>
            <w:r w:rsidRPr="00F17638">
              <w:rPr>
                <w:b/>
                <w:bCs/>
                <w:color w:val="000000"/>
              </w:rPr>
              <w:t>Наименование работ и затрат</w:t>
            </w:r>
          </w:p>
        </w:tc>
        <w:tc>
          <w:tcPr>
            <w:tcW w:w="419" w:type="pct"/>
            <w:vMerge w:val="restart"/>
            <w:vAlign w:val="center"/>
          </w:tcPr>
          <w:p w:rsidR="00037310" w:rsidRPr="00F17638" w:rsidRDefault="00037310" w:rsidP="008D4534">
            <w:pPr>
              <w:spacing w:line="240" w:lineRule="auto"/>
              <w:jc w:val="center"/>
              <w:rPr>
                <w:b/>
                <w:bCs/>
                <w:color w:val="000000"/>
              </w:rPr>
            </w:pPr>
            <w:bookmarkStart w:id="97" w:name="RANGE_D2"/>
            <w:r w:rsidRPr="00F17638">
              <w:rPr>
                <w:b/>
                <w:bCs/>
                <w:color w:val="000000"/>
              </w:rPr>
              <w:t>Ед. изм</w:t>
            </w:r>
            <w:bookmarkEnd w:id="97"/>
          </w:p>
        </w:tc>
        <w:tc>
          <w:tcPr>
            <w:tcW w:w="418" w:type="pct"/>
            <w:vMerge w:val="restart"/>
            <w:vAlign w:val="center"/>
          </w:tcPr>
          <w:p w:rsidR="00037310" w:rsidRPr="00F17638" w:rsidRDefault="00037310" w:rsidP="008D4534">
            <w:pPr>
              <w:spacing w:line="240" w:lineRule="auto"/>
              <w:jc w:val="center"/>
              <w:rPr>
                <w:b/>
                <w:bCs/>
                <w:color w:val="000000"/>
              </w:rPr>
            </w:pPr>
            <w:bookmarkStart w:id="98" w:name="OLE_LINK2" w:colFirst="3" w:colLast="3"/>
            <w:r w:rsidRPr="00F17638">
              <w:rPr>
                <w:b/>
                <w:bCs/>
                <w:color w:val="000000"/>
              </w:rPr>
              <w:t>Об-ъем работ</w:t>
            </w:r>
          </w:p>
        </w:tc>
        <w:tc>
          <w:tcPr>
            <w:tcW w:w="2089" w:type="pct"/>
            <w:gridSpan w:val="3"/>
            <w:vAlign w:val="center"/>
          </w:tcPr>
          <w:p w:rsidR="00037310" w:rsidRPr="00F17638" w:rsidRDefault="00037310" w:rsidP="008D4534">
            <w:pPr>
              <w:spacing w:line="240" w:lineRule="auto"/>
              <w:jc w:val="center"/>
              <w:rPr>
                <w:b/>
                <w:bCs/>
                <w:color w:val="000000"/>
              </w:rPr>
            </w:pPr>
            <w:bookmarkStart w:id="99" w:name="RANGE_F2"/>
            <w:r w:rsidRPr="00F17638">
              <w:rPr>
                <w:b/>
                <w:bCs/>
                <w:color w:val="000000"/>
              </w:rPr>
              <w:t>Общая стоимость, тыс. руб.</w:t>
            </w:r>
            <w:bookmarkEnd w:id="99"/>
          </w:p>
        </w:tc>
      </w:tr>
      <w:tr w:rsidR="00037310" w:rsidRPr="00882870">
        <w:trPr>
          <w:trHeight w:val="945"/>
        </w:trPr>
        <w:tc>
          <w:tcPr>
            <w:tcW w:w="332" w:type="pct"/>
            <w:vMerge/>
            <w:vAlign w:val="center"/>
          </w:tcPr>
          <w:p w:rsidR="00037310" w:rsidRPr="00F17638" w:rsidRDefault="00037310" w:rsidP="008D4534">
            <w:pPr>
              <w:spacing w:line="240" w:lineRule="auto"/>
              <w:rPr>
                <w:b/>
                <w:bCs/>
                <w:color w:val="000000"/>
              </w:rPr>
            </w:pPr>
            <w:bookmarkStart w:id="100" w:name="OLE_LINK1" w:colFirst="4" w:colLast="6"/>
          </w:p>
        </w:tc>
        <w:tc>
          <w:tcPr>
            <w:tcW w:w="1742" w:type="pct"/>
            <w:vMerge/>
            <w:vAlign w:val="center"/>
          </w:tcPr>
          <w:p w:rsidR="00037310" w:rsidRPr="00F17638" w:rsidRDefault="00037310" w:rsidP="008D4534">
            <w:pPr>
              <w:spacing w:line="240" w:lineRule="auto"/>
              <w:rPr>
                <w:b/>
                <w:bCs/>
                <w:color w:val="000000"/>
              </w:rPr>
            </w:pPr>
          </w:p>
        </w:tc>
        <w:tc>
          <w:tcPr>
            <w:tcW w:w="419" w:type="pct"/>
            <w:vMerge/>
            <w:vAlign w:val="center"/>
          </w:tcPr>
          <w:p w:rsidR="00037310" w:rsidRPr="00F17638" w:rsidRDefault="00037310" w:rsidP="008D4534">
            <w:pPr>
              <w:spacing w:line="240" w:lineRule="auto"/>
              <w:rPr>
                <w:b/>
                <w:bCs/>
                <w:color w:val="000000"/>
              </w:rPr>
            </w:pPr>
          </w:p>
        </w:tc>
        <w:tc>
          <w:tcPr>
            <w:tcW w:w="418" w:type="pct"/>
            <w:vMerge/>
            <w:vAlign w:val="center"/>
          </w:tcPr>
          <w:p w:rsidR="00037310" w:rsidRPr="00F17638" w:rsidRDefault="00037310" w:rsidP="008D4534">
            <w:pPr>
              <w:spacing w:line="240" w:lineRule="auto"/>
              <w:rPr>
                <w:b/>
                <w:bCs/>
                <w:color w:val="000000"/>
              </w:rPr>
            </w:pPr>
          </w:p>
        </w:tc>
        <w:tc>
          <w:tcPr>
            <w:tcW w:w="628" w:type="pct"/>
            <w:vAlign w:val="center"/>
          </w:tcPr>
          <w:p w:rsidR="00037310" w:rsidRPr="00F17638" w:rsidRDefault="00037310" w:rsidP="008D4534">
            <w:pPr>
              <w:spacing w:line="240" w:lineRule="auto"/>
              <w:jc w:val="center"/>
              <w:rPr>
                <w:b/>
                <w:bCs/>
                <w:color w:val="000000"/>
              </w:rPr>
            </w:pPr>
            <w:r w:rsidRPr="00F17638">
              <w:rPr>
                <w:b/>
                <w:bCs/>
                <w:color w:val="000000"/>
              </w:rPr>
              <w:t>1-й этап до 20</w:t>
            </w:r>
            <w:r>
              <w:rPr>
                <w:b/>
                <w:bCs/>
                <w:color w:val="000000"/>
              </w:rPr>
              <w:t>20</w:t>
            </w:r>
          </w:p>
        </w:tc>
        <w:tc>
          <w:tcPr>
            <w:tcW w:w="696" w:type="pct"/>
            <w:vAlign w:val="center"/>
          </w:tcPr>
          <w:p w:rsidR="00037310" w:rsidRPr="00F17638" w:rsidRDefault="00037310" w:rsidP="008D4534">
            <w:pPr>
              <w:spacing w:line="240" w:lineRule="auto"/>
              <w:jc w:val="center"/>
              <w:rPr>
                <w:b/>
                <w:bCs/>
                <w:color w:val="000000"/>
              </w:rPr>
            </w:pPr>
            <w:r w:rsidRPr="00F17638">
              <w:rPr>
                <w:b/>
                <w:bCs/>
                <w:color w:val="000000"/>
              </w:rPr>
              <w:t>2-й этап до 202</w:t>
            </w:r>
            <w:r>
              <w:rPr>
                <w:b/>
                <w:bCs/>
                <w:color w:val="000000"/>
              </w:rPr>
              <w:t>5</w:t>
            </w:r>
          </w:p>
        </w:tc>
        <w:tc>
          <w:tcPr>
            <w:tcW w:w="765" w:type="pct"/>
            <w:vAlign w:val="center"/>
          </w:tcPr>
          <w:p w:rsidR="00037310" w:rsidRPr="00F17638" w:rsidRDefault="00037310" w:rsidP="008D4534">
            <w:pPr>
              <w:spacing w:line="240" w:lineRule="auto"/>
              <w:jc w:val="center"/>
              <w:rPr>
                <w:b/>
                <w:bCs/>
                <w:color w:val="000000"/>
              </w:rPr>
            </w:pPr>
            <w:r w:rsidRPr="00F17638">
              <w:rPr>
                <w:b/>
                <w:bCs/>
                <w:color w:val="000000"/>
              </w:rPr>
              <w:t>Всего</w:t>
            </w:r>
          </w:p>
        </w:tc>
      </w:tr>
      <w:tr w:rsidR="00037310" w:rsidRPr="00882870">
        <w:trPr>
          <w:trHeight w:val="315"/>
        </w:trPr>
        <w:tc>
          <w:tcPr>
            <w:tcW w:w="332" w:type="pct"/>
            <w:vAlign w:val="bottom"/>
          </w:tcPr>
          <w:p w:rsidR="00037310" w:rsidRPr="00F17638" w:rsidRDefault="00037310" w:rsidP="008D4534">
            <w:pPr>
              <w:spacing w:line="240" w:lineRule="auto"/>
              <w:jc w:val="center"/>
              <w:rPr>
                <w:b/>
                <w:bCs/>
                <w:color w:val="000000"/>
              </w:rPr>
            </w:pPr>
            <w:r w:rsidRPr="00F17638">
              <w:rPr>
                <w:b/>
                <w:bCs/>
                <w:color w:val="000000"/>
              </w:rPr>
              <w:t>1</w:t>
            </w:r>
          </w:p>
        </w:tc>
        <w:tc>
          <w:tcPr>
            <w:tcW w:w="1742" w:type="pct"/>
            <w:vAlign w:val="bottom"/>
          </w:tcPr>
          <w:p w:rsidR="00037310" w:rsidRPr="00F17638" w:rsidRDefault="00037310" w:rsidP="008D4534">
            <w:pPr>
              <w:spacing w:line="240" w:lineRule="auto"/>
              <w:jc w:val="center"/>
              <w:rPr>
                <w:b/>
                <w:bCs/>
                <w:color w:val="000000"/>
              </w:rPr>
            </w:pPr>
            <w:r w:rsidRPr="00F17638">
              <w:rPr>
                <w:b/>
                <w:bCs/>
                <w:color w:val="000000"/>
              </w:rPr>
              <w:t>2</w:t>
            </w:r>
          </w:p>
        </w:tc>
        <w:tc>
          <w:tcPr>
            <w:tcW w:w="419" w:type="pct"/>
            <w:vAlign w:val="bottom"/>
          </w:tcPr>
          <w:p w:rsidR="00037310" w:rsidRPr="00F17638" w:rsidRDefault="00037310" w:rsidP="008D4534">
            <w:pPr>
              <w:spacing w:line="240" w:lineRule="auto"/>
              <w:jc w:val="center"/>
              <w:rPr>
                <w:b/>
                <w:bCs/>
                <w:color w:val="000000"/>
              </w:rPr>
            </w:pPr>
            <w:r w:rsidRPr="00F17638">
              <w:rPr>
                <w:b/>
                <w:bCs/>
                <w:color w:val="000000"/>
              </w:rPr>
              <w:t>3</w:t>
            </w:r>
          </w:p>
        </w:tc>
        <w:tc>
          <w:tcPr>
            <w:tcW w:w="418" w:type="pct"/>
            <w:vAlign w:val="bottom"/>
          </w:tcPr>
          <w:p w:rsidR="00037310" w:rsidRPr="00F17638" w:rsidRDefault="00037310" w:rsidP="008D4534">
            <w:pPr>
              <w:spacing w:line="240" w:lineRule="auto"/>
              <w:jc w:val="center"/>
              <w:rPr>
                <w:b/>
                <w:bCs/>
                <w:color w:val="000000"/>
              </w:rPr>
            </w:pPr>
            <w:r w:rsidRPr="00F17638">
              <w:rPr>
                <w:b/>
                <w:bCs/>
                <w:color w:val="000000"/>
              </w:rPr>
              <w:t>4</w:t>
            </w:r>
          </w:p>
        </w:tc>
        <w:tc>
          <w:tcPr>
            <w:tcW w:w="628" w:type="pct"/>
            <w:vAlign w:val="bottom"/>
          </w:tcPr>
          <w:p w:rsidR="00037310" w:rsidRPr="00F17638" w:rsidRDefault="00037310" w:rsidP="008D4534">
            <w:pPr>
              <w:spacing w:line="240" w:lineRule="auto"/>
              <w:jc w:val="center"/>
              <w:rPr>
                <w:b/>
                <w:bCs/>
                <w:color w:val="000000"/>
              </w:rPr>
            </w:pPr>
            <w:r w:rsidRPr="00F17638">
              <w:rPr>
                <w:b/>
                <w:bCs/>
                <w:color w:val="000000"/>
              </w:rPr>
              <w:t>5</w:t>
            </w:r>
          </w:p>
        </w:tc>
        <w:tc>
          <w:tcPr>
            <w:tcW w:w="696" w:type="pct"/>
            <w:vAlign w:val="bottom"/>
          </w:tcPr>
          <w:p w:rsidR="00037310" w:rsidRPr="00F17638" w:rsidRDefault="00037310" w:rsidP="008D4534">
            <w:pPr>
              <w:spacing w:line="240" w:lineRule="auto"/>
              <w:jc w:val="center"/>
              <w:rPr>
                <w:b/>
                <w:bCs/>
                <w:color w:val="000000"/>
              </w:rPr>
            </w:pPr>
            <w:r w:rsidRPr="00F17638">
              <w:rPr>
                <w:b/>
                <w:bCs/>
                <w:color w:val="000000"/>
              </w:rPr>
              <w:t>6</w:t>
            </w:r>
          </w:p>
        </w:tc>
        <w:tc>
          <w:tcPr>
            <w:tcW w:w="765" w:type="pct"/>
            <w:vAlign w:val="bottom"/>
          </w:tcPr>
          <w:p w:rsidR="00037310" w:rsidRPr="00F17638" w:rsidRDefault="00037310" w:rsidP="008D4534">
            <w:pPr>
              <w:spacing w:line="240" w:lineRule="auto"/>
              <w:jc w:val="center"/>
              <w:rPr>
                <w:b/>
                <w:bCs/>
                <w:color w:val="000000"/>
              </w:rPr>
            </w:pPr>
            <w:r w:rsidRPr="00F17638">
              <w:rPr>
                <w:b/>
                <w:bCs/>
                <w:color w:val="000000"/>
              </w:rPr>
              <w:t>7</w:t>
            </w:r>
          </w:p>
        </w:tc>
      </w:tr>
      <w:tr w:rsidR="00037310" w:rsidRPr="00882870">
        <w:trPr>
          <w:trHeight w:val="479"/>
        </w:trPr>
        <w:tc>
          <w:tcPr>
            <w:tcW w:w="5000" w:type="pct"/>
            <w:gridSpan w:val="7"/>
            <w:vAlign w:val="center"/>
          </w:tcPr>
          <w:p w:rsidR="00037310" w:rsidRPr="00F17638" w:rsidRDefault="00037310" w:rsidP="008D4534">
            <w:pPr>
              <w:spacing w:line="240" w:lineRule="auto"/>
              <w:jc w:val="center"/>
              <w:rPr>
                <w:b/>
                <w:bCs/>
                <w:color w:val="000000"/>
              </w:rPr>
            </w:pPr>
            <w:r w:rsidRPr="00F17638">
              <w:rPr>
                <w:b/>
                <w:bCs/>
                <w:color w:val="000000"/>
              </w:rPr>
              <w:t xml:space="preserve">Водоснабжение </w:t>
            </w:r>
            <w:r w:rsidRPr="00882870">
              <w:rPr>
                <w:b/>
                <w:bCs/>
              </w:rPr>
              <w:t>г. Балашов</w:t>
            </w:r>
          </w:p>
        </w:tc>
      </w:tr>
      <w:bookmarkEnd w:id="98"/>
      <w:tr w:rsidR="00037310" w:rsidRPr="00882870">
        <w:trPr>
          <w:trHeight w:val="945"/>
        </w:trPr>
        <w:tc>
          <w:tcPr>
            <w:tcW w:w="332" w:type="pct"/>
            <w:vAlign w:val="center"/>
          </w:tcPr>
          <w:p w:rsidR="00037310" w:rsidRPr="00F17638" w:rsidRDefault="00037310" w:rsidP="008D4534">
            <w:pPr>
              <w:spacing w:line="240" w:lineRule="auto"/>
              <w:jc w:val="center"/>
              <w:rPr>
                <w:color w:val="000000"/>
              </w:rPr>
            </w:pPr>
            <w:r>
              <w:rPr>
                <w:color w:val="000000"/>
              </w:rPr>
              <w:t>1</w:t>
            </w:r>
          </w:p>
        </w:tc>
        <w:tc>
          <w:tcPr>
            <w:tcW w:w="1742" w:type="pct"/>
            <w:vAlign w:val="center"/>
          </w:tcPr>
          <w:p w:rsidR="00037310" w:rsidRPr="00F17638" w:rsidRDefault="00037310" w:rsidP="008D4534">
            <w:pPr>
              <w:spacing w:line="240" w:lineRule="auto"/>
              <w:rPr>
                <w:color w:val="000000"/>
              </w:rPr>
            </w:pPr>
            <w:r w:rsidRPr="00F17638">
              <w:rPr>
                <w:color w:val="000000"/>
              </w:rPr>
              <w:t>Создание системы диспетчеризации и автоматического управления</w:t>
            </w:r>
          </w:p>
        </w:tc>
        <w:tc>
          <w:tcPr>
            <w:tcW w:w="419" w:type="pct"/>
            <w:vAlign w:val="center"/>
          </w:tcPr>
          <w:p w:rsidR="00037310" w:rsidRPr="00F17638" w:rsidRDefault="00037310" w:rsidP="008D4534">
            <w:pPr>
              <w:spacing w:line="240" w:lineRule="auto"/>
              <w:jc w:val="center"/>
              <w:rPr>
                <w:color w:val="000000"/>
              </w:rPr>
            </w:pPr>
            <w:r w:rsidRPr="00F17638">
              <w:rPr>
                <w:color w:val="000000"/>
              </w:rPr>
              <w:t>шт.</w:t>
            </w:r>
          </w:p>
        </w:tc>
        <w:tc>
          <w:tcPr>
            <w:tcW w:w="418" w:type="pct"/>
            <w:vAlign w:val="center"/>
          </w:tcPr>
          <w:p w:rsidR="00037310" w:rsidRPr="00F17638" w:rsidRDefault="00037310" w:rsidP="008D4534">
            <w:pPr>
              <w:spacing w:line="240" w:lineRule="auto"/>
              <w:jc w:val="center"/>
              <w:rPr>
                <w:color w:val="000000"/>
              </w:rPr>
            </w:pPr>
            <w:r w:rsidRPr="00F17638">
              <w:rPr>
                <w:color w:val="000000"/>
              </w:rPr>
              <w:t>1</w:t>
            </w:r>
          </w:p>
        </w:tc>
        <w:tc>
          <w:tcPr>
            <w:tcW w:w="628" w:type="pct"/>
            <w:vAlign w:val="center"/>
          </w:tcPr>
          <w:p w:rsidR="00037310" w:rsidRPr="00F17638" w:rsidRDefault="00037310" w:rsidP="008D4534">
            <w:pPr>
              <w:spacing w:line="240" w:lineRule="auto"/>
              <w:jc w:val="center"/>
              <w:rPr>
                <w:color w:val="000000"/>
              </w:rPr>
            </w:pPr>
            <w:r w:rsidRPr="00F17638">
              <w:rPr>
                <w:color w:val="000000"/>
              </w:rPr>
              <w:t>12000</w:t>
            </w:r>
          </w:p>
        </w:tc>
        <w:tc>
          <w:tcPr>
            <w:tcW w:w="696" w:type="pct"/>
            <w:vAlign w:val="center"/>
          </w:tcPr>
          <w:p w:rsidR="00037310" w:rsidRPr="00F17638" w:rsidRDefault="00037310" w:rsidP="008D4534">
            <w:pPr>
              <w:spacing w:line="240" w:lineRule="auto"/>
              <w:jc w:val="center"/>
              <w:rPr>
                <w:color w:val="000000"/>
              </w:rPr>
            </w:pPr>
            <w:r w:rsidRPr="00F17638">
              <w:rPr>
                <w:color w:val="000000"/>
              </w:rPr>
              <w:t>-</w:t>
            </w:r>
          </w:p>
        </w:tc>
        <w:tc>
          <w:tcPr>
            <w:tcW w:w="765" w:type="pct"/>
            <w:vAlign w:val="center"/>
          </w:tcPr>
          <w:p w:rsidR="00037310" w:rsidRPr="00F17638" w:rsidRDefault="00037310" w:rsidP="008D4534">
            <w:pPr>
              <w:spacing w:line="240" w:lineRule="auto"/>
              <w:jc w:val="center"/>
              <w:rPr>
                <w:color w:val="000000"/>
              </w:rPr>
            </w:pPr>
            <w:r w:rsidRPr="00F17638">
              <w:rPr>
                <w:color w:val="000000"/>
              </w:rPr>
              <w:t>12000</w:t>
            </w:r>
          </w:p>
        </w:tc>
      </w:tr>
      <w:tr w:rsidR="00037310" w:rsidRPr="00882870">
        <w:trPr>
          <w:trHeight w:val="630"/>
        </w:trPr>
        <w:tc>
          <w:tcPr>
            <w:tcW w:w="332" w:type="pct"/>
            <w:vAlign w:val="center"/>
          </w:tcPr>
          <w:p w:rsidR="00037310" w:rsidRPr="00F17638" w:rsidRDefault="00037310" w:rsidP="008D4534">
            <w:pPr>
              <w:spacing w:line="240" w:lineRule="auto"/>
              <w:jc w:val="center"/>
              <w:rPr>
                <w:color w:val="000000"/>
              </w:rPr>
            </w:pPr>
            <w:r>
              <w:rPr>
                <w:color w:val="000000"/>
              </w:rPr>
              <w:t>2</w:t>
            </w:r>
          </w:p>
        </w:tc>
        <w:tc>
          <w:tcPr>
            <w:tcW w:w="1742" w:type="pct"/>
            <w:vAlign w:val="bottom"/>
          </w:tcPr>
          <w:p w:rsidR="00037310" w:rsidRPr="00882870" w:rsidRDefault="00037310" w:rsidP="009F6D70">
            <w:r w:rsidRPr="00882870">
              <w:t>Завершение строительства водозабора подземных вод (2-ой очереди 13 скважин)</w:t>
            </w:r>
          </w:p>
        </w:tc>
        <w:tc>
          <w:tcPr>
            <w:tcW w:w="419" w:type="pct"/>
            <w:vAlign w:val="center"/>
          </w:tcPr>
          <w:p w:rsidR="00037310" w:rsidRPr="00F17638" w:rsidRDefault="00037310" w:rsidP="008D4534">
            <w:pPr>
              <w:spacing w:line="240" w:lineRule="auto"/>
              <w:jc w:val="center"/>
              <w:rPr>
                <w:color w:val="000000"/>
              </w:rPr>
            </w:pPr>
            <w:r>
              <w:rPr>
                <w:color w:val="000000"/>
              </w:rPr>
              <w:t>шт.</w:t>
            </w:r>
          </w:p>
        </w:tc>
        <w:tc>
          <w:tcPr>
            <w:tcW w:w="418" w:type="pct"/>
            <w:vAlign w:val="center"/>
          </w:tcPr>
          <w:p w:rsidR="00037310" w:rsidRPr="00F17638" w:rsidRDefault="00037310" w:rsidP="008D4534">
            <w:pPr>
              <w:spacing w:line="240" w:lineRule="auto"/>
              <w:jc w:val="center"/>
              <w:rPr>
                <w:color w:val="000000"/>
              </w:rPr>
            </w:pPr>
            <w:r>
              <w:rPr>
                <w:color w:val="000000"/>
              </w:rPr>
              <w:t>13</w:t>
            </w:r>
          </w:p>
        </w:tc>
        <w:tc>
          <w:tcPr>
            <w:tcW w:w="628" w:type="pct"/>
            <w:vAlign w:val="center"/>
          </w:tcPr>
          <w:p w:rsidR="00037310" w:rsidRPr="00F17638" w:rsidRDefault="00037310" w:rsidP="008D4534">
            <w:pPr>
              <w:spacing w:line="240" w:lineRule="auto"/>
              <w:jc w:val="center"/>
              <w:rPr>
                <w:color w:val="000000"/>
              </w:rPr>
            </w:pPr>
            <w:r>
              <w:rPr>
                <w:color w:val="000000"/>
              </w:rPr>
              <w:t>39000</w:t>
            </w:r>
          </w:p>
        </w:tc>
        <w:tc>
          <w:tcPr>
            <w:tcW w:w="696" w:type="pct"/>
            <w:vAlign w:val="center"/>
          </w:tcPr>
          <w:p w:rsidR="00037310" w:rsidRPr="00F17638" w:rsidRDefault="00037310" w:rsidP="008D4534">
            <w:pPr>
              <w:spacing w:line="240" w:lineRule="auto"/>
              <w:jc w:val="center"/>
              <w:rPr>
                <w:color w:val="000000"/>
              </w:rPr>
            </w:pPr>
            <w:r>
              <w:rPr>
                <w:color w:val="000000"/>
              </w:rPr>
              <w:t>-</w:t>
            </w:r>
          </w:p>
        </w:tc>
        <w:tc>
          <w:tcPr>
            <w:tcW w:w="765" w:type="pct"/>
            <w:vAlign w:val="center"/>
          </w:tcPr>
          <w:p w:rsidR="00037310" w:rsidRPr="00F17638" w:rsidRDefault="00037310" w:rsidP="008D4534">
            <w:pPr>
              <w:spacing w:line="240" w:lineRule="auto"/>
              <w:jc w:val="center"/>
              <w:rPr>
                <w:color w:val="000000"/>
              </w:rPr>
            </w:pPr>
            <w:r>
              <w:rPr>
                <w:color w:val="000000"/>
              </w:rPr>
              <w:t>39000</w:t>
            </w:r>
          </w:p>
        </w:tc>
      </w:tr>
      <w:tr w:rsidR="00037310" w:rsidRPr="00882870">
        <w:trPr>
          <w:trHeight w:val="887"/>
        </w:trPr>
        <w:tc>
          <w:tcPr>
            <w:tcW w:w="332" w:type="pct"/>
            <w:vAlign w:val="center"/>
          </w:tcPr>
          <w:p w:rsidR="00037310" w:rsidRPr="00F17638" w:rsidRDefault="00037310" w:rsidP="008D4534">
            <w:pPr>
              <w:spacing w:line="240" w:lineRule="auto"/>
              <w:jc w:val="center"/>
              <w:rPr>
                <w:color w:val="000000"/>
              </w:rPr>
            </w:pPr>
            <w:r>
              <w:rPr>
                <w:color w:val="000000"/>
              </w:rPr>
              <w:t>3</w:t>
            </w:r>
          </w:p>
        </w:tc>
        <w:tc>
          <w:tcPr>
            <w:tcW w:w="1742" w:type="pct"/>
            <w:vAlign w:val="center"/>
          </w:tcPr>
          <w:p w:rsidR="00037310" w:rsidRPr="00F17638" w:rsidRDefault="00037310" w:rsidP="008D4534">
            <w:pPr>
              <w:spacing w:line="240" w:lineRule="auto"/>
              <w:rPr>
                <w:color w:val="000000"/>
              </w:rPr>
            </w:pPr>
            <w:r>
              <w:rPr>
                <w:color w:val="000000"/>
              </w:rPr>
              <w:t xml:space="preserve">Реконструкция </w:t>
            </w:r>
            <w:r w:rsidRPr="00F17638">
              <w:rPr>
                <w:color w:val="000000"/>
              </w:rPr>
              <w:t>ветхих</w:t>
            </w:r>
            <w:r>
              <w:rPr>
                <w:color w:val="000000"/>
              </w:rPr>
              <w:t xml:space="preserve"> поселковых</w:t>
            </w:r>
            <w:r w:rsidRPr="00F17638">
              <w:rPr>
                <w:color w:val="000000"/>
              </w:rPr>
              <w:t xml:space="preserve">  водопроводных сетей</w:t>
            </w:r>
          </w:p>
        </w:tc>
        <w:tc>
          <w:tcPr>
            <w:tcW w:w="419" w:type="pct"/>
            <w:vAlign w:val="center"/>
          </w:tcPr>
          <w:p w:rsidR="00037310" w:rsidRPr="00F17638" w:rsidRDefault="00037310" w:rsidP="008D4534">
            <w:pPr>
              <w:spacing w:line="240" w:lineRule="auto"/>
              <w:jc w:val="center"/>
              <w:rPr>
                <w:color w:val="000000"/>
              </w:rPr>
            </w:pPr>
            <w:r w:rsidRPr="00F17638">
              <w:rPr>
                <w:color w:val="000000"/>
              </w:rPr>
              <w:t>км</w:t>
            </w:r>
          </w:p>
        </w:tc>
        <w:tc>
          <w:tcPr>
            <w:tcW w:w="418" w:type="pct"/>
            <w:vAlign w:val="center"/>
          </w:tcPr>
          <w:p w:rsidR="00037310" w:rsidRPr="00F17638" w:rsidRDefault="00037310" w:rsidP="009F6D70">
            <w:pPr>
              <w:spacing w:line="240" w:lineRule="auto"/>
              <w:jc w:val="center"/>
              <w:rPr>
                <w:color w:val="000000"/>
              </w:rPr>
            </w:pPr>
            <w:r w:rsidRPr="009F6D70">
              <w:rPr>
                <w:color w:val="000000"/>
              </w:rPr>
              <w:t xml:space="preserve">475,7 </w:t>
            </w:r>
            <w:r>
              <w:rPr>
                <w:color w:val="000000"/>
              </w:rPr>
              <w:t>(100 км на 1 этап)</w:t>
            </w:r>
          </w:p>
        </w:tc>
        <w:tc>
          <w:tcPr>
            <w:tcW w:w="628" w:type="pct"/>
            <w:vAlign w:val="center"/>
          </w:tcPr>
          <w:p w:rsidR="00037310" w:rsidRPr="00F17638" w:rsidRDefault="00037310" w:rsidP="008D4534">
            <w:pPr>
              <w:spacing w:line="240" w:lineRule="auto"/>
              <w:jc w:val="center"/>
              <w:rPr>
                <w:color w:val="000000"/>
              </w:rPr>
            </w:pPr>
            <w:r>
              <w:rPr>
                <w:color w:val="000000"/>
              </w:rPr>
              <w:t>400000</w:t>
            </w:r>
          </w:p>
        </w:tc>
        <w:tc>
          <w:tcPr>
            <w:tcW w:w="696" w:type="pct"/>
            <w:vAlign w:val="center"/>
          </w:tcPr>
          <w:p w:rsidR="00037310" w:rsidRPr="00F17638" w:rsidRDefault="00037310" w:rsidP="008D4534">
            <w:pPr>
              <w:spacing w:line="240" w:lineRule="auto"/>
              <w:jc w:val="center"/>
              <w:rPr>
                <w:color w:val="000000"/>
              </w:rPr>
            </w:pPr>
            <w:r w:rsidRPr="00CE6EA6">
              <w:rPr>
                <w:color w:val="000000"/>
              </w:rPr>
              <w:t>1502800</w:t>
            </w:r>
          </w:p>
        </w:tc>
        <w:tc>
          <w:tcPr>
            <w:tcW w:w="765" w:type="pct"/>
            <w:vAlign w:val="center"/>
          </w:tcPr>
          <w:p w:rsidR="00037310" w:rsidRPr="00F17638" w:rsidRDefault="00037310" w:rsidP="008D4534">
            <w:pPr>
              <w:spacing w:line="240" w:lineRule="auto"/>
              <w:jc w:val="center"/>
              <w:rPr>
                <w:color w:val="000000"/>
              </w:rPr>
            </w:pPr>
            <w:r w:rsidRPr="00CE6EA6">
              <w:rPr>
                <w:color w:val="000000"/>
              </w:rPr>
              <w:t>1902800</w:t>
            </w:r>
          </w:p>
        </w:tc>
      </w:tr>
      <w:tr w:rsidR="00037310" w:rsidRPr="00882870">
        <w:trPr>
          <w:trHeight w:val="697"/>
        </w:trPr>
        <w:tc>
          <w:tcPr>
            <w:tcW w:w="332" w:type="pct"/>
            <w:vAlign w:val="center"/>
          </w:tcPr>
          <w:p w:rsidR="00037310" w:rsidRPr="00F17638" w:rsidRDefault="00037310" w:rsidP="008D4534">
            <w:pPr>
              <w:spacing w:line="240" w:lineRule="auto"/>
              <w:jc w:val="center"/>
              <w:rPr>
                <w:color w:val="000000"/>
              </w:rPr>
            </w:pPr>
            <w:r>
              <w:rPr>
                <w:color w:val="000000"/>
              </w:rPr>
              <w:t>4</w:t>
            </w:r>
          </w:p>
        </w:tc>
        <w:tc>
          <w:tcPr>
            <w:tcW w:w="1742" w:type="pct"/>
            <w:vAlign w:val="center"/>
          </w:tcPr>
          <w:p w:rsidR="00037310" w:rsidRPr="00882870" w:rsidRDefault="00037310" w:rsidP="008D4534">
            <w:pPr>
              <w:spacing w:line="240" w:lineRule="auto"/>
            </w:pPr>
            <w:r w:rsidRPr="00882870">
              <w:t>Прокладка двух магистральных водоводов Ø 500 мм по ул. Юбилейная – ул. Строителей и по ул. Орджоникидзе, 2 – ул. Орджоникидзе,82/ул. Камышинская</w:t>
            </w:r>
          </w:p>
        </w:tc>
        <w:tc>
          <w:tcPr>
            <w:tcW w:w="419" w:type="pct"/>
            <w:vAlign w:val="center"/>
          </w:tcPr>
          <w:p w:rsidR="00037310" w:rsidRPr="00F17638" w:rsidRDefault="00037310" w:rsidP="008D4534">
            <w:pPr>
              <w:spacing w:line="240" w:lineRule="auto"/>
              <w:jc w:val="center"/>
              <w:rPr>
                <w:color w:val="000000"/>
              </w:rPr>
            </w:pPr>
            <w:r>
              <w:rPr>
                <w:color w:val="000000"/>
              </w:rPr>
              <w:t>км</w:t>
            </w:r>
          </w:p>
        </w:tc>
        <w:tc>
          <w:tcPr>
            <w:tcW w:w="418" w:type="pct"/>
            <w:vAlign w:val="center"/>
          </w:tcPr>
          <w:p w:rsidR="00037310" w:rsidRPr="00F17638" w:rsidRDefault="00037310" w:rsidP="008D4534">
            <w:pPr>
              <w:spacing w:line="240" w:lineRule="auto"/>
              <w:jc w:val="center"/>
              <w:rPr>
                <w:color w:val="000000"/>
              </w:rPr>
            </w:pPr>
            <w:r>
              <w:rPr>
                <w:color w:val="000000"/>
              </w:rPr>
              <w:t>3,55</w:t>
            </w:r>
          </w:p>
        </w:tc>
        <w:tc>
          <w:tcPr>
            <w:tcW w:w="628" w:type="pct"/>
            <w:vAlign w:val="center"/>
          </w:tcPr>
          <w:p w:rsidR="00037310" w:rsidRPr="00882870" w:rsidRDefault="00037310" w:rsidP="008D4534">
            <w:pPr>
              <w:jc w:val="center"/>
              <w:rPr>
                <w:color w:val="000000"/>
              </w:rPr>
            </w:pPr>
            <w:r w:rsidRPr="00882870">
              <w:rPr>
                <w:color w:val="000000"/>
              </w:rPr>
              <w:t>41600</w:t>
            </w:r>
          </w:p>
        </w:tc>
        <w:tc>
          <w:tcPr>
            <w:tcW w:w="696" w:type="pct"/>
            <w:vAlign w:val="center"/>
          </w:tcPr>
          <w:p w:rsidR="00037310" w:rsidRPr="00F17638"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8D4534">
            <w:pPr>
              <w:jc w:val="center"/>
              <w:rPr>
                <w:color w:val="000000"/>
              </w:rPr>
            </w:pPr>
            <w:r w:rsidRPr="00882870">
              <w:rPr>
                <w:color w:val="000000"/>
              </w:rPr>
              <w:t>41600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5</w:t>
            </w:r>
          </w:p>
        </w:tc>
        <w:tc>
          <w:tcPr>
            <w:tcW w:w="1742" w:type="pct"/>
            <w:vAlign w:val="center"/>
          </w:tcPr>
          <w:p w:rsidR="00037310" w:rsidRPr="00882870" w:rsidRDefault="00037310" w:rsidP="008D4534">
            <w:pPr>
              <w:spacing w:line="240" w:lineRule="auto"/>
            </w:pPr>
            <w:r w:rsidRPr="00882870">
              <w:t>Замена физически устаревшего артезианского насоса марки 24А-18х1 на станции 1-го подъема водозаборных сооружений</w:t>
            </w:r>
          </w:p>
        </w:tc>
        <w:tc>
          <w:tcPr>
            <w:tcW w:w="419" w:type="pct"/>
            <w:vAlign w:val="center"/>
          </w:tcPr>
          <w:p w:rsidR="00037310" w:rsidRPr="00F17638" w:rsidRDefault="00037310" w:rsidP="005D086B">
            <w:pPr>
              <w:spacing w:line="240" w:lineRule="auto"/>
              <w:jc w:val="center"/>
              <w:rPr>
                <w:color w:val="000000"/>
              </w:rPr>
            </w:pPr>
            <w:r w:rsidRPr="00F17638">
              <w:rPr>
                <w:color w:val="000000"/>
              </w:rPr>
              <w:t>шт.</w:t>
            </w:r>
          </w:p>
        </w:tc>
        <w:tc>
          <w:tcPr>
            <w:tcW w:w="418" w:type="pct"/>
            <w:vAlign w:val="center"/>
          </w:tcPr>
          <w:p w:rsidR="00037310" w:rsidRPr="00F17638" w:rsidRDefault="00037310" w:rsidP="005D086B">
            <w:pPr>
              <w:spacing w:line="240" w:lineRule="auto"/>
              <w:jc w:val="center"/>
              <w:rPr>
                <w:color w:val="000000"/>
              </w:rPr>
            </w:pPr>
            <w:r w:rsidRPr="00F17638">
              <w:rPr>
                <w:color w:val="000000"/>
              </w:rPr>
              <w:t>1</w:t>
            </w:r>
          </w:p>
        </w:tc>
        <w:tc>
          <w:tcPr>
            <w:tcW w:w="628" w:type="pct"/>
            <w:vAlign w:val="center"/>
          </w:tcPr>
          <w:p w:rsidR="00037310" w:rsidRPr="00882870" w:rsidRDefault="00037310" w:rsidP="008D4534">
            <w:pPr>
              <w:jc w:val="center"/>
              <w:rPr>
                <w:color w:val="000000"/>
              </w:rPr>
            </w:pPr>
            <w:r w:rsidRPr="00882870">
              <w:rPr>
                <w:color w:val="000000"/>
              </w:rPr>
              <w:t>2500</w:t>
            </w:r>
          </w:p>
        </w:tc>
        <w:tc>
          <w:tcPr>
            <w:tcW w:w="696" w:type="pct"/>
            <w:vAlign w:val="center"/>
          </w:tcPr>
          <w:p w:rsidR="00037310" w:rsidRPr="00F17638"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8D4534">
            <w:pPr>
              <w:jc w:val="center"/>
              <w:rPr>
                <w:color w:val="000000"/>
              </w:rPr>
            </w:pPr>
            <w:r w:rsidRPr="00882870">
              <w:rPr>
                <w:color w:val="000000"/>
              </w:rPr>
              <w:t>2500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6</w:t>
            </w:r>
          </w:p>
        </w:tc>
        <w:tc>
          <w:tcPr>
            <w:tcW w:w="1742" w:type="pct"/>
            <w:vAlign w:val="center"/>
          </w:tcPr>
          <w:p w:rsidR="00037310" w:rsidRPr="00882870" w:rsidRDefault="00037310" w:rsidP="008D4534">
            <w:pPr>
              <w:spacing w:line="240" w:lineRule="auto"/>
            </w:pPr>
            <w:r w:rsidRPr="00882870">
              <w:t>Замена изношенных водоводов (Ø400мм – «Старо-солдатского» и «Энергопоезда»; Ø250мм – «Ерменихинского»), а, также, разводящих уличных сетей с увеличением их пропускной способности и необходимых кольцеваний</w:t>
            </w:r>
          </w:p>
        </w:tc>
        <w:tc>
          <w:tcPr>
            <w:tcW w:w="419" w:type="pct"/>
            <w:vAlign w:val="center"/>
          </w:tcPr>
          <w:p w:rsidR="00037310" w:rsidRPr="00F17638" w:rsidRDefault="00037310" w:rsidP="008D4534">
            <w:pPr>
              <w:spacing w:line="240" w:lineRule="auto"/>
              <w:jc w:val="center"/>
              <w:rPr>
                <w:color w:val="000000"/>
              </w:rPr>
            </w:pPr>
            <w:r>
              <w:rPr>
                <w:color w:val="000000"/>
              </w:rPr>
              <w:t>км</w:t>
            </w:r>
          </w:p>
        </w:tc>
        <w:tc>
          <w:tcPr>
            <w:tcW w:w="418" w:type="pct"/>
            <w:vAlign w:val="center"/>
          </w:tcPr>
          <w:p w:rsidR="00037310" w:rsidRPr="00F17638" w:rsidRDefault="00037310" w:rsidP="008D4534">
            <w:pPr>
              <w:spacing w:line="240" w:lineRule="auto"/>
              <w:jc w:val="center"/>
              <w:rPr>
                <w:color w:val="000000"/>
              </w:rPr>
            </w:pPr>
            <w:r>
              <w:rPr>
                <w:color w:val="000000"/>
              </w:rPr>
              <w:t>20,3</w:t>
            </w:r>
          </w:p>
        </w:tc>
        <w:tc>
          <w:tcPr>
            <w:tcW w:w="628" w:type="pct"/>
            <w:vAlign w:val="center"/>
          </w:tcPr>
          <w:p w:rsidR="00037310" w:rsidRPr="00882870" w:rsidRDefault="00037310" w:rsidP="008D4534">
            <w:pPr>
              <w:jc w:val="center"/>
              <w:rPr>
                <w:color w:val="000000"/>
              </w:rPr>
            </w:pPr>
            <w:r w:rsidRPr="00882870">
              <w:rPr>
                <w:color w:val="000000"/>
              </w:rPr>
              <w:t>130600</w:t>
            </w:r>
          </w:p>
        </w:tc>
        <w:tc>
          <w:tcPr>
            <w:tcW w:w="696" w:type="pct"/>
            <w:vAlign w:val="center"/>
          </w:tcPr>
          <w:p w:rsidR="00037310" w:rsidRPr="00F17638"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8D4534">
            <w:pPr>
              <w:jc w:val="center"/>
              <w:rPr>
                <w:color w:val="000000"/>
              </w:rPr>
            </w:pPr>
            <w:r w:rsidRPr="00882870">
              <w:rPr>
                <w:color w:val="000000"/>
              </w:rPr>
              <w:t>130600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7</w:t>
            </w:r>
          </w:p>
        </w:tc>
        <w:tc>
          <w:tcPr>
            <w:tcW w:w="1742" w:type="pct"/>
            <w:vAlign w:val="center"/>
          </w:tcPr>
          <w:p w:rsidR="00037310" w:rsidRPr="00882870" w:rsidRDefault="00037310" w:rsidP="008D4534">
            <w:pPr>
              <w:spacing w:line="240" w:lineRule="auto"/>
            </w:pPr>
            <w:r w:rsidRPr="00882870">
              <w:t>Приобретение инженерной и автомобильной техники (экскаватор марки ТВЭКС ЕК-8 (2 шт.) общей стоимостью 3,4 млн. руб.; экскаватор марки ТВЭКС 140</w:t>
            </w:r>
            <w:r w:rsidRPr="00882870">
              <w:rPr>
                <w:lang w:val="en-US"/>
              </w:rPr>
              <w:t>W</w:t>
            </w:r>
            <w:r w:rsidRPr="00882870">
              <w:t xml:space="preserve"> –  4,5 млн. руб.; установка горизонтально-направленного бурения марки ХСМ</w:t>
            </w:r>
            <w:r w:rsidRPr="00882870">
              <w:rPr>
                <w:lang w:val="en-US"/>
              </w:rPr>
              <w:t>G</w:t>
            </w:r>
            <w:r w:rsidRPr="00882870">
              <w:t xml:space="preserve"> </w:t>
            </w:r>
            <w:r w:rsidRPr="00882870">
              <w:rPr>
                <w:lang w:val="en-US"/>
              </w:rPr>
              <w:t>XZ</w:t>
            </w:r>
            <w:r w:rsidRPr="00882870">
              <w:t>200 - 3,6 млн. руб.; автокран марки КС-35714К-3 КАМАЗ-53605 (4х2) - 4,29 млн. руб.; автомобиль ГАЗ -3309 (вахтовка) – 2 шт. общей стоимостью 1,82 млн. руб., вакуумная машина КО – 503В (бочка) – 2 шт. общей стоимостью 2,02 млн. руб.)</w:t>
            </w:r>
          </w:p>
        </w:tc>
        <w:tc>
          <w:tcPr>
            <w:tcW w:w="419" w:type="pct"/>
            <w:vAlign w:val="center"/>
          </w:tcPr>
          <w:p w:rsidR="00037310" w:rsidRPr="00F17638" w:rsidRDefault="00037310" w:rsidP="008D4534">
            <w:pPr>
              <w:spacing w:line="240" w:lineRule="auto"/>
              <w:jc w:val="center"/>
              <w:rPr>
                <w:color w:val="000000"/>
              </w:rPr>
            </w:pPr>
            <w:r>
              <w:rPr>
                <w:color w:val="000000"/>
              </w:rPr>
              <w:t>шт.</w:t>
            </w:r>
          </w:p>
        </w:tc>
        <w:tc>
          <w:tcPr>
            <w:tcW w:w="418" w:type="pct"/>
            <w:vAlign w:val="center"/>
          </w:tcPr>
          <w:p w:rsidR="00037310" w:rsidRPr="00F17638" w:rsidRDefault="00037310" w:rsidP="008D4534">
            <w:pPr>
              <w:spacing w:line="240" w:lineRule="auto"/>
              <w:jc w:val="center"/>
              <w:rPr>
                <w:color w:val="000000"/>
              </w:rPr>
            </w:pPr>
            <w:r>
              <w:rPr>
                <w:color w:val="000000"/>
              </w:rPr>
              <w:t>9</w:t>
            </w:r>
          </w:p>
        </w:tc>
        <w:tc>
          <w:tcPr>
            <w:tcW w:w="628" w:type="pct"/>
            <w:vAlign w:val="center"/>
          </w:tcPr>
          <w:p w:rsidR="00037310" w:rsidRPr="00882870" w:rsidRDefault="00037310" w:rsidP="008D4534">
            <w:pPr>
              <w:jc w:val="center"/>
              <w:rPr>
                <w:color w:val="000000"/>
              </w:rPr>
            </w:pPr>
            <w:r w:rsidRPr="00882870">
              <w:rPr>
                <w:color w:val="000000"/>
              </w:rPr>
              <w:t>19630</w:t>
            </w:r>
          </w:p>
        </w:tc>
        <w:tc>
          <w:tcPr>
            <w:tcW w:w="696" w:type="pct"/>
            <w:vAlign w:val="center"/>
          </w:tcPr>
          <w:p w:rsidR="00037310" w:rsidRPr="00F17638"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8D4534">
            <w:pPr>
              <w:jc w:val="center"/>
              <w:rPr>
                <w:color w:val="000000"/>
              </w:rPr>
            </w:pPr>
            <w:r w:rsidRPr="00882870">
              <w:rPr>
                <w:color w:val="000000"/>
              </w:rPr>
              <w:t>19630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8</w:t>
            </w:r>
          </w:p>
        </w:tc>
        <w:tc>
          <w:tcPr>
            <w:tcW w:w="1742" w:type="pct"/>
            <w:vAlign w:val="center"/>
          </w:tcPr>
          <w:p w:rsidR="00037310" w:rsidRPr="00882870" w:rsidRDefault="00037310" w:rsidP="00CE6EA6">
            <w:pPr>
              <w:spacing w:line="240" w:lineRule="auto"/>
            </w:pPr>
            <w:r w:rsidRPr="00882870">
              <w:t xml:space="preserve">Строительство перспективных сетей </w:t>
            </w:r>
          </w:p>
        </w:tc>
        <w:tc>
          <w:tcPr>
            <w:tcW w:w="419" w:type="pct"/>
            <w:vAlign w:val="center"/>
          </w:tcPr>
          <w:p w:rsidR="00037310" w:rsidRDefault="00037310" w:rsidP="008D4534">
            <w:pPr>
              <w:spacing w:line="240" w:lineRule="auto"/>
              <w:jc w:val="center"/>
              <w:rPr>
                <w:color w:val="000000"/>
              </w:rPr>
            </w:pPr>
            <w:r>
              <w:rPr>
                <w:color w:val="000000"/>
              </w:rPr>
              <w:t>км</w:t>
            </w:r>
          </w:p>
        </w:tc>
        <w:tc>
          <w:tcPr>
            <w:tcW w:w="418" w:type="pct"/>
            <w:vAlign w:val="center"/>
          </w:tcPr>
          <w:p w:rsidR="00037310" w:rsidRDefault="00037310" w:rsidP="008D4534">
            <w:pPr>
              <w:spacing w:line="240" w:lineRule="auto"/>
              <w:jc w:val="center"/>
              <w:rPr>
                <w:color w:val="000000"/>
              </w:rPr>
            </w:pPr>
            <w:r>
              <w:rPr>
                <w:color w:val="000000"/>
              </w:rPr>
              <w:t>12</w:t>
            </w:r>
          </w:p>
        </w:tc>
        <w:tc>
          <w:tcPr>
            <w:tcW w:w="628" w:type="pct"/>
            <w:vAlign w:val="center"/>
          </w:tcPr>
          <w:p w:rsidR="00037310" w:rsidRPr="00882870" w:rsidRDefault="00037310" w:rsidP="008D4534">
            <w:pPr>
              <w:jc w:val="center"/>
              <w:rPr>
                <w:color w:val="000000"/>
              </w:rPr>
            </w:pPr>
            <w:r w:rsidRPr="00882870">
              <w:rPr>
                <w:color w:val="000000"/>
              </w:rPr>
              <w:t>-</w:t>
            </w:r>
          </w:p>
        </w:tc>
        <w:tc>
          <w:tcPr>
            <w:tcW w:w="696" w:type="pct"/>
            <w:vAlign w:val="center"/>
          </w:tcPr>
          <w:p w:rsidR="00037310" w:rsidRDefault="00037310" w:rsidP="008D4534">
            <w:pPr>
              <w:spacing w:line="240" w:lineRule="auto"/>
              <w:jc w:val="center"/>
              <w:rPr>
                <w:color w:val="000000"/>
              </w:rPr>
            </w:pPr>
            <w:r>
              <w:rPr>
                <w:color w:val="000000"/>
              </w:rPr>
              <w:t>48000</w:t>
            </w:r>
          </w:p>
        </w:tc>
        <w:tc>
          <w:tcPr>
            <w:tcW w:w="765" w:type="pct"/>
            <w:vAlign w:val="center"/>
          </w:tcPr>
          <w:p w:rsidR="00037310" w:rsidRPr="00882870" w:rsidRDefault="00037310" w:rsidP="008D4534">
            <w:pPr>
              <w:jc w:val="center"/>
              <w:rPr>
                <w:color w:val="000000"/>
              </w:rPr>
            </w:pPr>
            <w:r w:rsidRPr="00882870">
              <w:rPr>
                <w:color w:val="000000"/>
              </w:rPr>
              <w:t>48000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9</w:t>
            </w:r>
          </w:p>
        </w:tc>
        <w:tc>
          <w:tcPr>
            <w:tcW w:w="1742" w:type="pct"/>
            <w:vAlign w:val="center"/>
          </w:tcPr>
          <w:p w:rsidR="00037310" w:rsidRPr="00882870" w:rsidRDefault="00037310" w:rsidP="000B0F8E">
            <w:pPr>
              <w:spacing w:line="240" w:lineRule="auto"/>
              <w:jc w:val="left"/>
            </w:pPr>
            <w:r w:rsidRPr="00882870">
              <w:t xml:space="preserve">Прокладка двух магистральных водоводов Ø300 мм по проспекту Космонавтов до участка НФС </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6</w:t>
            </w:r>
          </w:p>
        </w:tc>
        <w:tc>
          <w:tcPr>
            <w:tcW w:w="628" w:type="pct"/>
            <w:vAlign w:val="center"/>
          </w:tcPr>
          <w:p w:rsidR="00037310" w:rsidRPr="00882870" w:rsidRDefault="00037310" w:rsidP="000B0F8E">
            <w:pPr>
              <w:spacing w:line="240" w:lineRule="auto"/>
              <w:jc w:val="center"/>
            </w:pPr>
            <w:r w:rsidRPr="00882870">
              <w:t>30000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746CFC">
            <w:pPr>
              <w:spacing w:line="240" w:lineRule="auto"/>
              <w:jc w:val="center"/>
            </w:pPr>
            <w:r w:rsidRPr="00882870">
              <w:t>30000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10</w:t>
            </w:r>
          </w:p>
        </w:tc>
        <w:tc>
          <w:tcPr>
            <w:tcW w:w="1742" w:type="pct"/>
            <w:vAlign w:val="center"/>
          </w:tcPr>
          <w:p w:rsidR="00037310" w:rsidRPr="00882870" w:rsidRDefault="00037310" w:rsidP="000B0F8E">
            <w:pPr>
              <w:spacing w:line="240" w:lineRule="auto"/>
              <w:jc w:val="left"/>
            </w:pPr>
            <w:r w:rsidRPr="00882870">
              <w:t>Замена запорной арматуры в колодцах на водоводе</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p>
        </w:tc>
        <w:tc>
          <w:tcPr>
            <w:tcW w:w="628" w:type="pct"/>
            <w:vAlign w:val="center"/>
          </w:tcPr>
          <w:p w:rsidR="00037310" w:rsidRPr="00882870" w:rsidRDefault="00037310" w:rsidP="000B0F8E">
            <w:pPr>
              <w:spacing w:line="240" w:lineRule="auto"/>
              <w:jc w:val="center"/>
            </w:pPr>
            <w:r w:rsidRPr="00882870">
              <w:t>450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450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11</w:t>
            </w:r>
          </w:p>
        </w:tc>
        <w:tc>
          <w:tcPr>
            <w:tcW w:w="1742" w:type="pct"/>
            <w:vAlign w:val="center"/>
          </w:tcPr>
          <w:p w:rsidR="00037310" w:rsidRPr="00882870" w:rsidRDefault="00037310" w:rsidP="000B0F8E">
            <w:pPr>
              <w:spacing w:line="240" w:lineRule="auto"/>
              <w:jc w:val="left"/>
            </w:pPr>
            <w:r w:rsidRPr="00882870">
              <w:t>Установить прибор учета на выходе питьевой воды Ø400мм</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r w:rsidRPr="00882870">
              <w:t>1</w:t>
            </w:r>
          </w:p>
        </w:tc>
        <w:tc>
          <w:tcPr>
            <w:tcW w:w="628" w:type="pct"/>
            <w:vAlign w:val="center"/>
          </w:tcPr>
          <w:p w:rsidR="00037310" w:rsidRPr="00882870" w:rsidRDefault="00037310" w:rsidP="000B0F8E">
            <w:pPr>
              <w:spacing w:line="240" w:lineRule="auto"/>
              <w:jc w:val="center"/>
            </w:pPr>
            <w:r w:rsidRPr="00882870">
              <w:t>130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130</w:t>
            </w:r>
          </w:p>
        </w:tc>
      </w:tr>
      <w:tr w:rsidR="00037310" w:rsidRPr="00882870">
        <w:trPr>
          <w:trHeight w:val="415"/>
        </w:trPr>
        <w:tc>
          <w:tcPr>
            <w:tcW w:w="332" w:type="pct"/>
            <w:vAlign w:val="center"/>
          </w:tcPr>
          <w:p w:rsidR="00037310" w:rsidRDefault="00037310" w:rsidP="008D4534">
            <w:pPr>
              <w:spacing w:line="240" w:lineRule="auto"/>
              <w:jc w:val="center"/>
              <w:rPr>
                <w:color w:val="000000"/>
              </w:rPr>
            </w:pPr>
            <w:r>
              <w:rPr>
                <w:color w:val="000000"/>
              </w:rPr>
              <w:t>12</w:t>
            </w:r>
          </w:p>
        </w:tc>
        <w:tc>
          <w:tcPr>
            <w:tcW w:w="1742" w:type="pct"/>
            <w:vAlign w:val="center"/>
          </w:tcPr>
          <w:p w:rsidR="00037310" w:rsidRPr="00882870" w:rsidRDefault="00037310" w:rsidP="000B0F8E">
            <w:pPr>
              <w:spacing w:line="240" w:lineRule="auto"/>
              <w:jc w:val="left"/>
            </w:pPr>
            <w:r w:rsidRPr="00882870">
              <w:t>Приобрести в насосную насос марки 1Д350-50 с частотным преобразователем</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r w:rsidRPr="00882870">
              <w:t>1</w:t>
            </w:r>
          </w:p>
        </w:tc>
        <w:tc>
          <w:tcPr>
            <w:tcW w:w="628" w:type="pct"/>
            <w:vAlign w:val="center"/>
          </w:tcPr>
          <w:p w:rsidR="00037310" w:rsidRPr="00882870" w:rsidRDefault="00037310" w:rsidP="000B0F8E">
            <w:pPr>
              <w:spacing w:line="240" w:lineRule="auto"/>
              <w:jc w:val="center"/>
            </w:pPr>
            <w:r w:rsidRPr="00882870">
              <w:t>250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250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13</w:t>
            </w:r>
          </w:p>
        </w:tc>
        <w:tc>
          <w:tcPr>
            <w:tcW w:w="1742" w:type="pct"/>
            <w:vAlign w:val="center"/>
          </w:tcPr>
          <w:p w:rsidR="00037310" w:rsidRPr="00882870" w:rsidRDefault="00037310" w:rsidP="000B0F8E">
            <w:pPr>
              <w:spacing w:line="240" w:lineRule="auto"/>
              <w:jc w:val="left"/>
            </w:pPr>
            <w:r w:rsidRPr="00882870">
              <w:t>Приобрести дренажный насос на 5 кВт в насосную БФС №1</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r w:rsidRPr="00882870">
              <w:t>1</w:t>
            </w:r>
          </w:p>
        </w:tc>
        <w:tc>
          <w:tcPr>
            <w:tcW w:w="628" w:type="pct"/>
            <w:vAlign w:val="center"/>
          </w:tcPr>
          <w:p w:rsidR="00037310" w:rsidRPr="00882870" w:rsidRDefault="00037310" w:rsidP="000B0F8E">
            <w:pPr>
              <w:spacing w:line="240" w:lineRule="auto"/>
              <w:jc w:val="center"/>
            </w:pPr>
            <w:r w:rsidRPr="00882870">
              <w:t>12</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12</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14</w:t>
            </w:r>
          </w:p>
        </w:tc>
        <w:tc>
          <w:tcPr>
            <w:tcW w:w="1742" w:type="pct"/>
            <w:vAlign w:val="center"/>
          </w:tcPr>
          <w:p w:rsidR="00037310" w:rsidRPr="00882870" w:rsidRDefault="00037310" w:rsidP="000B0F8E">
            <w:pPr>
              <w:spacing w:line="240" w:lineRule="auto"/>
              <w:jc w:val="left"/>
            </w:pPr>
            <w:r w:rsidRPr="00882870">
              <w:t>Модернизировать хлорное хозяйство насосно-фильтровальной станции с применением бактерицидных ламп или «Анолит»</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p>
        </w:tc>
        <w:tc>
          <w:tcPr>
            <w:tcW w:w="628" w:type="pct"/>
            <w:vAlign w:val="center"/>
          </w:tcPr>
          <w:p w:rsidR="00037310" w:rsidRPr="00882870" w:rsidRDefault="00037310" w:rsidP="000B0F8E">
            <w:pPr>
              <w:spacing w:line="240" w:lineRule="auto"/>
              <w:jc w:val="center"/>
            </w:pPr>
            <w:r w:rsidRPr="00882870">
              <w:t>1000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1000</w:t>
            </w:r>
          </w:p>
        </w:tc>
      </w:tr>
      <w:tr w:rsidR="00037310" w:rsidRPr="00882870">
        <w:trPr>
          <w:trHeight w:val="415"/>
        </w:trPr>
        <w:tc>
          <w:tcPr>
            <w:tcW w:w="332" w:type="pct"/>
            <w:vAlign w:val="center"/>
          </w:tcPr>
          <w:p w:rsidR="00037310" w:rsidRDefault="00037310" w:rsidP="008D4534">
            <w:pPr>
              <w:spacing w:line="240" w:lineRule="auto"/>
              <w:jc w:val="center"/>
              <w:rPr>
                <w:color w:val="000000"/>
              </w:rPr>
            </w:pPr>
            <w:r>
              <w:rPr>
                <w:color w:val="000000"/>
              </w:rPr>
              <w:t>15</w:t>
            </w:r>
          </w:p>
        </w:tc>
        <w:tc>
          <w:tcPr>
            <w:tcW w:w="1742" w:type="pct"/>
            <w:vAlign w:val="center"/>
          </w:tcPr>
          <w:p w:rsidR="00037310" w:rsidRPr="00882870" w:rsidRDefault="00037310" w:rsidP="001C6DCC">
            <w:pPr>
              <w:spacing w:line="240" w:lineRule="auto"/>
              <w:jc w:val="left"/>
            </w:pPr>
            <w:r w:rsidRPr="00882870">
              <w:t>Замена фактически устаревшего водовода Ø250мм на Ø200мм – пластик (кольцо)</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3</w:t>
            </w:r>
          </w:p>
        </w:tc>
        <w:tc>
          <w:tcPr>
            <w:tcW w:w="628" w:type="pct"/>
            <w:vAlign w:val="center"/>
          </w:tcPr>
          <w:p w:rsidR="00037310" w:rsidRPr="00882870" w:rsidRDefault="00037310" w:rsidP="000B0F8E">
            <w:pPr>
              <w:spacing w:line="240" w:lineRule="auto"/>
              <w:jc w:val="center"/>
            </w:pPr>
            <w:r w:rsidRPr="00882870">
              <w:t>12000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746CFC">
            <w:pPr>
              <w:spacing w:line="240" w:lineRule="auto"/>
              <w:jc w:val="center"/>
            </w:pPr>
            <w:r w:rsidRPr="00882870">
              <w:t>12000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16</w:t>
            </w:r>
          </w:p>
        </w:tc>
        <w:tc>
          <w:tcPr>
            <w:tcW w:w="1742" w:type="pct"/>
            <w:vAlign w:val="center"/>
          </w:tcPr>
          <w:p w:rsidR="00037310" w:rsidRPr="00882870" w:rsidRDefault="00037310" w:rsidP="000B0F8E">
            <w:pPr>
              <w:spacing w:line="240" w:lineRule="auto"/>
              <w:jc w:val="left"/>
            </w:pPr>
            <w:r w:rsidRPr="00882870">
              <w:t>Замена запорной арматуры на кольце предприятия Ø200мм</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p>
        </w:tc>
        <w:tc>
          <w:tcPr>
            <w:tcW w:w="628" w:type="pct"/>
            <w:vAlign w:val="center"/>
          </w:tcPr>
          <w:p w:rsidR="00037310" w:rsidRPr="00882870" w:rsidRDefault="00037310" w:rsidP="000B0F8E">
            <w:pPr>
              <w:spacing w:line="240" w:lineRule="auto"/>
              <w:jc w:val="center"/>
            </w:pPr>
            <w:r w:rsidRPr="00882870">
              <w:t>280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280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17</w:t>
            </w:r>
          </w:p>
        </w:tc>
        <w:tc>
          <w:tcPr>
            <w:tcW w:w="1742" w:type="pct"/>
            <w:vAlign w:val="center"/>
          </w:tcPr>
          <w:p w:rsidR="00037310" w:rsidRPr="00882870" w:rsidRDefault="00037310" w:rsidP="000B0F8E">
            <w:pPr>
              <w:spacing w:line="240" w:lineRule="auto"/>
              <w:jc w:val="left"/>
            </w:pPr>
            <w:r w:rsidRPr="00882870">
              <w:t>Произвести замену кварцевого песка фракцией 0,8-1,2мм в скорых фильтрах</w:t>
            </w:r>
          </w:p>
        </w:tc>
        <w:tc>
          <w:tcPr>
            <w:tcW w:w="419" w:type="pct"/>
            <w:vAlign w:val="center"/>
          </w:tcPr>
          <w:p w:rsidR="00037310" w:rsidRPr="00882870" w:rsidRDefault="00037310" w:rsidP="000B0F8E">
            <w:pPr>
              <w:spacing w:line="240" w:lineRule="auto"/>
              <w:jc w:val="center"/>
            </w:pPr>
            <w:r w:rsidRPr="00882870">
              <w:t>т</w:t>
            </w:r>
          </w:p>
        </w:tc>
        <w:tc>
          <w:tcPr>
            <w:tcW w:w="418" w:type="pct"/>
            <w:vAlign w:val="center"/>
          </w:tcPr>
          <w:p w:rsidR="00037310" w:rsidRPr="00882870" w:rsidRDefault="00037310" w:rsidP="000B0F8E">
            <w:pPr>
              <w:spacing w:line="240" w:lineRule="auto"/>
              <w:jc w:val="center"/>
            </w:pPr>
          </w:p>
        </w:tc>
        <w:tc>
          <w:tcPr>
            <w:tcW w:w="628" w:type="pct"/>
            <w:vAlign w:val="center"/>
          </w:tcPr>
          <w:p w:rsidR="00037310" w:rsidRPr="00882870" w:rsidRDefault="00037310" w:rsidP="000B0F8E">
            <w:pPr>
              <w:spacing w:line="240" w:lineRule="auto"/>
              <w:jc w:val="center"/>
            </w:pPr>
            <w:r w:rsidRPr="00882870">
              <w:t>40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40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18</w:t>
            </w:r>
          </w:p>
        </w:tc>
        <w:tc>
          <w:tcPr>
            <w:tcW w:w="1742" w:type="pct"/>
            <w:vAlign w:val="center"/>
          </w:tcPr>
          <w:p w:rsidR="00037310" w:rsidRPr="00882870" w:rsidRDefault="00037310" w:rsidP="000B0F8E">
            <w:pPr>
              <w:spacing w:line="240" w:lineRule="auto"/>
              <w:jc w:val="left"/>
            </w:pPr>
            <w:r w:rsidRPr="00882870">
              <w:t>Приобрести дозатор для дозирования реагента в здание БФС №2</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p>
        </w:tc>
        <w:tc>
          <w:tcPr>
            <w:tcW w:w="628" w:type="pct"/>
            <w:vAlign w:val="center"/>
          </w:tcPr>
          <w:p w:rsidR="00037310" w:rsidRPr="00882870" w:rsidRDefault="00037310" w:rsidP="000B0F8E">
            <w:pPr>
              <w:spacing w:line="240" w:lineRule="auto"/>
              <w:jc w:val="center"/>
            </w:pPr>
            <w:r w:rsidRPr="00882870">
              <w:t>40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40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19</w:t>
            </w:r>
          </w:p>
        </w:tc>
        <w:tc>
          <w:tcPr>
            <w:tcW w:w="1742" w:type="pct"/>
            <w:vAlign w:val="center"/>
          </w:tcPr>
          <w:p w:rsidR="00037310" w:rsidRPr="00882870" w:rsidRDefault="00037310" w:rsidP="000B0F8E">
            <w:pPr>
              <w:spacing w:line="240" w:lineRule="auto"/>
              <w:jc w:val="left"/>
            </w:pPr>
            <w:r w:rsidRPr="00882870">
              <w:t>Приобрести прибор для определения мутности и хлора (датчики монтируются на выходе воды потребителю)</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p>
        </w:tc>
        <w:tc>
          <w:tcPr>
            <w:tcW w:w="628" w:type="pct"/>
            <w:vAlign w:val="center"/>
          </w:tcPr>
          <w:p w:rsidR="00037310" w:rsidRPr="00882870" w:rsidRDefault="00037310" w:rsidP="000B0F8E">
            <w:pPr>
              <w:spacing w:line="240" w:lineRule="auto"/>
              <w:jc w:val="center"/>
            </w:pPr>
            <w:r w:rsidRPr="00882870">
              <w:t>40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40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20</w:t>
            </w:r>
          </w:p>
        </w:tc>
        <w:tc>
          <w:tcPr>
            <w:tcW w:w="1742" w:type="pct"/>
            <w:vAlign w:val="center"/>
          </w:tcPr>
          <w:p w:rsidR="00037310" w:rsidRPr="00882870" w:rsidRDefault="00037310" w:rsidP="000B0F8E">
            <w:pPr>
              <w:spacing w:line="240" w:lineRule="auto"/>
              <w:jc w:val="left"/>
            </w:pPr>
            <w:r w:rsidRPr="00882870">
              <w:t>Приобрести электроприводы с двигателями на задвижки Ø400мм в здание БФС №2</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r w:rsidRPr="00882870">
              <w:t>8</w:t>
            </w:r>
          </w:p>
        </w:tc>
        <w:tc>
          <w:tcPr>
            <w:tcW w:w="628" w:type="pct"/>
            <w:vAlign w:val="center"/>
          </w:tcPr>
          <w:p w:rsidR="00037310" w:rsidRPr="00882870" w:rsidRDefault="00037310" w:rsidP="000B0F8E">
            <w:pPr>
              <w:spacing w:line="240" w:lineRule="auto"/>
              <w:jc w:val="center"/>
            </w:pPr>
            <w:r w:rsidRPr="00882870">
              <w:t>50</w:t>
            </w:r>
          </w:p>
        </w:tc>
        <w:tc>
          <w:tcPr>
            <w:tcW w:w="696" w:type="pct"/>
            <w:vAlign w:val="center"/>
          </w:tcPr>
          <w:p w:rsidR="00037310" w:rsidRDefault="00037310" w:rsidP="008D4534">
            <w:pPr>
              <w:spacing w:line="240" w:lineRule="auto"/>
              <w:jc w:val="center"/>
              <w:rPr>
                <w:color w:val="000000"/>
              </w:rPr>
            </w:pPr>
          </w:p>
        </w:tc>
        <w:tc>
          <w:tcPr>
            <w:tcW w:w="765" w:type="pct"/>
            <w:vAlign w:val="center"/>
          </w:tcPr>
          <w:p w:rsidR="00037310" w:rsidRPr="00882870" w:rsidRDefault="00037310" w:rsidP="00746CFC">
            <w:pPr>
              <w:spacing w:line="240" w:lineRule="auto"/>
              <w:jc w:val="center"/>
            </w:pPr>
            <w:r w:rsidRPr="00882870">
              <w:t>50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21</w:t>
            </w:r>
          </w:p>
        </w:tc>
        <w:tc>
          <w:tcPr>
            <w:tcW w:w="1742" w:type="pct"/>
            <w:vAlign w:val="center"/>
          </w:tcPr>
          <w:p w:rsidR="00037310" w:rsidRPr="00882870" w:rsidRDefault="00037310" w:rsidP="000B0F8E">
            <w:pPr>
              <w:spacing w:line="240" w:lineRule="auto"/>
              <w:jc w:val="left"/>
            </w:pPr>
            <w:r w:rsidRPr="00882870">
              <w:t>Переделать схему подачи питьевой воды в здании ХВО, минуя башню</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0,02</w:t>
            </w:r>
          </w:p>
        </w:tc>
        <w:tc>
          <w:tcPr>
            <w:tcW w:w="628" w:type="pct"/>
            <w:vAlign w:val="center"/>
          </w:tcPr>
          <w:p w:rsidR="00037310" w:rsidRPr="00882870" w:rsidRDefault="00037310" w:rsidP="000B0F8E">
            <w:pPr>
              <w:spacing w:line="240" w:lineRule="auto"/>
              <w:jc w:val="center"/>
            </w:pPr>
            <w:r w:rsidRPr="00882870">
              <w:t>100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746CFC">
            <w:pPr>
              <w:spacing w:line="240" w:lineRule="auto"/>
              <w:jc w:val="center"/>
            </w:pPr>
            <w:r w:rsidRPr="00882870">
              <w:t>100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22</w:t>
            </w:r>
          </w:p>
        </w:tc>
        <w:tc>
          <w:tcPr>
            <w:tcW w:w="1742" w:type="pct"/>
            <w:vAlign w:val="center"/>
          </w:tcPr>
          <w:p w:rsidR="00037310" w:rsidRPr="00882870" w:rsidRDefault="00037310" w:rsidP="000B0F8E">
            <w:pPr>
              <w:spacing w:line="240" w:lineRule="auto"/>
              <w:jc w:val="left"/>
            </w:pPr>
            <w:r w:rsidRPr="00882870">
              <w:t>Произвести прокладку водовода Ø100мм - пластик от здания НФС до линии водовода</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1</w:t>
            </w:r>
          </w:p>
        </w:tc>
        <w:tc>
          <w:tcPr>
            <w:tcW w:w="628" w:type="pct"/>
            <w:vAlign w:val="center"/>
          </w:tcPr>
          <w:p w:rsidR="00037310" w:rsidRPr="00882870" w:rsidRDefault="00037310" w:rsidP="000B0F8E">
            <w:pPr>
              <w:spacing w:line="240" w:lineRule="auto"/>
              <w:jc w:val="center"/>
            </w:pPr>
            <w:r w:rsidRPr="00882870">
              <w:t>3000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746CFC">
            <w:pPr>
              <w:spacing w:line="240" w:lineRule="auto"/>
              <w:jc w:val="center"/>
            </w:pPr>
            <w:r w:rsidRPr="00882870">
              <w:t>3000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23</w:t>
            </w:r>
          </w:p>
        </w:tc>
        <w:tc>
          <w:tcPr>
            <w:tcW w:w="1742" w:type="pct"/>
          </w:tcPr>
          <w:p w:rsidR="00037310" w:rsidRPr="00882870" w:rsidRDefault="00037310" w:rsidP="001C6DCC">
            <w:r w:rsidRPr="00882870">
              <w:t xml:space="preserve">Подключение жилых домов по ул. Саратовское шоссе к подземному водозабору с прокладкой водоводов Ø200, </w:t>
            </w:r>
            <w:r w:rsidRPr="00882870">
              <w:rPr>
                <w:lang w:val="en-US"/>
              </w:rPr>
              <w:t>L</w:t>
            </w:r>
            <w:r w:rsidRPr="00882870">
              <w:t>=1000м;</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1,0</w:t>
            </w:r>
          </w:p>
        </w:tc>
        <w:tc>
          <w:tcPr>
            <w:tcW w:w="628" w:type="pct"/>
            <w:vAlign w:val="center"/>
          </w:tcPr>
          <w:p w:rsidR="00037310" w:rsidRPr="00882870" w:rsidRDefault="00037310" w:rsidP="000B0F8E">
            <w:pPr>
              <w:spacing w:line="240" w:lineRule="auto"/>
              <w:jc w:val="center"/>
            </w:pPr>
            <w:r w:rsidRPr="00882870">
              <w:t>3000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F74972">
            <w:pPr>
              <w:spacing w:line="240" w:lineRule="auto"/>
              <w:jc w:val="center"/>
            </w:pPr>
            <w:r w:rsidRPr="00882870">
              <w:t>3000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24</w:t>
            </w:r>
          </w:p>
        </w:tc>
        <w:tc>
          <w:tcPr>
            <w:tcW w:w="1742" w:type="pct"/>
          </w:tcPr>
          <w:p w:rsidR="00037310" w:rsidRPr="00882870" w:rsidRDefault="00037310" w:rsidP="001C6DCC">
            <w:r w:rsidRPr="00882870">
              <w:t xml:space="preserve">Подключение перспективной застройки коттеджного поселка по Ртищевскому шоссе к подземному водозабору Ø200, </w:t>
            </w:r>
            <w:r w:rsidRPr="00882870">
              <w:rPr>
                <w:lang w:val="en-US"/>
              </w:rPr>
              <w:t>L</w:t>
            </w:r>
            <w:r w:rsidRPr="00882870">
              <w:t>=1400м;</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1,4</w:t>
            </w:r>
          </w:p>
        </w:tc>
        <w:tc>
          <w:tcPr>
            <w:tcW w:w="628" w:type="pct"/>
            <w:vAlign w:val="center"/>
          </w:tcPr>
          <w:p w:rsidR="00037310" w:rsidRPr="00882870" w:rsidRDefault="00037310" w:rsidP="000B0F8E">
            <w:pPr>
              <w:spacing w:line="240" w:lineRule="auto"/>
              <w:jc w:val="center"/>
            </w:pPr>
            <w:r w:rsidRPr="00882870">
              <w:t>4200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F74972">
            <w:pPr>
              <w:spacing w:line="240" w:lineRule="auto"/>
              <w:jc w:val="center"/>
            </w:pPr>
            <w:r w:rsidRPr="00882870">
              <w:t>4200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25</w:t>
            </w:r>
          </w:p>
        </w:tc>
        <w:tc>
          <w:tcPr>
            <w:tcW w:w="1742" w:type="pct"/>
          </w:tcPr>
          <w:p w:rsidR="00037310" w:rsidRPr="00882870" w:rsidRDefault="00037310" w:rsidP="001C6DCC">
            <w:r w:rsidRPr="00882870">
              <w:t xml:space="preserve">Перекладка водопровода по ул. Щербаковой, Софинского </w:t>
            </w:r>
            <w:r w:rsidRPr="00882870">
              <w:rPr>
                <w:lang w:val="en-US"/>
              </w:rPr>
              <w:t>L</w:t>
            </w:r>
            <w:r w:rsidRPr="00882870">
              <w:t>=400, Ø1300м;</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1,3</w:t>
            </w:r>
          </w:p>
        </w:tc>
        <w:tc>
          <w:tcPr>
            <w:tcW w:w="628" w:type="pct"/>
            <w:vAlign w:val="center"/>
          </w:tcPr>
          <w:p w:rsidR="00037310" w:rsidRPr="00882870" w:rsidRDefault="00037310" w:rsidP="000B0F8E">
            <w:pPr>
              <w:spacing w:line="240" w:lineRule="auto"/>
              <w:jc w:val="center"/>
            </w:pPr>
            <w:r w:rsidRPr="00882870">
              <w:t>3900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F74972">
            <w:pPr>
              <w:spacing w:line="240" w:lineRule="auto"/>
              <w:jc w:val="center"/>
            </w:pPr>
            <w:r w:rsidRPr="00882870">
              <w:t>3900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26</w:t>
            </w:r>
          </w:p>
        </w:tc>
        <w:tc>
          <w:tcPr>
            <w:tcW w:w="1742" w:type="pct"/>
          </w:tcPr>
          <w:p w:rsidR="00037310" w:rsidRPr="00882870" w:rsidRDefault="00037310" w:rsidP="001C6DCC">
            <w:r w:rsidRPr="00882870">
              <w:t xml:space="preserve">Реконструкция подкачивающей станции </w:t>
            </w:r>
            <w:r w:rsidRPr="00882870">
              <w:rPr>
                <w:lang w:val="en-US"/>
              </w:rPr>
              <w:t>III</w:t>
            </w:r>
            <w:r w:rsidRPr="00882870">
              <w:t xml:space="preserve"> подъема железнодорожного водоканала;</w:t>
            </w:r>
          </w:p>
        </w:tc>
        <w:tc>
          <w:tcPr>
            <w:tcW w:w="419" w:type="pct"/>
            <w:vAlign w:val="center"/>
          </w:tcPr>
          <w:p w:rsidR="00037310" w:rsidRPr="00882870" w:rsidRDefault="00037310" w:rsidP="000B0F8E">
            <w:pPr>
              <w:spacing w:line="240" w:lineRule="auto"/>
              <w:jc w:val="center"/>
            </w:pPr>
            <w:r w:rsidRPr="00882870">
              <w:t>шт.</w:t>
            </w:r>
          </w:p>
        </w:tc>
        <w:tc>
          <w:tcPr>
            <w:tcW w:w="418" w:type="pct"/>
            <w:vAlign w:val="center"/>
          </w:tcPr>
          <w:p w:rsidR="00037310" w:rsidRPr="00882870" w:rsidRDefault="00037310" w:rsidP="000B0F8E">
            <w:pPr>
              <w:spacing w:line="240" w:lineRule="auto"/>
              <w:jc w:val="center"/>
            </w:pPr>
            <w:r w:rsidRPr="00882870">
              <w:t>1</w:t>
            </w:r>
          </w:p>
        </w:tc>
        <w:tc>
          <w:tcPr>
            <w:tcW w:w="628" w:type="pct"/>
            <w:vAlign w:val="center"/>
          </w:tcPr>
          <w:p w:rsidR="00037310" w:rsidRPr="00882870" w:rsidRDefault="00037310" w:rsidP="000B0F8E">
            <w:pPr>
              <w:spacing w:line="240" w:lineRule="auto"/>
              <w:jc w:val="center"/>
            </w:pPr>
            <w:r w:rsidRPr="00882870">
              <w:t>5000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F74972">
            <w:pPr>
              <w:spacing w:line="240" w:lineRule="auto"/>
              <w:jc w:val="center"/>
            </w:pPr>
            <w:r w:rsidRPr="00882870">
              <w:t>5000</w:t>
            </w:r>
          </w:p>
        </w:tc>
      </w:tr>
      <w:tr w:rsidR="00037310" w:rsidRPr="00882870">
        <w:trPr>
          <w:trHeight w:val="697"/>
        </w:trPr>
        <w:tc>
          <w:tcPr>
            <w:tcW w:w="332" w:type="pct"/>
            <w:vAlign w:val="center"/>
          </w:tcPr>
          <w:p w:rsidR="00037310" w:rsidRDefault="00037310" w:rsidP="008D4534">
            <w:pPr>
              <w:spacing w:line="240" w:lineRule="auto"/>
              <w:jc w:val="center"/>
              <w:rPr>
                <w:color w:val="000000"/>
              </w:rPr>
            </w:pPr>
            <w:r>
              <w:rPr>
                <w:color w:val="000000"/>
              </w:rPr>
              <w:t>27</w:t>
            </w:r>
          </w:p>
        </w:tc>
        <w:tc>
          <w:tcPr>
            <w:tcW w:w="1742" w:type="pct"/>
          </w:tcPr>
          <w:p w:rsidR="00037310" w:rsidRPr="00882870" w:rsidRDefault="00037310" w:rsidP="001C6DCC">
            <w:r w:rsidRPr="00882870">
              <w:t xml:space="preserve">Перекладка водопровода в микрорайон «Ветлянка» по пер. Новый, ул. Железнодорожная с Ø200 на Ø400, </w:t>
            </w:r>
            <w:r w:rsidRPr="00882870">
              <w:rPr>
                <w:lang w:val="en-US"/>
              </w:rPr>
              <w:t>L</w:t>
            </w:r>
            <w:r w:rsidRPr="00882870">
              <w:t>=1500м.</w:t>
            </w:r>
          </w:p>
        </w:tc>
        <w:tc>
          <w:tcPr>
            <w:tcW w:w="419" w:type="pct"/>
            <w:vAlign w:val="center"/>
          </w:tcPr>
          <w:p w:rsidR="00037310" w:rsidRPr="00882870" w:rsidRDefault="00037310" w:rsidP="000B0F8E">
            <w:pPr>
              <w:spacing w:line="240" w:lineRule="auto"/>
              <w:jc w:val="center"/>
            </w:pPr>
            <w:r w:rsidRPr="00882870">
              <w:t>км</w:t>
            </w:r>
          </w:p>
        </w:tc>
        <w:tc>
          <w:tcPr>
            <w:tcW w:w="418" w:type="pct"/>
            <w:vAlign w:val="center"/>
          </w:tcPr>
          <w:p w:rsidR="00037310" w:rsidRPr="00882870" w:rsidRDefault="00037310" w:rsidP="000B0F8E">
            <w:pPr>
              <w:spacing w:line="240" w:lineRule="auto"/>
              <w:jc w:val="center"/>
            </w:pPr>
            <w:r w:rsidRPr="00882870">
              <w:t>1,5</w:t>
            </w:r>
          </w:p>
        </w:tc>
        <w:tc>
          <w:tcPr>
            <w:tcW w:w="628" w:type="pct"/>
            <w:vAlign w:val="center"/>
          </w:tcPr>
          <w:p w:rsidR="00037310" w:rsidRPr="00882870" w:rsidRDefault="00037310" w:rsidP="000B0F8E">
            <w:pPr>
              <w:spacing w:line="240" w:lineRule="auto"/>
              <w:jc w:val="center"/>
            </w:pPr>
            <w:r w:rsidRPr="00882870">
              <w:t>7500</w:t>
            </w:r>
          </w:p>
        </w:tc>
        <w:tc>
          <w:tcPr>
            <w:tcW w:w="696" w:type="pct"/>
            <w:vAlign w:val="center"/>
          </w:tcPr>
          <w:p w:rsidR="00037310" w:rsidRDefault="00037310" w:rsidP="008D4534">
            <w:pPr>
              <w:spacing w:line="240" w:lineRule="auto"/>
              <w:jc w:val="center"/>
              <w:rPr>
                <w:color w:val="000000"/>
              </w:rPr>
            </w:pPr>
            <w:r>
              <w:rPr>
                <w:color w:val="000000"/>
              </w:rPr>
              <w:t>-</w:t>
            </w:r>
          </w:p>
        </w:tc>
        <w:tc>
          <w:tcPr>
            <w:tcW w:w="765" w:type="pct"/>
            <w:vAlign w:val="center"/>
          </w:tcPr>
          <w:p w:rsidR="00037310" w:rsidRPr="00882870" w:rsidRDefault="00037310" w:rsidP="00F74972">
            <w:pPr>
              <w:spacing w:line="240" w:lineRule="auto"/>
              <w:jc w:val="center"/>
            </w:pPr>
            <w:r w:rsidRPr="00882870">
              <w:t>7500</w:t>
            </w:r>
          </w:p>
        </w:tc>
      </w:tr>
      <w:tr w:rsidR="00037310" w:rsidRPr="00882870">
        <w:trPr>
          <w:trHeight w:val="945"/>
        </w:trPr>
        <w:tc>
          <w:tcPr>
            <w:tcW w:w="332" w:type="pct"/>
            <w:vAlign w:val="center"/>
          </w:tcPr>
          <w:p w:rsidR="00037310" w:rsidRPr="00F17638" w:rsidRDefault="00037310" w:rsidP="008D4534">
            <w:pPr>
              <w:spacing w:line="240" w:lineRule="auto"/>
              <w:jc w:val="center"/>
              <w:rPr>
                <w:color w:val="000000"/>
              </w:rPr>
            </w:pPr>
          </w:p>
        </w:tc>
        <w:tc>
          <w:tcPr>
            <w:tcW w:w="1742" w:type="pct"/>
            <w:vAlign w:val="center"/>
          </w:tcPr>
          <w:p w:rsidR="00037310" w:rsidRPr="00F17638" w:rsidRDefault="00037310" w:rsidP="008D4534">
            <w:pPr>
              <w:spacing w:line="240" w:lineRule="auto"/>
              <w:rPr>
                <w:b/>
                <w:bCs/>
                <w:color w:val="000000"/>
              </w:rPr>
            </w:pPr>
            <w:r w:rsidRPr="00F17638">
              <w:rPr>
                <w:b/>
                <w:bCs/>
                <w:color w:val="000000"/>
              </w:rPr>
              <w:t>ВСЕГО по муниципальному образованию:</w:t>
            </w:r>
          </w:p>
        </w:tc>
        <w:tc>
          <w:tcPr>
            <w:tcW w:w="419" w:type="pct"/>
            <w:vAlign w:val="center"/>
          </w:tcPr>
          <w:p w:rsidR="00037310" w:rsidRPr="00F17638" w:rsidRDefault="00037310" w:rsidP="008D4534">
            <w:pPr>
              <w:spacing w:line="240" w:lineRule="auto"/>
              <w:jc w:val="center"/>
              <w:rPr>
                <w:color w:val="000000"/>
              </w:rPr>
            </w:pPr>
          </w:p>
        </w:tc>
        <w:tc>
          <w:tcPr>
            <w:tcW w:w="418" w:type="pct"/>
            <w:vAlign w:val="center"/>
          </w:tcPr>
          <w:p w:rsidR="00037310" w:rsidRPr="00F17638" w:rsidRDefault="00037310" w:rsidP="008D4534">
            <w:pPr>
              <w:spacing w:line="240" w:lineRule="auto"/>
              <w:jc w:val="center"/>
              <w:rPr>
                <w:color w:val="000000"/>
              </w:rPr>
            </w:pPr>
          </w:p>
        </w:tc>
        <w:tc>
          <w:tcPr>
            <w:tcW w:w="628" w:type="pct"/>
            <w:vAlign w:val="center"/>
          </w:tcPr>
          <w:p w:rsidR="00037310" w:rsidRPr="00882870" w:rsidRDefault="00037310" w:rsidP="0078492E">
            <w:pPr>
              <w:jc w:val="center"/>
              <w:rPr>
                <w:b/>
                <w:bCs/>
              </w:rPr>
            </w:pPr>
            <w:r w:rsidRPr="00882870">
              <w:rPr>
                <w:b/>
                <w:bCs/>
              </w:rPr>
              <w:t>716322</w:t>
            </w:r>
          </w:p>
        </w:tc>
        <w:tc>
          <w:tcPr>
            <w:tcW w:w="696" w:type="pct"/>
            <w:vAlign w:val="center"/>
          </w:tcPr>
          <w:p w:rsidR="00037310" w:rsidRPr="00882870" w:rsidRDefault="00037310" w:rsidP="0078492E">
            <w:pPr>
              <w:jc w:val="center"/>
              <w:rPr>
                <w:b/>
                <w:bCs/>
              </w:rPr>
            </w:pPr>
            <w:r w:rsidRPr="00882870">
              <w:rPr>
                <w:b/>
                <w:bCs/>
              </w:rPr>
              <w:t>1550800</w:t>
            </w:r>
          </w:p>
        </w:tc>
        <w:tc>
          <w:tcPr>
            <w:tcW w:w="765" w:type="pct"/>
            <w:vAlign w:val="center"/>
          </w:tcPr>
          <w:p w:rsidR="00037310" w:rsidRPr="00882870" w:rsidRDefault="00037310" w:rsidP="0078492E">
            <w:pPr>
              <w:jc w:val="center"/>
              <w:rPr>
                <w:b/>
                <w:bCs/>
              </w:rPr>
            </w:pPr>
            <w:r w:rsidRPr="00882870">
              <w:rPr>
                <w:b/>
                <w:bCs/>
              </w:rPr>
              <w:t>2267122</w:t>
            </w:r>
          </w:p>
        </w:tc>
      </w:tr>
    </w:tbl>
    <w:p w:rsidR="00037310" w:rsidRPr="00F17638" w:rsidRDefault="00037310" w:rsidP="008D4534">
      <w:pPr>
        <w:sectPr w:rsidR="00037310" w:rsidRPr="00F17638" w:rsidSect="00167BFF">
          <w:pgSz w:w="11906" w:h="16838"/>
          <w:pgMar w:top="1134" w:right="851" w:bottom="1134" w:left="992" w:header="709" w:footer="709" w:gutter="0"/>
          <w:pgBorders>
            <w:top w:val="single" w:sz="4" w:space="12" w:color="auto"/>
            <w:left w:val="single" w:sz="4" w:space="15" w:color="auto"/>
            <w:bottom w:val="single" w:sz="4" w:space="12" w:color="auto"/>
            <w:right w:val="single" w:sz="4" w:space="19" w:color="auto"/>
          </w:pgBorders>
          <w:cols w:space="708"/>
          <w:titlePg/>
          <w:docGrid w:linePitch="381"/>
        </w:sectPr>
      </w:pPr>
      <w:bookmarkStart w:id="101" w:name="_Toc392073599"/>
      <w:bookmarkEnd w:id="100"/>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102" w:name="_Toc427759793"/>
      <w:r w:rsidRPr="00F17638">
        <w:rPr>
          <w:rFonts w:ascii="Times New Roman" w:hAnsi="Times New Roman" w:cs="Times New Roman"/>
          <w:color w:val="auto"/>
          <w:sz w:val="28"/>
          <w:szCs w:val="28"/>
        </w:rPr>
        <w:t>2.7. Целевые показатели развития централизованных систем водоснабжения</w:t>
      </w:r>
      <w:bookmarkEnd w:id="96"/>
      <w:bookmarkEnd w:id="101"/>
      <w:bookmarkEnd w:id="102"/>
    </w:p>
    <w:p w:rsidR="00037310" w:rsidRPr="00F17638" w:rsidRDefault="00037310" w:rsidP="008D4534">
      <w:pPr>
        <w:ind w:firstLine="567"/>
      </w:pPr>
      <w:r w:rsidRPr="00F17638">
        <w:t xml:space="preserve">Анализ целевых показателей производился на основании информации подлежащей раскрытию в сфере водоснабжения, а также на основании представленных исходных данных. </w:t>
      </w:r>
    </w:p>
    <w:p w:rsidR="00037310" w:rsidRPr="00F17638" w:rsidRDefault="00037310" w:rsidP="008D4534">
      <w:pPr>
        <w:ind w:firstLine="567"/>
      </w:pPr>
      <w:r w:rsidRPr="00F17638">
        <w:t>Результаты анализа целевых показателей развития централизованной системы водоснабжения приведены таб. 2.7.1.</w:t>
      </w:r>
    </w:p>
    <w:p w:rsidR="00037310" w:rsidRPr="00F17638" w:rsidRDefault="00037310" w:rsidP="008D4534">
      <w:pPr>
        <w:jc w:val="right"/>
      </w:pPr>
      <w:r w:rsidRPr="00F17638">
        <w:t>Таб. 2.7.1. Целевые показатели</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94"/>
        <w:gridCol w:w="4137"/>
        <w:gridCol w:w="1887"/>
        <w:gridCol w:w="1029"/>
        <w:gridCol w:w="1029"/>
        <w:gridCol w:w="1029"/>
        <w:gridCol w:w="1029"/>
        <w:gridCol w:w="1029"/>
        <w:gridCol w:w="1023"/>
      </w:tblGrid>
      <w:tr w:rsidR="00037310" w:rsidRPr="00882870">
        <w:trPr>
          <w:trHeight w:val="839"/>
          <w:tblHeader/>
        </w:trPr>
        <w:tc>
          <w:tcPr>
            <w:tcW w:w="877" w:type="pct"/>
            <w:noWrap/>
            <w:vAlign w:val="center"/>
          </w:tcPr>
          <w:p w:rsidR="00037310" w:rsidRPr="00F17638" w:rsidRDefault="00037310" w:rsidP="008D4534">
            <w:pPr>
              <w:spacing w:line="240" w:lineRule="auto"/>
              <w:jc w:val="center"/>
              <w:rPr>
                <w:b/>
                <w:bCs/>
                <w:color w:val="000000"/>
              </w:rPr>
            </w:pPr>
            <w:r w:rsidRPr="00F17638">
              <w:rPr>
                <w:b/>
                <w:bCs/>
                <w:color w:val="000000"/>
              </w:rPr>
              <w:t>Группа</w:t>
            </w:r>
          </w:p>
        </w:tc>
        <w:tc>
          <w:tcPr>
            <w:tcW w:w="1399" w:type="pct"/>
            <w:noWrap/>
            <w:vAlign w:val="center"/>
          </w:tcPr>
          <w:p w:rsidR="00037310" w:rsidRPr="00F17638" w:rsidRDefault="00037310" w:rsidP="008D4534">
            <w:pPr>
              <w:spacing w:line="240" w:lineRule="auto"/>
              <w:jc w:val="center"/>
              <w:rPr>
                <w:b/>
                <w:bCs/>
                <w:color w:val="000000"/>
              </w:rPr>
            </w:pPr>
            <w:r w:rsidRPr="00F17638">
              <w:rPr>
                <w:b/>
                <w:bCs/>
                <w:color w:val="000000"/>
              </w:rPr>
              <w:t>Целевые индикаторы</w:t>
            </w:r>
          </w:p>
        </w:tc>
        <w:tc>
          <w:tcPr>
            <w:tcW w:w="638" w:type="pct"/>
            <w:vAlign w:val="center"/>
          </w:tcPr>
          <w:p w:rsidR="00037310" w:rsidRPr="00F17638" w:rsidRDefault="00037310" w:rsidP="00083965">
            <w:pPr>
              <w:spacing w:line="240" w:lineRule="auto"/>
              <w:jc w:val="center"/>
              <w:rPr>
                <w:b/>
                <w:bCs/>
                <w:color w:val="000000"/>
              </w:rPr>
            </w:pPr>
            <w:r w:rsidRPr="00F17638">
              <w:rPr>
                <w:b/>
                <w:bCs/>
                <w:color w:val="000000"/>
              </w:rPr>
              <w:t>Базовый показатель на 201</w:t>
            </w:r>
            <w:r>
              <w:rPr>
                <w:b/>
                <w:bCs/>
                <w:color w:val="000000"/>
              </w:rPr>
              <w:t>4</w:t>
            </w:r>
            <w:r w:rsidRPr="00F17638">
              <w:rPr>
                <w:b/>
                <w:bCs/>
                <w:color w:val="000000"/>
              </w:rPr>
              <w:t xml:space="preserve"> год</w:t>
            </w:r>
          </w:p>
        </w:tc>
        <w:tc>
          <w:tcPr>
            <w:tcW w:w="348" w:type="pct"/>
            <w:noWrap/>
            <w:vAlign w:val="center"/>
          </w:tcPr>
          <w:p w:rsidR="00037310" w:rsidRPr="00F17638" w:rsidRDefault="00037310" w:rsidP="005D086B">
            <w:pPr>
              <w:spacing w:line="240" w:lineRule="auto"/>
              <w:jc w:val="center"/>
              <w:rPr>
                <w:b/>
                <w:bCs/>
                <w:color w:val="000000"/>
              </w:rPr>
            </w:pPr>
            <w:r w:rsidRPr="00F17638">
              <w:rPr>
                <w:b/>
                <w:bCs/>
                <w:color w:val="000000"/>
              </w:rPr>
              <w:t>2015</w:t>
            </w:r>
          </w:p>
        </w:tc>
        <w:tc>
          <w:tcPr>
            <w:tcW w:w="348" w:type="pct"/>
            <w:noWrap/>
            <w:vAlign w:val="center"/>
          </w:tcPr>
          <w:p w:rsidR="00037310" w:rsidRPr="00F17638" w:rsidRDefault="00037310" w:rsidP="005D086B">
            <w:pPr>
              <w:spacing w:line="240" w:lineRule="auto"/>
              <w:jc w:val="center"/>
              <w:rPr>
                <w:b/>
                <w:bCs/>
                <w:color w:val="000000"/>
              </w:rPr>
            </w:pPr>
            <w:r w:rsidRPr="00F17638">
              <w:rPr>
                <w:b/>
                <w:bCs/>
                <w:color w:val="000000"/>
              </w:rPr>
              <w:t>2016</w:t>
            </w:r>
          </w:p>
        </w:tc>
        <w:tc>
          <w:tcPr>
            <w:tcW w:w="348" w:type="pct"/>
            <w:noWrap/>
            <w:vAlign w:val="center"/>
          </w:tcPr>
          <w:p w:rsidR="00037310" w:rsidRPr="00F17638" w:rsidRDefault="00037310" w:rsidP="005D086B">
            <w:pPr>
              <w:spacing w:line="240" w:lineRule="auto"/>
              <w:jc w:val="center"/>
              <w:rPr>
                <w:b/>
                <w:bCs/>
                <w:color w:val="000000"/>
              </w:rPr>
            </w:pPr>
            <w:r w:rsidRPr="00F17638">
              <w:rPr>
                <w:b/>
                <w:bCs/>
                <w:color w:val="000000"/>
              </w:rPr>
              <w:t>201</w:t>
            </w:r>
            <w:r>
              <w:rPr>
                <w:b/>
                <w:bCs/>
                <w:color w:val="000000"/>
              </w:rPr>
              <w:t>7</w:t>
            </w:r>
          </w:p>
        </w:tc>
        <w:tc>
          <w:tcPr>
            <w:tcW w:w="348" w:type="pct"/>
            <w:noWrap/>
            <w:vAlign w:val="center"/>
          </w:tcPr>
          <w:p w:rsidR="00037310" w:rsidRPr="00F17638" w:rsidRDefault="00037310" w:rsidP="008D4534">
            <w:pPr>
              <w:spacing w:line="240" w:lineRule="auto"/>
              <w:jc w:val="center"/>
              <w:rPr>
                <w:b/>
                <w:bCs/>
                <w:color w:val="000000"/>
              </w:rPr>
            </w:pPr>
            <w:r>
              <w:rPr>
                <w:b/>
                <w:bCs/>
                <w:color w:val="000000"/>
              </w:rPr>
              <w:t>2018</w:t>
            </w:r>
          </w:p>
        </w:tc>
        <w:tc>
          <w:tcPr>
            <w:tcW w:w="348" w:type="pct"/>
            <w:noWrap/>
            <w:vAlign w:val="center"/>
          </w:tcPr>
          <w:p w:rsidR="00037310" w:rsidRPr="00F17638" w:rsidRDefault="00037310" w:rsidP="008D4534">
            <w:pPr>
              <w:spacing w:line="240" w:lineRule="auto"/>
              <w:jc w:val="center"/>
              <w:rPr>
                <w:b/>
                <w:bCs/>
                <w:color w:val="000000"/>
              </w:rPr>
            </w:pPr>
            <w:r w:rsidRPr="00F17638">
              <w:rPr>
                <w:b/>
                <w:bCs/>
                <w:color w:val="000000"/>
              </w:rPr>
              <w:t>20</w:t>
            </w:r>
            <w:r>
              <w:rPr>
                <w:b/>
                <w:bCs/>
                <w:color w:val="000000"/>
              </w:rPr>
              <w:t>20</w:t>
            </w:r>
          </w:p>
        </w:tc>
        <w:tc>
          <w:tcPr>
            <w:tcW w:w="346" w:type="pct"/>
            <w:noWrap/>
            <w:vAlign w:val="center"/>
          </w:tcPr>
          <w:p w:rsidR="00037310" w:rsidRPr="00F17638" w:rsidRDefault="00037310" w:rsidP="008D4534">
            <w:pPr>
              <w:spacing w:line="240" w:lineRule="auto"/>
              <w:jc w:val="center"/>
              <w:rPr>
                <w:b/>
                <w:bCs/>
                <w:color w:val="000000"/>
              </w:rPr>
            </w:pPr>
            <w:r w:rsidRPr="00F17638">
              <w:rPr>
                <w:b/>
                <w:bCs/>
                <w:color w:val="000000"/>
              </w:rPr>
              <w:t>202</w:t>
            </w:r>
            <w:r>
              <w:rPr>
                <w:b/>
                <w:bCs/>
                <w:color w:val="000000"/>
              </w:rPr>
              <w:t>5</w:t>
            </w:r>
          </w:p>
        </w:tc>
      </w:tr>
      <w:tr w:rsidR="00037310" w:rsidRPr="00882870">
        <w:trPr>
          <w:trHeight w:val="1261"/>
        </w:trPr>
        <w:tc>
          <w:tcPr>
            <w:tcW w:w="877" w:type="pct"/>
            <w:vMerge w:val="restart"/>
            <w:vAlign w:val="center"/>
          </w:tcPr>
          <w:p w:rsidR="00037310" w:rsidRPr="00F17638" w:rsidRDefault="00037310" w:rsidP="008D4534">
            <w:pPr>
              <w:spacing w:line="240" w:lineRule="auto"/>
              <w:rPr>
                <w:color w:val="000000"/>
              </w:rPr>
            </w:pPr>
            <w:r w:rsidRPr="00F17638">
              <w:rPr>
                <w:color w:val="000000"/>
              </w:rPr>
              <w:t>1. Показатели качества воды</w:t>
            </w:r>
          </w:p>
        </w:tc>
        <w:tc>
          <w:tcPr>
            <w:tcW w:w="1399" w:type="pct"/>
            <w:vAlign w:val="center"/>
          </w:tcPr>
          <w:p w:rsidR="00037310" w:rsidRPr="00F17638" w:rsidRDefault="00037310" w:rsidP="008D4534">
            <w:pPr>
              <w:spacing w:line="240" w:lineRule="auto"/>
              <w:rPr>
                <w:color w:val="000000"/>
              </w:rPr>
            </w:pPr>
            <w:r w:rsidRPr="00F17638">
              <w:rPr>
                <w:color w:val="000000"/>
              </w:rPr>
              <w:t>1. Удельный вес проб воды у потребителя, которые не отвечают гигиеническим нормативам по санитарно-химическим показателям, %</w:t>
            </w:r>
          </w:p>
        </w:tc>
        <w:tc>
          <w:tcPr>
            <w:tcW w:w="638" w:type="pct"/>
            <w:noWrap/>
            <w:vAlign w:val="center"/>
          </w:tcPr>
          <w:p w:rsidR="00037310" w:rsidRPr="00F17638" w:rsidRDefault="00037310" w:rsidP="008D4534">
            <w:pPr>
              <w:spacing w:line="240" w:lineRule="auto"/>
              <w:jc w:val="center"/>
              <w:rPr>
                <w:color w:val="000000"/>
              </w:rPr>
            </w:pPr>
            <w:r w:rsidRPr="00F17638">
              <w:rPr>
                <w:color w:val="000000"/>
              </w:rPr>
              <w:t>0,00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6" w:type="pct"/>
            <w:noWrap/>
            <w:vAlign w:val="center"/>
          </w:tcPr>
          <w:p w:rsidR="00037310" w:rsidRPr="00F17638" w:rsidRDefault="00037310" w:rsidP="008D4534">
            <w:pPr>
              <w:spacing w:line="240" w:lineRule="auto"/>
              <w:jc w:val="center"/>
              <w:rPr>
                <w:color w:val="000000"/>
              </w:rPr>
            </w:pPr>
            <w:r w:rsidRPr="00F17638">
              <w:rPr>
                <w:color w:val="000000"/>
              </w:rPr>
              <w:t>0</w:t>
            </w:r>
          </w:p>
        </w:tc>
      </w:tr>
      <w:tr w:rsidR="00037310" w:rsidRPr="00882870">
        <w:trPr>
          <w:trHeight w:val="1275"/>
        </w:trPr>
        <w:tc>
          <w:tcPr>
            <w:tcW w:w="877" w:type="pct"/>
            <w:vMerge/>
            <w:vAlign w:val="center"/>
          </w:tcPr>
          <w:p w:rsidR="00037310" w:rsidRPr="00F17638" w:rsidRDefault="00037310" w:rsidP="008D4534">
            <w:pPr>
              <w:spacing w:line="240" w:lineRule="auto"/>
              <w:rPr>
                <w:color w:val="000000"/>
              </w:rPr>
            </w:pPr>
          </w:p>
        </w:tc>
        <w:tc>
          <w:tcPr>
            <w:tcW w:w="1399" w:type="pct"/>
            <w:vAlign w:val="center"/>
          </w:tcPr>
          <w:p w:rsidR="00037310" w:rsidRPr="00F17638" w:rsidRDefault="00037310" w:rsidP="008D4534">
            <w:pPr>
              <w:spacing w:line="240" w:lineRule="auto"/>
              <w:rPr>
                <w:color w:val="000000"/>
              </w:rPr>
            </w:pPr>
            <w:r w:rsidRPr="00F17638">
              <w:rPr>
                <w:color w:val="000000"/>
              </w:rPr>
              <w:t>2. Удельный вес проб воды у потребителя, которые не отвечают гигиеническим нормативам по микробиологическим показателям, %</w:t>
            </w:r>
          </w:p>
        </w:tc>
        <w:tc>
          <w:tcPr>
            <w:tcW w:w="63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0</w:t>
            </w:r>
          </w:p>
        </w:tc>
        <w:tc>
          <w:tcPr>
            <w:tcW w:w="346" w:type="pct"/>
            <w:noWrap/>
            <w:vAlign w:val="center"/>
          </w:tcPr>
          <w:p w:rsidR="00037310" w:rsidRPr="00F17638" w:rsidRDefault="00037310" w:rsidP="008D4534">
            <w:pPr>
              <w:spacing w:line="240" w:lineRule="auto"/>
              <w:jc w:val="center"/>
              <w:rPr>
                <w:color w:val="000000"/>
              </w:rPr>
            </w:pPr>
            <w:r w:rsidRPr="00F17638">
              <w:rPr>
                <w:color w:val="000000"/>
              </w:rPr>
              <w:t>0</w:t>
            </w:r>
          </w:p>
        </w:tc>
      </w:tr>
      <w:tr w:rsidR="00037310" w:rsidRPr="00882870">
        <w:trPr>
          <w:trHeight w:val="645"/>
        </w:trPr>
        <w:tc>
          <w:tcPr>
            <w:tcW w:w="877" w:type="pct"/>
            <w:vMerge w:val="restart"/>
            <w:vAlign w:val="center"/>
          </w:tcPr>
          <w:p w:rsidR="00037310" w:rsidRPr="00F17638" w:rsidRDefault="00037310" w:rsidP="008D4534">
            <w:pPr>
              <w:spacing w:line="240" w:lineRule="auto"/>
              <w:rPr>
                <w:color w:val="000000"/>
              </w:rPr>
            </w:pPr>
            <w:r w:rsidRPr="00F17638">
              <w:rPr>
                <w:color w:val="000000"/>
              </w:rPr>
              <w:t>2. Показатели надежности и бесперебойности водоснабжения</w:t>
            </w:r>
          </w:p>
        </w:tc>
        <w:tc>
          <w:tcPr>
            <w:tcW w:w="1399" w:type="pct"/>
            <w:vAlign w:val="center"/>
          </w:tcPr>
          <w:p w:rsidR="00037310" w:rsidRPr="00F17638" w:rsidRDefault="00037310" w:rsidP="008D4534">
            <w:pPr>
              <w:spacing w:line="240" w:lineRule="auto"/>
              <w:rPr>
                <w:color w:val="000000"/>
              </w:rPr>
            </w:pPr>
            <w:r w:rsidRPr="00F17638">
              <w:rPr>
                <w:color w:val="000000"/>
              </w:rPr>
              <w:t>1. Водопроводные сети, нуждающиеся в замене, км</w:t>
            </w:r>
          </w:p>
        </w:tc>
        <w:tc>
          <w:tcPr>
            <w:tcW w:w="638" w:type="pct"/>
            <w:vAlign w:val="center"/>
          </w:tcPr>
          <w:p w:rsidR="00037310" w:rsidRPr="00F17638" w:rsidRDefault="00037310" w:rsidP="00210D2A">
            <w:pPr>
              <w:spacing w:line="240" w:lineRule="auto"/>
              <w:jc w:val="center"/>
              <w:rPr>
                <w:color w:val="000000"/>
              </w:rPr>
            </w:pPr>
            <w:r w:rsidRPr="00F17638">
              <w:rPr>
                <w:color w:val="000000"/>
              </w:rPr>
              <w:t xml:space="preserve">ХПВ – </w:t>
            </w:r>
            <w:r>
              <w:rPr>
                <w:color w:val="000000"/>
              </w:rPr>
              <w:t>475,7</w:t>
            </w:r>
          </w:p>
        </w:tc>
        <w:tc>
          <w:tcPr>
            <w:tcW w:w="348" w:type="pct"/>
            <w:noWrap/>
            <w:vAlign w:val="center"/>
          </w:tcPr>
          <w:p w:rsidR="00037310" w:rsidRPr="00882870" w:rsidRDefault="00037310">
            <w:pPr>
              <w:jc w:val="center"/>
              <w:rPr>
                <w:color w:val="000000"/>
              </w:rPr>
            </w:pPr>
            <w:r w:rsidRPr="00882870">
              <w:rPr>
                <w:color w:val="000000"/>
              </w:rPr>
              <w:t>419,99</w:t>
            </w:r>
          </w:p>
        </w:tc>
        <w:tc>
          <w:tcPr>
            <w:tcW w:w="348" w:type="pct"/>
            <w:noWrap/>
            <w:vAlign w:val="center"/>
          </w:tcPr>
          <w:p w:rsidR="00037310" w:rsidRPr="00882870" w:rsidRDefault="00037310">
            <w:pPr>
              <w:jc w:val="center"/>
              <w:rPr>
                <w:color w:val="000000"/>
              </w:rPr>
            </w:pPr>
            <w:r w:rsidRPr="00882870">
              <w:rPr>
                <w:color w:val="000000"/>
              </w:rPr>
              <w:t>364,28</w:t>
            </w:r>
          </w:p>
        </w:tc>
        <w:tc>
          <w:tcPr>
            <w:tcW w:w="348" w:type="pct"/>
            <w:noWrap/>
            <w:vAlign w:val="center"/>
          </w:tcPr>
          <w:p w:rsidR="00037310" w:rsidRPr="00882870" w:rsidRDefault="00037310">
            <w:pPr>
              <w:jc w:val="center"/>
              <w:rPr>
                <w:color w:val="000000"/>
              </w:rPr>
            </w:pPr>
            <w:r w:rsidRPr="00882870">
              <w:rPr>
                <w:color w:val="000000"/>
              </w:rPr>
              <w:t>308,56</w:t>
            </w:r>
          </w:p>
        </w:tc>
        <w:tc>
          <w:tcPr>
            <w:tcW w:w="348" w:type="pct"/>
            <w:noWrap/>
            <w:vAlign w:val="center"/>
          </w:tcPr>
          <w:p w:rsidR="00037310" w:rsidRPr="00882870" w:rsidRDefault="00037310">
            <w:pPr>
              <w:jc w:val="center"/>
              <w:rPr>
                <w:color w:val="000000"/>
              </w:rPr>
            </w:pPr>
            <w:r w:rsidRPr="00882870">
              <w:rPr>
                <w:color w:val="000000"/>
              </w:rPr>
              <w:t>252,85</w:t>
            </w:r>
          </w:p>
        </w:tc>
        <w:tc>
          <w:tcPr>
            <w:tcW w:w="348" w:type="pct"/>
            <w:noWrap/>
            <w:vAlign w:val="center"/>
          </w:tcPr>
          <w:p w:rsidR="00037310" w:rsidRPr="00882870" w:rsidRDefault="00037310">
            <w:pPr>
              <w:jc w:val="center"/>
              <w:rPr>
                <w:color w:val="000000"/>
              </w:rPr>
            </w:pPr>
            <w:r w:rsidRPr="00882870">
              <w:rPr>
                <w:color w:val="000000"/>
              </w:rPr>
              <w:t>197,14</w:t>
            </w:r>
          </w:p>
        </w:tc>
        <w:tc>
          <w:tcPr>
            <w:tcW w:w="346" w:type="pct"/>
            <w:noWrap/>
            <w:vAlign w:val="center"/>
          </w:tcPr>
          <w:p w:rsidR="00037310" w:rsidRPr="00F17638" w:rsidRDefault="00037310" w:rsidP="008D4534">
            <w:pPr>
              <w:spacing w:line="240" w:lineRule="auto"/>
              <w:jc w:val="center"/>
              <w:rPr>
                <w:color w:val="000000"/>
              </w:rPr>
            </w:pPr>
            <w:r>
              <w:rPr>
                <w:color w:val="000000"/>
              </w:rPr>
              <w:t>30,00</w:t>
            </w:r>
          </w:p>
        </w:tc>
      </w:tr>
      <w:tr w:rsidR="00037310" w:rsidRPr="00882870">
        <w:trPr>
          <w:trHeight w:val="645"/>
        </w:trPr>
        <w:tc>
          <w:tcPr>
            <w:tcW w:w="877" w:type="pct"/>
            <w:vMerge/>
            <w:vAlign w:val="center"/>
          </w:tcPr>
          <w:p w:rsidR="00037310" w:rsidRPr="00F17638" w:rsidRDefault="00037310" w:rsidP="008D4534">
            <w:pPr>
              <w:spacing w:line="240" w:lineRule="auto"/>
              <w:rPr>
                <w:color w:val="000000"/>
              </w:rPr>
            </w:pPr>
          </w:p>
        </w:tc>
        <w:tc>
          <w:tcPr>
            <w:tcW w:w="1399" w:type="pct"/>
            <w:vAlign w:val="center"/>
          </w:tcPr>
          <w:p w:rsidR="00037310" w:rsidRPr="00F17638" w:rsidRDefault="00037310" w:rsidP="008D4534">
            <w:pPr>
              <w:spacing w:line="240" w:lineRule="auto"/>
              <w:rPr>
                <w:color w:val="000000"/>
              </w:rPr>
            </w:pPr>
            <w:r w:rsidRPr="00F17638">
              <w:rPr>
                <w:color w:val="000000"/>
              </w:rPr>
              <w:t>2. Аварийность на сетях водопровода, ед./км</w:t>
            </w:r>
          </w:p>
        </w:tc>
        <w:tc>
          <w:tcPr>
            <w:tcW w:w="638" w:type="pct"/>
            <w:noWrap/>
            <w:vAlign w:val="center"/>
          </w:tcPr>
          <w:p w:rsidR="00037310" w:rsidRPr="00F17638" w:rsidRDefault="00037310" w:rsidP="008D4534">
            <w:pPr>
              <w:spacing w:line="240" w:lineRule="auto"/>
              <w:jc w:val="center"/>
              <w:rPr>
                <w:color w:val="000000"/>
              </w:rPr>
            </w:pPr>
            <w:r>
              <w:rPr>
                <w:color w:val="000000"/>
              </w:rPr>
              <w:t>0,37</w:t>
            </w:r>
          </w:p>
        </w:tc>
        <w:tc>
          <w:tcPr>
            <w:tcW w:w="348" w:type="pct"/>
            <w:noWrap/>
            <w:vAlign w:val="center"/>
          </w:tcPr>
          <w:p w:rsidR="00037310" w:rsidRPr="00F17638" w:rsidRDefault="00037310" w:rsidP="008D4534">
            <w:pPr>
              <w:spacing w:line="240" w:lineRule="auto"/>
              <w:jc w:val="center"/>
              <w:rPr>
                <w:color w:val="000000"/>
              </w:rPr>
            </w:pPr>
            <w:r>
              <w:rPr>
                <w:color w:val="000000"/>
              </w:rPr>
              <w:t>0,35</w:t>
            </w:r>
          </w:p>
        </w:tc>
        <w:tc>
          <w:tcPr>
            <w:tcW w:w="348" w:type="pct"/>
            <w:noWrap/>
            <w:vAlign w:val="center"/>
          </w:tcPr>
          <w:p w:rsidR="00037310" w:rsidRPr="00F17638" w:rsidRDefault="00037310" w:rsidP="008D4534">
            <w:pPr>
              <w:spacing w:line="240" w:lineRule="auto"/>
              <w:jc w:val="center"/>
              <w:rPr>
                <w:color w:val="000000"/>
              </w:rPr>
            </w:pPr>
            <w:r>
              <w:rPr>
                <w:color w:val="000000"/>
              </w:rPr>
              <w:t>0,33</w:t>
            </w:r>
          </w:p>
        </w:tc>
        <w:tc>
          <w:tcPr>
            <w:tcW w:w="348" w:type="pct"/>
            <w:noWrap/>
            <w:vAlign w:val="center"/>
          </w:tcPr>
          <w:p w:rsidR="00037310" w:rsidRPr="00F17638" w:rsidRDefault="00037310" w:rsidP="008D4534">
            <w:pPr>
              <w:spacing w:line="240" w:lineRule="auto"/>
              <w:jc w:val="center"/>
              <w:rPr>
                <w:color w:val="000000"/>
              </w:rPr>
            </w:pPr>
            <w:r>
              <w:rPr>
                <w:color w:val="000000"/>
              </w:rPr>
              <w:t>0,3</w:t>
            </w:r>
          </w:p>
        </w:tc>
        <w:tc>
          <w:tcPr>
            <w:tcW w:w="348" w:type="pct"/>
            <w:noWrap/>
            <w:vAlign w:val="center"/>
          </w:tcPr>
          <w:p w:rsidR="00037310" w:rsidRPr="00F17638" w:rsidRDefault="00037310" w:rsidP="008D4534">
            <w:pPr>
              <w:spacing w:line="240" w:lineRule="auto"/>
              <w:jc w:val="center"/>
              <w:rPr>
                <w:color w:val="000000"/>
              </w:rPr>
            </w:pPr>
            <w:r w:rsidRPr="007E4D86">
              <w:rPr>
                <w:color w:val="000000"/>
              </w:rPr>
              <w:t>0,3</w:t>
            </w:r>
          </w:p>
        </w:tc>
        <w:tc>
          <w:tcPr>
            <w:tcW w:w="348" w:type="pct"/>
            <w:noWrap/>
            <w:vAlign w:val="center"/>
          </w:tcPr>
          <w:p w:rsidR="00037310" w:rsidRPr="00F17638" w:rsidRDefault="00037310" w:rsidP="008D4534">
            <w:pPr>
              <w:spacing w:line="240" w:lineRule="auto"/>
              <w:jc w:val="center"/>
              <w:rPr>
                <w:color w:val="000000"/>
              </w:rPr>
            </w:pPr>
            <w:r w:rsidRPr="007E4D86">
              <w:rPr>
                <w:color w:val="000000"/>
              </w:rPr>
              <w:t>0,3</w:t>
            </w:r>
          </w:p>
        </w:tc>
        <w:tc>
          <w:tcPr>
            <w:tcW w:w="346" w:type="pct"/>
            <w:noWrap/>
            <w:vAlign w:val="center"/>
          </w:tcPr>
          <w:p w:rsidR="00037310" w:rsidRPr="00F17638" w:rsidRDefault="00037310" w:rsidP="008D4534">
            <w:pPr>
              <w:spacing w:line="240" w:lineRule="auto"/>
              <w:jc w:val="center"/>
              <w:rPr>
                <w:color w:val="000000"/>
              </w:rPr>
            </w:pPr>
            <w:r w:rsidRPr="007E4D86">
              <w:rPr>
                <w:color w:val="000000"/>
              </w:rPr>
              <w:t>0,3</w:t>
            </w:r>
          </w:p>
        </w:tc>
      </w:tr>
      <w:tr w:rsidR="00037310" w:rsidRPr="00882870">
        <w:trPr>
          <w:trHeight w:val="645"/>
        </w:trPr>
        <w:tc>
          <w:tcPr>
            <w:tcW w:w="877" w:type="pct"/>
            <w:vMerge/>
            <w:vAlign w:val="center"/>
          </w:tcPr>
          <w:p w:rsidR="00037310" w:rsidRPr="00F17638" w:rsidRDefault="00037310" w:rsidP="008D4534">
            <w:pPr>
              <w:spacing w:line="240" w:lineRule="auto"/>
              <w:rPr>
                <w:color w:val="000000"/>
              </w:rPr>
            </w:pPr>
          </w:p>
        </w:tc>
        <w:tc>
          <w:tcPr>
            <w:tcW w:w="1399" w:type="pct"/>
            <w:vAlign w:val="center"/>
          </w:tcPr>
          <w:p w:rsidR="00037310" w:rsidRPr="00F17638" w:rsidRDefault="00037310" w:rsidP="008D4534">
            <w:pPr>
              <w:spacing w:line="240" w:lineRule="auto"/>
              <w:rPr>
                <w:color w:val="000000"/>
              </w:rPr>
            </w:pPr>
            <w:r w:rsidRPr="00F17638">
              <w:rPr>
                <w:color w:val="000000"/>
              </w:rPr>
              <w:t>3. Износ водопроводных сетей, %</w:t>
            </w:r>
          </w:p>
        </w:tc>
        <w:tc>
          <w:tcPr>
            <w:tcW w:w="638" w:type="pct"/>
            <w:vAlign w:val="center"/>
          </w:tcPr>
          <w:p w:rsidR="00037310" w:rsidRPr="00F17638" w:rsidRDefault="00037310" w:rsidP="007E4D86">
            <w:pPr>
              <w:spacing w:line="240" w:lineRule="auto"/>
              <w:jc w:val="center"/>
              <w:rPr>
                <w:color w:val="000000"/>
              </w:rPr>
            </w:pPr>
            <w:r w:rsidRPr="00F17638">
              <w:rPr>
                <w:color w:val="000000"/>
              </w:rPr>
              <w:t xml:space="preserve">ХПВ – </w:t>
            </w:r>
            <w:r>
              <w:rPr>
                <w:color w:val="000000"/>
              </w:rPr>
              <w:t>89</w:t>
            </w:r>
          </w:p>
        </w:tc>
        <w:tc>
          <w:tcPr>
            <w:tcW w:w="348" w:type="pct"/>
            <w:noWrap/>
            <w:vAlign w:val="center"/>
          </w:tcPr>
          <w:p w:rsidR="00037310" w:rsidRPr="00882870" w:rsidRDefault="00037310">
            <w:pPr>
              <w:jc w:val="center"/>
              <w:rPr>
                <w:color w:val="000000"/>
              </w:rPr>
            </w:pPr>
            <w:r w:rsidRPr="00882870">
              <w:rPr>
                <w:color w:val="000000"/>
              </w:rPr>
              <w:t>78,41</w:t>
            </w:r>
          </w:p>
        </w:tc>
        <w:tc>
          <w:tcPr>
            <w:tcW w:w="348" w:type="pct"/>
            <w:noWrap/>
            <w:vAlign w:val="center"/>
          </w:tcPr>
          <w:p w:rsidR="00037310" w:rsidRPr="00882870" w:rsidRDefault="00037310">
            <w:pPr>
              <w:jc w:val="center"/>
              <w:rPr>
                <w:color w:val="000000"/>
              </w:rPr>
            </w:pPr>
            <w:r w:rsidRPr="00882870">
              <w:rPr>
                <w:color w:val="000000"/>
              </w:rPr>
              <w:t>68,01</w:t>
            </w:r>
          </w:p>
        </w:tc>
        <w:tc>
          <w:tcPr>
            <w:tcW w:w="348" w:type="pct"/>
            <w:noWrap/>
            <w:vAlign w:val="center"/>
          </w:tcPr>
          <w:p w:rsidR="00037310" w:rsidRPr="00882870" w:rsidRDefault="00037310">
            <w:pPr>
              <w:jc w:val="center"/>
              <w:rPr>
                <w:color w:val="000000"/>
              </w:rPr>
            </w:pPr>
            <w:r w:rsidRPr="00882870">
              <w:rPr>
                <w:color w:val="000000"/>
              </w:rPr>
              <w:t>57,61</w:t>
            </w:r>
          </w:p>
        </w:tc>
        <w:tc>
          <w:tcPr>
            <w:tcW w:w="348" w:type="pct"/>
            <w:noWrap/>
            <w:vAlign w:val="center"/>
          </w:tcPr>
          <w:p w:rsidR="00037310" w:rsidRPr="00882870" w:rsidRDefault="00037310">
            <w:pPr>
              <w:jc w:val="center"/>
              <w:rPr>
                <w:color w:val="000000"/>
              </w:rPr>
            </w:pPr>
            <w:r w:rsidRPr="00882870">
              <w:rPr>
                <w:color w:val="000000"/>
              </w:rPr>
              <w:t>47,21</w:t>
            </w:r>
          </w:p>
        </w:tc>
        <w:tc>
          <w:tcPr>
            <w:tcW w:w="348" w:type="pct"/>
            <w:noWrap/>
            <w:vAlign w:val="center"/>
          </w:tcPr>
          <w:p w:rsidR="00037310" w:rsidRPr="00882870" w:rsidRDefault="00037310">
            <w:pPr>
              <w:jc w:val="center"/>
              <w:rPr>
                <w:color w:val="000000"/>
              </w:rPr>
            </w:pPr>
            <w:r w:rsidRPr="00882870">
              <w:rPr>
                <w:color w:val="000000"/>
              </w:rPr>
              <w:t>36,81</w:t>
            </w:r>
          </w:p>
        </w:tc>
        <w:tc>
          <w:tcPr>
            <w:tcW w:w="346" w:type="pct"/>
            <w:noWrap/>
            <w:vAlign w:val="center"/>
          </w:tcPr>
          <w:p w:rsidR="00037310" w:rsidRPr="00882870" w:rsidRDefault="00037310">
            <w:pPr>
              <w:jc w:val="center"/>
              <w:rPr>
                <w:color w:val="000000"/>
              </w:rPr>
            </w:pPr>
            <w:r w:rsidRPr="00882870">
              <w:rPr>
                <w:color w:val="000000"/>
              </w:rPr>
              <w:t>5,60</w:t>
            </w:r>
          </w:p>
        </w:tc>
      </w:tr>
      <w:tr w:rsidR="00037310" w:rsidRPr="00882870">
        <w:trPr>
          <w:trHeight w:val="960"/>
        </w:trPr>
        <w:tc>
          <w:tcPr>
            <w:tcW w:w="877" w:type="pct"/>
            <w:vMerge w:val="restart"/>
            <w:vAlign w:val="center"/>
          </w:tcPr>
          <w:p w:rsidR="00037310" w:rsidRPr="00F17638" w:rsidRDefault="00037310" w:rsidP="008D4534">
            <w:pPr>
              <w:spacing w:line="240" w:lineRule="auto"/>
              <w:rPr>
                <w:color w:val="000000"/>
              </w:rPr>
            </w:pPr>
            <w:r w:rsidRPr="00F17638">
              <w:rPr>
                <w:color w:val="000000"/>
              </w:rPr>
              <w:t>3. Показатели качества обслуживания абонентов</w:t>
            </w:r>
          </w:p>
        </w:tc>
        <w:tc>
          <w:tcPr>
            <w:tcW w:w="1399" w:type="pct"/>
            <w:vAlign w:val="center"/>
          </w:tcPr>
          <w:p w:rsidR="00037310" w:rsidRPr="00F17638" w:rsidRDefault="00037310" w:rsidP="008D4534">
            <w:pPr>
              <w:spacing w:line="240" w:lineRule="auto"/>
              <w:rPr>
                <w:color w:val="000000"/>
              </w:rPr>
            </w:pPr>
            <w:r w:rsidRPr="00F17638">
              <w:rPr>
                <w:color w:val="000000"/>
              </w:rPr>
              <w:t>1. Количество жалоб абонентов на качество питьевой воды (в единицах)</w:t>
            </w:r>
          </w:p>
        </w:tc>
        <w:tc>
          <w:tcPr>
            <w:tcW w:w="638" w:type="pct"/>
            <w:noWrap/>
            <w:vAlign w:val="center"/>
          </w:tcPr>
          <w:p w:rsidR="00037310" w:rsidRPr="00F17638" w:rsidRDefault="00037310" w:rsidP="008D4534">
            <w:pPr>
              <w:spacing w:line="240" w:lineRule="auto"/>
              <w:jc w:val="center"/>
              <w:rPr>
                <w:color w:val="000000"/>
              </w:rPr>
            </w:pPr>
            <w:r w:rsidRPr="00F17638">
              <w:rPr>
                <w:color w:val="000000"/>
              </w:rPr>
              <w:t>нет</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нет</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нет</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нет</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нет</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нет</w:t>
            </w:r>
          </w:p>
        </w:tc>
        <w:tc>
          <w:tcPr>
            <w:tcW w:w="346" w:type="pct"/>
            <w:noWrap/>
            <w:vAlign w:val="center"/>
          </w:tcPr>
          <w:p w:rsidR="00037310" w:rsidRPr="00F17638" w:rsidRDefault="00037310" w:rsidP="008D4534">
            <w:pPr>
              <w:spacing w:line="240" w:lineRule="auto"/>
              <w:jc w:val="center"/>
              <w:rPr>
                <w:color w:val="000000"/>
              </w:rPr>
            </w:pPr>
            <w:r w:rsidRPr="00F17638">
              <w:rPr>
                <w:color w:val="000000"/>
              </w:rPr>
              <w:t>нет</w:t>
            </w:r>
          </w:p>
        </w:tc>
      </w:tr>
      <w:tr w:rsidR="00037310" w:rsidRPr="00882870">
        <w:trPr>
          <w:trHeight w:val="1275"/>
        </w:trPr>
        <w:tc>
          <w:tcPr>
            <w:tcW w:w="877" w:type="pct"/>
            <w:vMerge/>
            <w:vAlign w:val="center"/>
          </w:tcPr>
          <w:p w:rsidR="00037310" w:rsidRPr="00F17638" w:rsidRDefault="00037310" w:rsidP="008D4534">
            <w:pPr>
              <w:spacing w:line="240" w:lineRule="auto"/>
              <w:rPr>
                <w:color w:val="000000"/>
              </w:rPr>
            </w:pPr>
          </w:p>
        </w:tc>
        <w:tc>
          <w:tcPr>
            <w:tcW w:w="1399" w:type="pct"/>
            <w:vAlign w:val="center"/>
          </w:tcPr>
          <w:p w:rsidR="00037310" w:rsidRPr="00F17638" w:rsidRDefault="00037310" w:rsidP="008D4534">
            <w:pPr>
              <w:spacing w:line="240" w:lineRule="auto"/>
              <w:rPr>
                <w:color w:val="000000"/>
              </w:rPr>
            </w:pPr>
            <w:r w:rsidRPr="00F17638">
              <w:rPr>
                <w:color w:val="000000"/>
              </w:rPr>
              <w:t>2. Обеспеченность населения централизованным водоснабжением (в % от численности населения)</w:t>
            </w:r>
          </w:p>
        </w:tc>
        <w:tc>
          <w:tcPr>
            <w:tcW w:w="638" w:type="pct"/>
            <w:noWrap/>
            <w:vAlign w:val="center"/>
          </w:tcPr>
          <w:p w:rsidR="00037310" w:rsidRPr="00F17638" w:rsidRDefault="00037310" w:rsidP="007E4D86">
            <w:pPr>
              <w:spacing w:line="240" w:lineRule="auto"/>
              <w:jc w:val="center"/>
              <w:rPr>
                <w:color w:val="000000"/>
              </w:rPr>
            </w:pPr>
            <w:r>
              <w:rPr>
                <w:color w:val="000000"/>
              </w:rPr>
              <w:t>75,9</w:t>
            </w:r>
          </w:p>
        </w:tc>
        <w:tc>
          <w:tcPr>
            <w:tcW w:w="348" w:type="pct"/>
            <w:noWrap/>
            <w:vAlign w:val="center"/>
          </w:tcPr>
          <w:p w:rsidR="00037310" w:rsidRPr="00F17638" w:rsidRDefault="00037310" w:rsidP="008D4534">
            <w:pPr>
              <w:spacing w:line="240" w:lineRule="auto"/>
              <w:jc w:val="center"/>
              <w:rPr>
                <w:color w:val="000000"/>
              </w:rPr>
            </w:pPr>
            <w:r>
              <w:rPr>
                <w:color w:val="000000"/>
              </w:rPr>
              <w:t>80</w:t>
            </w:r>
          </w:p>
        </w:tc>
        <w:tc>
          <w:tcPr>
            <w:tcW w:w="348" w:type="pct"/>
            <w:noWrap/>
            <w:vAlign w:val="center"/>
          </w:tcPr>
          <w:p w:rsidR="00037310" w:rsidRPr="00F17638" w:rsidRDefault="00037310" w:rsidP="008D4534">
            <w:pPr>
              <w:spacing w:line="240" w:lineRule="auto"/>
              <w:jc w:val="center"/>
              <w:rPr>
                <w:color w:val="000000"/>
              </w:rPr>
            </w:pPr>
            <w:r>
              <w:rPr>
                <w:color w:val="000000"/>
              </w:rPr>
              <w:t>85</w:t>
            </w:r>
          </w:p>
        </w:tc>
        <w:tc>
          <w:tcPr>
            <w:tcW w:w="348" w:type="pct"/>
            <w:noWrap/>
            <w:vAlign w:val="center"/>
          </w:tcPr>
          <w:p w:rsidR="00037310" w:rsidRPr="00F17638" w:rsidRDefault="00037310" w:rsidP="008D4534">
            <w:pPr>
              <w:spacing w:line="240" w:lineRule="auto"/>
              <w:jc w:val="center"/>
              <w:rPr>
                <w:color w:val="000000"/>
              </w:rPr>
            </w:pPr>
            <w:r>
              <w:rPr>
                <w:color w:val="000000"/>
              </w:rPr>
              <w:t>90</w:t>
            </w:r>
          </w:p>
        </w:tc>
        <w:tc>
          <w:tcPr>
            <w:tcW w:w="348" w:type="pct"/>
            <w:noWrap/>
            <w:vAlign w:val="center"/>
          </w:tcPr>
          <w:p w:rsidR="00037310" w:rsidRPr="00F17638" w:rsidRDefault="00037310" w:rsidP="008D4534">
            <w:pPr>
              <w:spacing w:line="240" w:lineRule="auto"/>
              <w:jc w:val="center"/>
              <w:rPr>
                <w:color w:val="000000"/>
              </w:rPr>
            </w:pPr>
            <w:r>
              <w:rPr>
                <w:color w:val="000000"/>
              </w:rPr>
              <w:t>95</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100</w:t>
            </w:r>
          </w:p>
        </w:tc>
        <w:tc>
          <w:tcPr>
            <w:tcW w:w="346" w:type="pct"/>
            <w:noWrap/>
            <w:vAlign w:val="center"/>
          </w:tcPr>
          <w:p w:rsidR="00037310" w:rsidRPr="00F17638" w:rsidRDefault="00037310" w:rsidP="008D4534">
            <w:pPr>
              <w:spacing w:line="240" w:lineRule="auto"/>
              <w:jc w:val="center"/>
              <w:rPr>
                <w:color w:val="000000"/>
              </w:rPr>
            </w:pPr>
            <w:r w:rsidRPr="00F17638">
              <w:rPr>
                <w:color w:val="000000"/>
              </w:rPr>
              <w:t>100</w:t>
            </w:r>
          </w:p>
        </w:tc>
      </w:tr>
      <w:tr w:rsidR="00037310" w:rsidRPr="00882870">
        <w:trPr>
          <w:trHeight w:val="1075"/>
        </w:trPr>
        <w:tc>
          <w:tcPr>
            <w:tcW w:w="877" w:type="pct"/>
            <w:vMerge/>
            <w:vAlign w:val="center"/>
          </w:tcPr>
          <w:p w:rsidR="00037310" w:rsidRPr="00F17638" w:rsidRDefault="00037310" w:rsidP="008D4534">
            <w:pPr>
              <w:spacing w:line="240" w:lineRule="auto"/>
              <w:rPr>
                <w:color w:val="000000"/>
              </w:rPr>
            </w:pPr>
          </w:p>
        </w:tc>
        <w:tc>
          <w:tcPr>
            <w:tcW w:w="1399" w:type="pct"/>
            <w:vAlign w:val="bottom"/>
          </w:tcPr>
          <w:p w:rsidR="00037310" w:rsidRPr="00F17638" w:rsidRDefault="00037310" w:rsidP="008D4534">
            <w:pPr>
              <w:spacing w:line="240" w:lineRule="auto"/>
              <w:rPr>
                <w:color w:val="000000"/>
              </w:rPr>
            </w:pPr>
            <w:r w:rsidRPr="00F17638">
              <w:rPr>
                <w:color w:val="000000"/>
              </w:rPr>
              <w:t>3. Охват абонентов приборами учета (доля абонентов с приборами учета по отношению к общему числу абонентов, в %):</w:t>
            </w:r>
          </w:p>
        </w:tc>
        <w:tc>
          <w:tcPr>
            <w:tcW w:w="638" w:type="pct"/>
            <w:noWrap/>
            <w:vAlign w:val="bottom"/>
          </w:tcPr>
          <w:p w:rsidR="00037310" w:rsidRPr="00F17638" w:rsidRDefault="00037310" w:rsidP="008D4534">
            <w:pPr>
              <w:spacing w:line="240" w:lineRule="auto"/>
              <w:rPr>
                <w:rFonts w:ascii="Calibri" w:hAnsi="Calibri" w:cs="Calibri"/>
                <w:color w:val="000000"/>
              </w:rPr>
            </w:pPr>
            <w:r w:rsidRPr="00F17638">
              <w:rPr>
                <w:rFonts w:ascii="Calibri" w:hAnsi="Calibri" w:cs="Calibri"/>
                <w:color w:val="000000"/>
              </w:rPr>
              <w:t> </w:t>
            </w:r>
          </w:p>
        </w:tc>
        <w:tc>
          <w:tcPr>
            <w:tcW w:w="348" w:type="pct"/>
            <w:noWrap/>
            <w:vAlign w:val="bottom"/>
          </w:tcPr>
          <w:p w:rsidR="00037310" w:rsidRPr="00F17638" w:rsidRDefault="00037310" w:rsidP="008D4534">
            <w:pPr>
              <w:spacing w:line="240" w:lineRule="auto"/>
              <w:rPr>
                <w:rFonts w:ascii="Calibri" w:hAnsi="Calibri" w:cs="Calibri"/>
                <w:color w:val="000000"/>
              </w:rPr>
            </w:pPr>
            <w:r w:rsidRPr="00F17638">
              <w:rPr>
                <w:rFonts w:ascii="Calibri" w:hAnsi="Calibri" w:cs="Calibri"/>
                <w:color w:val="000000"/>
              </w:rPr>
              <w:t> </w:t>
            </w:r>
          </w:p>
        </w:tc>
        <w:tc>
          <w:tcPr>
            <w:tcW w:w="348" w:type="pct"/>
            <w:noWrap/>
            <w:vAlign w:val="bottom"/>
          </w:tcPr>
          <w:p w:rsidR="00037310" w:rsidRPr="00F17638" w:rsidRDefault="00037310" w:rsidP="008D4534">
            <w:pPr>
              <w:spacing w:line="240" w:lineRule="auto"/>
              <w:rPr>
                <w:rFonts w:ascii="Calibri" w:hAnsi="Calibri" w:cs="Calibri"/>
                <w:color w:val="000000"/>
              </w:rPr>
            </w:pPr>
            <w:r w:rsidRPr="00F17638">
              <w:rPr>
                <w:rFonts w:ascii="Calibri" w:hAnsi="Calibri" w:cs="Calibri"/>
                <w:color w:val="000000"/>
              </w:rPr>
              <w:t> </w:t>
            </w:r>
          </w:p>
        </w:tc>
        <w:tc>
          <w:tcPr>
            <w:tcW w:w="348" w:type="pct"/>
            <w:noWrap/>
            <w:vAlign w:val="bottom"/>
          </w:tcPr>
          <w:p w:rsidR="00037310" w:rsidRPr="00F17638" w:rsidRDefault="00037310" w:rsidP="008D4534">
            <w:pPr>
              <w:spacing w:line="240" w:lineRule="auto"/>
              <w:rPr>
                <w:rFonts w:ascii="Calibri" w:hAnsi="Calibri" w:cs="Calibri"/>
                <w:color w:val="000000"/>
              </w:rPr>
            </w:pPr>
            <w:r w:rsidRPr="00F17638">
              <w:rPr>
                <w:rFonts w:ascii="Calibri" w:hAnsi="Calibri" w:cs="Calibri"/>
                <w:color w:val="000000"/>
              </w:rPr>
              <w:t> </w:t>
            </w:r>
          </w:p>
        </w:tc>
        <w:tc>
          <w:tcPr>
            <w:tcW w:w="348" w:type="pct"/>
            <w:noWrap/>
            <w:vAlign w:val="bottom"/>
          </w:tcPr>
          <w:p w:rsidR="00037310" w:rsidRPr="00F17638" w:rsidRDefault="00037310" w:rsidP="008D4534">
            <w:pPr>
              <w:spacing w:line="240" w:lineRule="auto"/>
              <w:rPr>
                <w:rFonts w:ascii="Calibri" w:hAnsi="Calibri" w:cs="Calibri"/>
                <w:color w:val="000000"/>
              </w:rPr>
            </w:pPr>
            <w:r w:rsidRPr="00F17638">
              <w:rPr>
                <w:rFonts w:ascii="Calibri" w:hAnsi="Calibri" w:cs="Calibri"/>
                <w:color w:val="000000"/>
              </w:rPr>
              <w:t> </w:t>
            </w:r>
          </w:p>
        </w:tc>
        <w:tc>
          <w:tcPr>
            <w:tcW w:w="348" w:type="pct"/>
            <w:noWrap/>
            <w:vAlign w:val="bottom"/>
          </w:tcPr>
          <w:p w:rsidR="00037310" w:rsidRPr="00F17638" w:rsidRDefault="00037310" w:rsidP="008D4534">
            <w:pPr>
              <w:spacing w:line="240" w:lineRule="auto"/>
              <w:rPr>
                <w:rFonts w:ascii="Calibri" w:hAnsi="Calibri" w:cs="Calibri"/>
                <w:color w:val="000000"/>
              </w:rPr>
            </w:pPr>
            <w:r w:rsidRPr="00F17638">
              <w:rPr>
                <w:rFonts w:ascii="Calibri" w:hAnsi="Calibri" w:cs="Calibri"/>
                <w:color w:val="000000"/>
              </w:rPr>
              <w:t> </w:t>
            </w:r>
          </w:p>
        </w:tc>
        <w:tc>
          <w:tcPr>
            <w:tcW w:w="346" w:type="pct"/>
            <w:noWrap/>
            <w:vAlign w:val="bottom"/>
          </w:tcPr>
          <w:p w:rsidR="00037310" w:rsidRPr="00F17638" w:rsidRDefault="00037310" w:rsidP="008D4534">
            <w:pPr>
              <w:spacing w:line="240" w:lineRule="auto"/>
              <w:rPr>
                <w:rFonts w:ascii="Calibri" w:hAnsi="Calibri" w:cs="Calibri"/>
                <w:color w:val="000000"/>
              </w:rPr>
            </w:pPr>
            <w:r w:rsidRPr="00F17638">
              <w:rPr>
                <w:rFonts w:ascii="Calibri" w:hAnsi="Calibri" w:cs="Calibri"/>
                <w:color w:val="000000"/>
              </w:rPr>
              <w:t> </w:t>
            </w:r>
          </w:p>
        </w:tc>
      </w:tr>
      <w:tr w:rsidR="00037310" w:rsidRPr="00882870">
        <w:trPr>
          <w:trHeight w:val="330"/>
        </w:trPr>
        <w:tc>
          <w:tcPr>
            <w:tcW w:w="877" w:type="pct"/>
            <w:vMerge/>
            <w:vAlign w:val="center"/>
          </w:tcPr>
          <w:p w:rsidR="00037310" w:rsidRPr="00F17638" w:rsidRDefault="00037310" w:rsidP="008D4534">
            <w:pPr>
              <w:spacing w:line="240" w:lineRule="auto"/>
              <w:rPr>
                <w:color w:val="000000"/>
              </w:rPr>
            </w:pPr>
          </w:p>
        </w:tc>
        <w:tc>
          <w:tcPr>
            <w:tcW w:w="1399" w:type="pct"/>
            <w:noWrap/>
            <w:vAlign w:val="bottom"/>
          </w:tcPr>
          <w:p w:rsidR="00037310" w:rsidRPr="00F17638" w:rsidRDefault="00037310" w:rsidP="008D4534">
            <w:pPr>
              <w:spacing w:line="240" w:lineRule="auto"/>
              <w:rPr>
                <w:color w:val="000000"/>
              </w:rPr>
            </w:pPr>
            <w:r w:rsidRPr="00F17638">
              <w:rPr>
                <w:color w:val="000000"/>
              </w:rPr>
              <w:t>население</w:t>
            </w:r>
          </w:p>
        </w:tc>
        <w:tc>
          <w:tcPr>
            <w:tcW w:w="638" w:type="pct"/>
            <w:noWrap/>
            <w:vAlign w:val="bottom"/>
          </w:tcPr>
          <w:p w:rsidR="00037310" w:rsidRPr="00F17638" w:rsidRDefault="00037310" w:rsidP="008D4534">
            <w:pPr>
              <w:spacing w:line="240" w:lineRule="auto"/>
              <w:jc w:val="center"/>
              <w:rPr>
                <w:color w:val="000000"/>
              </w:rPr>
            </w:pPr>
            <w:r>
              <w:rPr>
                <w:color w:val="000000"/>
              </w:rPr>
              <w:t>51,8</w:t>
            </w:r>
          </w:p>
        </w:tc>
        <w:tc>
          <w:tcPr>
            <w:tcW w:w="348" w:type="pct"/>
            <w:noWrap/>
            <w:vAlign w:val="bottom"/>
          </w:tcPr>
          <w:p w:rsidR="00037310" w:rsidRPr="00F17638" w:rsidRDefault="00037310" w:rsidP="008D4534">
            <w:pPr>
              <w:spacing w:line="240" w:lineRule="auto"/>
              <w:jc w:val="center"/>
              <w:rPr>
                <w:color w:val="000000"/>
              </w:rPr>
            </w:pPr>
            <w:r>
              <w:rPr>
                <w:color w:val="000000"/>
              </w:rPr>
              <w:t>60</w:t>
            </w:r>
          </w:p>
        </w:tc>
        <w:tc>
          <w:tcPr>
            <w:tcW w:w="348" w:type="pct"/>
            <w:noWrap/>
            <w:vAlign w:val="bottom"/>
          </w:tcPr>
          <w:p w:rsidR="00037310" w:rsidRPr="00F17638" w:rsidRDefault="00037310" w:rsidP="008D4534">
            <w:pPr>
              <w:spacing w:line="240" w:lineRule="auto"/>
              <w:jc w:val="center"/>
              <w:rPr>
                <w:color w:val="000000"/>
              </w:rPr>
            </w:pPr>
            <w:r>
              <w:rPr>
                <w:color w:val="000000"/>
              </w:rPr>
              <w:t>70</w:t>
            </w:r>
          </w:p>
        </w:tc>
        <w:tc>
          <w:tcPr>
            <w:tcW w:w="348" w:type="pct"/>
            <w:noWrap/>
            <w:vAlign w:val="bottom"/>
          </w:tcPr>
          <w:p w:rsidR="00037310" w:rsidRPr="00F17638" w:rsidRDefault="00037310" w:rsidP="008D4534">
            <w:pPr>
              <w:spacing w:line="240" w:lineRule="auto"/>
              <w:jc w:val="center"/>
              <w:rPr>
                <w:color w:val="000000"/>
              </w:rPr>
            </w:pPr>
            <w:r>
              <w:rPr>
                <w:color w:val="000000"/>
              </w:rPr>
              <w:t>80</w:t>
            </w:r>
          </w:p>
        </w:tc>
        <w:tc>
          <w:tcPr>
            <w:tcW w:w="348" w:type="pct"/>
            <w:noWrap/>
            <w:vAlign w:val="bottom"/>
          </w:tcPr>
          <w:p w:rsidR="00037310" w:rsidRPr="00F17638" w:rsidRDefault="00037310" w:rsidP="008D4534">
            <w:pPr>
              <w:spacing w:line="240" w:lineRule="auto"/>
              <w:jc w:val="center"/>
              <w:rPr>
                <w:color w:val="000000"/>
              </w:rPr>
            </w:pPr>
            <w:r w:rsidRPr="00F17638">
              <w:rPr>
                <w:color w:val="000000"/>
              </w:rPr>
              <w:t>9</w:t>
            </w:r>
            <w:r>
              <w:rPr>
                <w:color w:val="000000"/>
              </w:rPr>
              <w:t>0</w:t>
            </w:r>
          </w:p>
        </w:tc>
        <w:tc>
          <w:tcPr>
            <w:tcW w:w="348" w:type="pct"/>
            <w:noWrap/>
            <w:vAlign w:val="bottom"/>
          </w:tcPr>
          <w:p w:rsidR="00037310" w:rsidRPr="00F17638" w:rsidRDefault="00037310" w:rsidP="008D4534">
            <w:pPr>
              <w:spacing w:line="240" w:lineRule="auto"/>
              <w:jc w:val="center"/>
              <w:rPr>
                <w:color w:val="000000"/>
              </w:rPr>
            </w:pPr>
            <w:r w:rsidRPr="00F17638">
              <w:rPr>
                <w:color w:val="000000"/>
              </w:rPr>
              <w:t>100</w:t>
            </w:r>
          </w:p>
        </w:tc>
        <w:tc>
          <w:tcPr>
            <w:tcW w:w="346" w:type="pct"/>
            <w:noWrap/>
            <w:vAlign w:val="bottom"/>
          </w:tcPr>
          <w:p w:rsidR="00037310" w:rsidRPr="00F17638" w:rsidRDefault="00037310" w:rsidP="008D4534">
            <w:pPr>
              <w:spacing w:line="240" w:lineRule="auto"/>
              <w:jc w:val="center"/>
              <w:rPr>
                <w:color w:val="000000"/>
              </w:rPr>
            </w:pPr>
            <w:r w:rsidRPr="00F17638">
              <w:rPr>
                <w:color w:val="000000"/>
              </w:rPr>
              <w:t>100</w:t>
            </w:r>
          </w:p>
        </w:tc>
      </w:tr>
      <w:tr w:rsidR="00037310" w:rsidRPr="00882870">
        <w:trPr>
          <w:trHeight w:val="330"/>
        </w:trPr>
        <w:tc>
          <w:tcPr>
            <w:tcW w:w="877" w:type="pct"/>
            <w:vMerge/>
            <w:vAlign w:val="center"/>
          </w:tcPr>
          <w:p w:rsidR="00037310" w:rsidRPr="00F17638" w:rsidRDefault="00037310" w:rsidP="008D4534">
            <w:pPr>
              <w:spacing w:line="240" w:lineRule="auto"/>
              <w:rPr>
                <w:color w:val="000000"/>
              </w:rPr>
            </w:pPr>
          </w:p>
        </w:tc>
        <w:tc>
          <w:tcPr>
            <w:tcW w:w="1399" w:type="pct"/>
            <w:noWrap/>
            <w:vAlign w:val="bottom"/>
          </w:tcPr>
          <w:p w:rsidR="00037310" w:rsidRPr="00F17638" w:rsidRDefault="00037310" w:rsidP="008D4534">
            <w:pPr>
              <w:spacing w:line="240" w:lineRule="auto"/>
              <w:rPr>
                <w:color w:val="000000"/>
              </w:rPr>
            </w:pPr>
            <w:r w:rsidRPr="00F17638">
              <w:rPr>
                <w:color w:val="000000"/>
              </w:rPr>
              <w:t>промышленные объекты</w:t>
            </w:r>
          </w:p>
        </w:tc>
        <w:tc>
          <w:tcPr>
            <w:tcW w:w="638" w:type="pct"/>
            <w:vMerge w:val="restart"/>
            <w:noWrap/>
            <w:vAlign w:val="center"/>
          </w:tcPr>
          <w:p w:rsidR="00037310" w:rsidRPr="00F17638" w:rsidRDefault="00037310" w:rsidP="008D4534">
            <w:pPr>
              <w:spacing w:line="240" w:lineRule="auto"/>
              <w:jc w:val="center"/>
              <w:rPr>
                <w:color w:val="000000"/>
              </w:rPr>
            </w:pPr>
            <w:r>
              <w:rPr>
                <w:color w:val="000000"/>
              </w:rPr>
              <w:t>72,6</w:t>
            </w:r>
          </w:p>
        </w:tc>
        <w:tc>
          <w:tcPr>
            <w:tcW w:w="348" w:type="pct"/>
            <w:vMerge w:val="restart"/>
            <w:noWrap/>
            <w:vAlign w:val="center"/>
          </w:tcPr>
          <w:p w:rsidR="00037310" w:rsidRPr="00F17638" w:rsidRDefault="00037310" w:rsidP="008D4534">
            <w:pPr>
              <w:spacing w:line="240" w:lineRule="auto"/>
              <w:jc w:val="center"/>
              <w:rPr>
                <w:color w:val="000000"/>
              </w:rPr>
            </w:pPr>
            <w:r>
              <w:rPr>
                <w:color w:val="000000"/>
              </w:rPr>
              <w:t>75</w:t>
            </w:r>
          </w:p>
        </w:tc>
        <w:tc>
          <w:tcPr>
            <w:tcW w:w="348" w:type="pct"/>
            <w:vMerge w:val="restart"/>
            <w:noWrap/>
            <w:vAlign w:val="center"/>
          </w:tcPr>
          <w:p w:rsidR="00037310" w:rsidRPr="00F17638" w:rsidRDefault="00037310" w:rsidP="008D4534">
            <w:pPr>
              <w:spacing w:line="240" w:lineRule="auto"/>
              <w:jc w:val="center"/>
              <w:rPr>
                <w:color w:val="000000"/>
              </w:rPr>
            </w:pPr>
            <w:r>
              <w:rPr>
                <w:color w:val="000000"/>
              </w:rPr>
              <w:t>80</w:t>
            </w:r>
          </w:p>
        </w:tc>
        <w:tc>
          <w:tcPr>
            <w:tcW w:w="348" w:type="pct"/>
            <w:vMerge w:val="restart"/>
            <w:noWrap/>
            <w:vAlign w:val="center"/>
          </w:tcPr>
          <w:p w:rsidR="00037310" w:rsidRPr="00F17638" w:rsidRDefault="00037310" w:rsidP="008D4534">
            <w:pPr>
              <w:spacing w:line="240" w:lineRule="auto"/>
              <w:jc w:val="center"/>
              <w:rPr>
                <w:color w:val="000000"/>
              </w:rPr>
            </w:pPr>
            <w:r>
              <w:rPr>
                <w:color w:val="000000"/>
              </w:rPr>
              <w:t>90</w:t>
            </w:r>
          </w:p>
        </w:tc>
        <w:tc>
          <w:tcPr>
            <w:tcW w:w="348" w:type="pct"/>
            <w:vMerge w:val="restart"/>
            <w:noWrap/>
            <w:vAlign w:val="center"/>
          </w:tcPr>
          <w:p w:rsidR="00037310" w:rsidRPr="00F17638" w:rsidRDefault="00037310" w:rsidP="008D4534">
            <w:pPr>
              <w:spacing w:line="240" w:lineRule="auto"/>
              <w:jc w:val="center"/>
              <w:rPr>
                <w:color w:val="000000"/>
              </w:rPr>
            </w:pPr>
            <w:r>
              <w:rPr>
                <w:color w:val="000000"/>
              </w:rPr>
              <w:t>100</w:t>
            </w:r>
          </w:p>
        </w:tc>
        <w:tc>
          <w:tcPr>
            <w:tcW w:w="348" w:type="pct"/>
            <w:vMerge w:val="restart"/>
            <w:noWrap/>
            <w:vAlign w:val="center"/>
          </w:tcPr>
          <w:p w:rsidR="00037310" w:rsidRPr="00F17638" w:rsidRDefault="00037310" w:rsidP="008D4534">
            <w:pPr>
              <w:spacing w:line="240" w:lineRule="auto"/>
              <w:jc w:val="center"/>
              <w:rPr>
                <w:color w:val="000000"/>
              </w:rPr>
            </w:pPr>
            <w:r>
              <w:rPr>
                <w:color w:val="000000"/>
              </w:rPr>
              <w:t>100</w:t>
            </w:r>
          </w:p>
        </w:tc>
        <w:tc>
          <w:tcPr>
            <w:tcW w:w="346" w:type="pct"/>
            <w:vMerge w:val="restart"/>
            <w:noWrap/>
            <w:vAlign w:val="center"/>
          </w:tcPr>
          <w:p w:rsidR="00037310" w:rsidRPr="00F17638" w:rsidRDefault="00037310" w:rsidP="008D4534">
            <w:pPr>
              <w:spacing w:line="240" w:lineRule="auto"/>
              <w:jc w:val="center"/>
              <w:rPr>
                <w:color w:val="000000"/>
              </w:rPr>
            </w:pPr>
            <w:r>
              <w:rPr>
                <w:color w:val="000000"/>
              </w:rPr>
              <w:t>100</w:t>
            </w:r>
          </w:p>
        </w:tc>
      </w:tr>
      <w:tr w:rsidR="00037310" w:rsidRPr="00882870">
        <w:trPr>
          <w:trHeight w:val="645"/>
        </w:trPr>
        <w:tc>
          <w:tcPr>
            <w:tcW w:w="877" w:type="pct"/>
            <w:vMerge/>
            <w:vAlign w:val="center"/>
          </w:tcPr>
          <w:p w:rsidR="00037310" w:rsidRPr="00F17638" w:rsidRDefault="00037310" w:rsidP="008D4534">
            <w:pPr>
              <w:spacing w:line="240" w:lineRule="auto"/>
              <w:rPr>
                <w:color w:val="000000"/>
              </w:rPr>
            </w:pPr>
          </w:p>
        </w:tc>
        <w:tc>
          <w:tcPr>
            <w:tcW w:w="1399" w:type="pct"/>
            <w:vAlign w:val="bottom"/>
          </w:tcPr>
          <w:p w:rsidR="00037310" w:rsidRPr="00F17638" w:rsidRDefault="00037310" w:rsidP="008D4534">
            <w:pPr>
              <w:spacing w:line="240" w:lineRule="auto"/>
              <w:rPr>
                <w:color w:val="000000"/>
              </w:rPr>
            </w:pPr>
            <w:r w:rsidRPr="00F17638">
              <w:rPr>
                <w:color w:val="000000"/>
              </w:rPr>
              <w:t>объекты социально-культурного и бытового назначения</w:t>
            </w:r>
          </w:p>
        </w:tc>
        <w:tc>
          <w:tcPr>
            <w:tcW w:w="638" w:type="pct"/>
            <w:vMerge/>
            <w:noWrap/>
            <w:vAlign w:val="center"/>
          </w:tcPr>
          <w:p w:rsidR="00037310" w:rsidRPr="00F17638" w:rsidRDefault="00037310" w:rsidP="008D4534">
            <w:pPr>
              <w:spacing w:line="240" w:lineRule="auto"/>
              <w:jc w:val="center"/>
              <w:rPr>
                <w:color w:val="000000"/>
              </w:rPr>
            </w:pPr>
          </w:p>
        </w:tc>
        <w:tc>
          <w:tcPr>
            <w:tcW w:w="348" w:type="pct"/>
            <w:vMerge/>
            <w:noWrap/>
            <w:vAlign w:val="center"/>
          </w:tcPr>
          <w:p w:rsidR="00037310" w:rsidRPr="00F17638" w:rsidRDefault="00037310" w:rsidP="008D4534">
            <w:pPr>
              <w:spacing w:line="240" w:lineRule="auto"/>
              <w:jc w:val="center"/>
              <w:rPr>
                <w:color w:val="000000"/>
              </w:rPr>
            </w:pPr>
          </w:p>
        </w:tc>
        <w:tc>
          <w:tcPr>
            <w:tcW w:w="348" w:type="pct"/>
            <w:vMerge/>
            <w:noWrap/>
            <w:vAlign w:val="center"/>
          </w:tcPr>
          <w:p w:rsidR="00037310" w:rsidRPr="00F17638" w:rsidRDefault="00037310" w:rsidP="008D4534">
            <w:pPr>
              <w:spacing w:line="240" w:lineRule="auto"/>
              <w:jc w:val="center"/>
              <w:rPr>
                <w:color w:val="000000"/>
              </w:rPr>
            </w:pPr>
          </w:p>
        </w:tc>
        <w:tc>
          <w:tcPr>
            <w:tcW w:w="348" w:type="pct"/>
            <w:vMerge/>
            <w:noWrap/>
            <w:vAlign w:val="center"/>
          </w:tcPr>
          <w:p w:rsidR="00037310" w:rsidRPr="00F17638" w:rsidRDefault="00037310" w:rsidP="008D4534">
            <w:pPr>
              <w:spacing w:line="240" w:lineRule="auto"/>
              <w:jc w:val="center"/>
              <w:rPr>
                <w:color w:val="000000"/>
              </w:rPr>
            </w:pPr>
          </w:p>
        </w:tc>
        <w:tc>
          <w:tcPr>
            <w:tcW w:w="348" w:type="pct"/>
            <w:vMerge/>
            <w:noWrap/>
            <w:vAlign w:val="center"/>
          </w:tcPr>
          <w:p w:rsidR="00037310" w:rsidRPr="00F17638" w:rsidRDefault="00037310" w:rsidP="008D4534">
            <w:pPr>
              <w:spacing w:line="240" w:lineRule="auto"/>
              <w:jc w:val="center"/>
              <w:rPr>
                <w:color w:val="000000"/>
              </w:rPr>
            </w:pPr>
          </w:p>
        </w:tc>
        <w:tc>
          <w:tcPr>
            <w:tcW w:w="348" w:type="pct"/>
            <w:vMerge/>
            <w:noWrap/>
            <w:vAlign w:val="center"/>
          </w:tcPr>
          <w:p w:rsidR="00037310" w:rsidRPr="00F17638" w:rsidRDefault="00037310" w:rsidP="008D4534">
            <w:pPr>
              <w:spacing w:line="240" w:lineRule="auto"/>
              <w:jc w:val="center"/>
              <w:rPr>
                <w:color w:val="000000"/>
              </w:rPr>
            </w:pPr>
          </w:p>
        </w:tc>
        <w:tc>
          <w:tcPr>
            <w:tcW w:w="346" w:type="pct"/>
            <w:vMerge/>
            <w:noWrap/>
            <w:vAlign w:val="center"/>
          </w:tcPr>
          <w:p w:rsidR="00037310" w:rsidRPr="00F17638" w:rsidRDefault="00037310" w:rsidP="008D4534">
            <w:pPr>
              <w:spacing w:line="240" w:lineRule="auto"/>
              <w:jc w:val="center"/>
              <w:rPr>
                <w:color w:val="000000"/>
              </w:rPr>
            </w:pPr>
          </w:p>
        </w:tc>
      </w:tr>
      <w:tr w:rsidR="00037310" w:rsidRPr="00882870">
        <w:trPr>
          <w:trHeight w:val="1892"/>
        </w:trPr>
        <w:tc>
          <w:tcPr>
            <w:tcW w:w="877" w:type="pct"/>
            <w:vAlign w:val="center"/>
          </w:tcPr>
          <w:p w:rsidR="00037310" w:rsidRPr="00F17638" w:rsidRDefault="00037310" w:rsidP="008D4534">
            <w:pPr>
              <w:spacing w:line="240" w:lineRule="auto"/>
              <w:rPr>
                <w:color w:val="000000"/>
              </w:rPr>
            </w:pPr>
            <w:r w:rsidRPr="00F17638">
              <w:rPr>
                <w:color w:val="000000"/>
              </w:rPr>
              <w:t>4. Показатели эффективности использования ресурсов, в том числе сокращения потерь воды при транспортировке</w:t>
            </w:r>
          </w:p>
        </w:tc>
        <w:tc>
          <w:tcPr>
            <w:tcW w:w="1399" w:type="pct"/>
            <w:vAlign w:val="center"/>
          </w:tcPr>
          <w:p w:rsidR="00037310" w:rsidRPr="00F17638" w:rsidRDefault="00037310" w:rsidP="0041556E">
            <w:pPr>
              <w:spacing w:line="240" w:lineRule="auto"/>
              <w:rPr>
                <w:color w:val="000000"/>
              </w:rPr>
            </w:pPr>
            <w:r w:rsidRPr="00F17638">
              <w:rPr>
                <w:color w:val="000000"/>
              </w:rPr>
              <w:t xml:space="preserve">1. </w:t>
            </w:r>
            <w:r>
              <w:rPr>
                <w:color w:val="000000"/>
              </w:rPr>
              <w:t>Потери воды при транспортировке по отношению к поднятой воде на ВЗУ, %</w:t>
            </w:r>
          </w:p>
        </w:tc>
        <w:tc>
          <w:tcPr>
            <w:tcW w:w="638" w:type="pct"/>
            <w:noWrap/>
            <w:vAlign w:val="center"/>
          </w:tcPr>
          <w:p w:rsidR="00037310" w:rsidRPr="00F17638" w:rsidRDefault="00037310" w:rsidP="008D4534">
            <w:pPr>
              <w:spacing w:line="240" w:lineRule="auto"/>
              <w:jc w:val="center"/>
              <w:rPr>
                <w:color w:val="000000"/>
              </w:rPr>
            </w:pPr>
            <w:r>
              <w:rPr>
                <w:color w:val="000000"/>
              </w:rPr>
              <w:t>7,11</w:t>
            </w:r>
          </w:p>
        </w:tc>
        <w:tc>
          <w:tcPr>
            <w:tcW w:w="348" w:type="pct"/>
            <w:noWrap/>
            <w:vAlign w:val="center"/>
          </w:tcPr>
          <w:p w:rsidR="00037310" w:rsidRPr="00F17638" w:rsidRDefault="00037310" w:rsidP="008D4534">
            <w:pPr>
              <w:spacing w:line="240" w:lineRule="auto"/>
              <w:jc w:val="center"/>
              <w:rPr>
                <w:color w:val="000000"/>
              </w:rPr>
            </w:pPr>
            <w:r>
              <w:rPr>
                <w:color w:val="000000"/>
              </w:rPr>
              <w:t>7</w:t>
            </w:r>
          </w:p>
        </w:tc>
        <w:tc>
          <w:tcPr>
            <w:tcW w:w="348" w:type="pct"/>
            <w:noWrap/>
            <w:vAlign w:val="center"/>
          </w:tcPr>
          <w:p w:rsidR="00037310" w:rsidRPr="00F17638" w:rsidRDefault="00037310" w:rsidP="008D4534">
            <w:pPr>
              <w:spacing w:line="240" w:lineRule="auto"/>
              <w:jc w:val="center"/>
              <w:rPr>
                <w:color w:val="000000"/>
              </w:rPr>
            </w:pPr>
            <w:r>
              <w:rPr>
                <w:color w:val="000000"/>
              </w:rPr>
              <w:t>6,8</w:t>
            </w:r>
          </w:p>
        </w:tc>
        <w:tc>
          <w:tcPr>
            <w:tcW w:w="348" w:type="pct"/>
            <w:noWrap/>
            <w:vAlign w:val="center"/>
          </w:tcPr>
          <w:p w:rsidR="00037310" w:rsidRPr="00F17638" w:rsidRDefault="00037310" w:rsidP="008D4534">
            <w:pPr>
              <w:spacing w:line="240" w:lineRule="auto"/>
              <w:jc w:val="center"/>
              <w:rPr>
                <w:color w:val="000000"/>
              </w:rPr>
            </w:pPr>
            <w:r>
              <w:rPr>
                <w:color w:val="000000"/>
              </w:rPr>
              <w:t>6,6</w:t>
            </w:r>
          </w:p>
        </w:tc>
        <w:tc>
          <w:tcPr>
            <w:tcW w:w="348" w:type="pct"/>
            <w:noWrap/>
            <w:vAlign w:val="center"/>
          </w:tcPr>
          <w:p w:rsidR="00037310" w:rsidRPr="00F17638" w:rsidRDefault="00037310" w:rsidP="008D4534">
            <w:pPr>
              <w:spacing w:line="240" w:lineRule="auto"/>
              <w:jc w:val="center"/>
              <w:rPr>
                <w:color w:val="000000"/>
              </w:rPr>
            </w:pPr>
            <w:r>
              <w:rPr>
                <w:color w:val="000000"/>
              </w:rPr>
              <w:t>6,4</w:t>
            </w:r>
          </w:p>
        </w:tc>
        <w:tc>
          <w:tcPr>
            <w:tcW w:w="348" w:type="pct"/>
            <w:noWrap/>
            <w:vAlign w:val="center"/>
          </w:tcPr>
          <w:p w:rsidR="00037310" w:rsidRPr="00F17638" w:rsidRDefault="00037310" w:rsidP="008D4534">
            <w:pPr>
              <w:spacing w:line="240" w:lineRule="auto"/>
              <w:jc w:val="center"/>
              <w:rPr>
                <w:color w:val="000000"/>
              </w:rPr>
            </w:pPr>
            <w:r>
              <w:rPr>
                <w:color w:val="000000"/>
              </w:rPr>
              <w:t>6</w:t>
            </w:r>
          </w:p>
        </w:tc>
        <w:tc>
          <w:tcPr>
            <w:tcW w:w="346" w:type="pct"/>
            <w:noWrap/>
            <w:vAlign w:val="center"/>
          </w:tcPr>
          <w:p w:rsidR="00037310" w:rsidRPr="00F17638" w:rsidRDefault="00037310" w:rsidP="008D4534">
            <w:pPr>
              <w:spacing w:line="240" w:lineRule="auto"/>
              <w:jc w:val="center"/>
              <w:rPr>
                <w:color w:val="000000"/>
              </w:rPr>
            </w:pPr>
            <w:r>
              <w:rPr>
                <w:color w:val="000000"/>
              </w:rPr>
              <w:t>5</w:t>
            </w:r>
          </w:p>
        </w:tc>
      </w:tr>
      <w:tr w:rsidR="00037310" w:rsidRPr="00882870">
        <w:trPr>
          <w:trHeight w:val="2850"/>
        </w:trPr>
        <w:tc>
          <w:tcPr>
            <w:tcW w:w="877" w:type="pct"/>
            <w:vAlign w:val="center"/>
          </w:tcPr>
          <w:p w:rsidR="00037310" w:rsidRPr="00F17638" w:rsidRDefault="00037310" w:rsidP="008D4534">
            <w:pPr>
              <w:spacing w:line="240" w:lineRule="auto"/>
              <w:rPr>
                <w:color w:val="000000"/>
              </w:rPr>
            </w:pPr>
            <w:r w:rsidRPr="00F17638">
              <w:rPr>
                <w:color w:val="000000"/>
              </w:rPr>
              <w:t>5. Соотношение цены и эффективности (улучшения качества воды или качества очистки сточных вод) реализации мероприятий инвестиционной программы</w:t>
            </w:r>
          </w:p>
        </w:tc>
        <w:tc>
          <w:tcPr>
            <w:tcW w:w="1399" w:type="pct"/>
            <w:vAlign w:val="center"/>
          </w:tcPr>
          <w:p w:rsidR="00037310" w:rsidRPr="00F17638" w:rsidRDefault="00037310" w:rsidP="008D4534">
            <w:pPr>
              <w:spacing w:line="240" w:lineRule="auto"/>
              <w:rPr>
                <w:color w:val="000000"/>
              </w:rPr>
            </w:pPr>
            <w:r w:rsidRPr="00F17638">
              <w:rPr>
                <w:color w:val="000000"/>
              </w:rPr>
              <w:t>1. Доля расходов на оплату услуг в совокупном доходе населения, %</w:t>
            </w:r>
          </w:p>
        </w:tc>
        <w:tc>
          <w:tcPr>
            <w:tcW w:w="638" w:type="pct"/>
            <w:noWrap/>
            <w:vAlign w:val="center"/>
          </w:tcPr>
          <w:p w:rsidR="00037310" w:rsidRPr="00F17638" w:rsidRDefault="00037310" w:rsidP="008D4534">
            <w:pPr>
              <w:spacing w:line="240" w:lineRule="auto"/>
              <w:jc w:val="center"/>
              <w:rPr>
                <w:color w:val="000000"/>
              </w:rPr>
            </w:pPr>
            <w:r w:rsidRPr="00F17638">
              <w:rPr>
                <w:color w:val="000000"/>
              </w:rPr>
              <w:t>10</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9,5</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9,1</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8,8</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8,6</w:t>
            </w:r>
          </w:p>
        </w:tc>
        <w:tc>
          <w:tcPr>
            <w:tcW w:w="348" w:type="pct"/>
            <w:noWrap/>
            <w:vAlign w:val="center"/>
          </w:tcPr>
          <w:p w:rsidR="00037310" w:rsidRPr="00F17638" w:rsidRDefault="00037310" w:rsidP="008D4534">
            <w:pPr>
              <w:spacing w:line="240" w:lineRule="auto"/>
              <w:jc w:val="center"/>
              <w:rPr>
                <w:color w:val="000000"/>
              </w:rPr>
            </w:pPr>
            <w:r w:rsidRPr="00F17638">
              <w:rPr>
                <w:color w:val="000000"/>
              </w:rPr>
              <w:t>8,3</w:t>
            </w:r>
          </w:p>
        </w:tc>
        <w:tc>
          <w:tcPr>
            <w:tcW w:w="346" w:type="pct"/>
            <w:noWrap/>
            <w:vAlign w:val="center"/>
          </w:tcPr>
          <w:p w:rsidR="00037310" w:rsidRPr="00F17638" w:rsidRDefault="00037310" w:rsidP="008D4534">
            <w:pPr>
              <w:spacing w:line="240" w:lineRule="auto"/>
              <w:jc w:val="center"/>
              <w:rPr>
                <w:color w:val="000000"/>
              </w:rPr>
            </w:pPr>
            <w:r w:rsidRPr="00F17638">
              <w:rPr>
                <w:color w:val="000000"/>
              </w:rPr>
              <w:t>5,1</w:t>
            </w:r>
          </w:p>
        </w:tc>
      </w:tr>
      <w:tr w:rsidR="00037310" w:rsidRPr="00882870">
        <w:trPr>
          <w:trHeight w:val="960"/>
        </w:trPr>
        <w:tc>
          <w:tcPr>
            <w:tcW w:w="877" w:type="pct"/>
            <w:noWrap/>
            <w:vAlign w:val="center"/>
          </w:tcPr>
          <w:p w:rsidR="00037310" w:rsidRPr="00F17638" w:rsidRDefault="00037310" w:rsidP="008D4534">
            <w:pPr>
              <w:spacing w:line="240" w:lineRule="auto"/>
              <w:rPr>
                <w:color w:val="000000"/>
              </w:rPr>
            </w:pPr>
            <w:r w:rsidRPr="00F17638">
              <w:rPr>
                <w:color w:val="000000"/>
              </w:rPr>
              <w:t>6. Иные показатели</w:t>
            </w:r>
          </w:p>
        </w:tc>
        <w:tc>
          <w:tcPr>
            <w:tcW w:w="1399" w:type="pct"/>
            <w:vAlign w:val="center"/>
          </w:tcPr>
          <w:p w:rsidR="00037310" w:rsidRPr="00F17638" w:rsidRDefault="00037310" w:rsidP="008D4534">
            <w:pPr>
              <w:spacing w:line="240" w:lineRule="auto"/>
              <w:rPr>
                <w:color w:val="000000"/>
              </w:rPr>
            </w:pPr>
            <w:r w:rsidRPr="00F17638">
              <w:rPr>
                <w:color w:val="000000"/>
              </w:rPr>
              <w:t xml:space="preserve">1. Удельное энергопотребление на водоподготовку и подачу 1 </w:t>
            </w:r>
            <w:r>
              <w:rPr>
                <w:color w:val="000000"/>
              </w:rPr>
              <w:t>м3</w:t>
            </w:r>
            <w:r w:rsidRPr="00F17638">
              <w:rPr>
                <w:color w:val="000000"/>
              </w:rPr>
              <w:t xml:space="preserve"> питьевой воды, кВтч/м</w:t>
            </w:r>
            <w:r w:rsidRPr="00F17638">
              <w:rPr>
                <w:color w:val="000000"/>
                <w:vertAlign w:val="superscript"/>
              </w:rPr>
              <w:t>3</w:t>
            </w:r>
          </w:p>
        </w:tc>
        <w:tc>
          <w:tcPr>
            <w:tcW w:w="638" w:type="pct"/>
            <w:vAlign w:val="center"/>
          </w:tcPr>
          <w:p w:rsidR="00037310" w:rsidRPr="00F17638" w:rsidRDefault="00037310" w:rsidP="008D4534">
            <w:pPr>
              <w:spacing w:line="240" w:lineRule="auto"/>
              <w:jc w:val="center"/>
              <w:rPr>
                <w:color w:val="000000"/>
              </w:rPr>
            </w:pPr>
            <w:r>
              <w:rPr>
                <w:color w:val="000000"/>
              </w:rPr>
              <w:t>1,4</w:t>
            </w:r>
          </w:p>
        </w:tc>
        <w:tc>
          <w:tcPr>
            <w:tcW w:w="348" w:type="pct"/>
            <w:noWrap/>
            <w:vAlign w:val="center"/>
          </w:tcPr>
          <w:p w:rsidR="00037310" w:rsidRPr="00882870" w:rsidRDefault="00037310" w:rsidP="008D4534">
            <w:pPr>
              <w:jc w:val="center"/>
            </w:pPr>
            <w:r w:rsidRPr="00882870">
              <w:t>1,3</w:t>
            </w:r>
          </w:p>
        </w:tc>
        <w:tc>
          <w:tcPr>
            <w:tcW w:w="348" w:type="pct"/>
            <w:noWrap/>
            <w:vAlign w:val="center"/>
          </w:tcPr>
          <w:p w:rsidR="00037310" w:rsidRPr="00882870" w:rsidRDefault="00037310" w:rsidP="008D4534">
            <w:pPr>
              <w:jc w:val="center"/>
            </w:pPr>
            <w:r w:rsidRPr="00882870">
              <w:t>1,3</w:t>
            </w:r>
          </w:p>
        </w:tc>
        <w:tc>
          <w:tcPr>
            <w:tcW w:w="348" w:type="pct"/>
            <w:noWrap/>
            <w:vAlign w:val="center"/>
          </w:tcPr>
          <w:p w:rsidR="00037310" w:rsidRPr="00882870" w:rsidRDefault="00037310" w:rsidP="008D4534">
            <w:pPr>
              <w:jc w:val="center"/>
            </w:pPr>
            <w:r w:rsidRPr="00882870">
              <w:t>1,2</w:t>
            </w:r>
          </w:p>
        </w:tc>
        <w:tc>
          <w:tcPr>
            <w:tcW w:w="348" w:type="pct"/>
            <w:noWrap/>
            <w:vAlign w:val="center"/>
          </w:tcPr>
          <w:p w:rsidR="00037310" w:rsidRPr="00882870" w:rsidRDefault="00037310" w:rsidP="008D4534">
            <w:pPr>
              <w:jc w:val="center"/>
            </w:pPr>
            <w:r w:rsidRPr="00882870">
              <w:t>1,2</w:t>
            </w:r>
          </w:p>
        </w:tc>
        <w:tc>
          <w:tcPr>
            <w:tcW w:w="348" w:type="pct"/>
            <w:noWrap/>
            <w:vAlign w:val="center"/>
          </w:tcPr>
          <w:p w:rsidR="00037310" w:rsidRPr="00882870" w:rsidRDefault="00037310" w:rsidP="008D4534">
            <w:pPr>
              <w:jc w:val="center"/>
            </w:pPr>
            <w:r w:rsidRPr="00882870">
              <w:t>1,2</w:t>
            </w:r>
          </w:p>
        </w:tc>
        <w:tc>
          <w:tcPr>
            <w:tcW w:w="346" w:type="pct"/>
            <w:noWrap/>
            <w:vAlign w:val="center"/>
          </w:tcPr>
          <w:p w:rsidR="00037310" w:rsidRPr="00882870" w:rsidRDefault="00037310" w:rsidP="008D4534">
            <w:pPr>
              <w:jc w:val="center"/>
            </w:pPr>
            <w:r w:rsidRPr="00882870">
              <w:t>1,0</w:t>
            </w:r>
          </w:p>
        </w:tc>
      </w:tr>
    </w:tbl>
    <w:p w:rsidR="00037310" w:rsidRPr="00F17638" w:rsidRDefault="00037310" w:rsidP="008D4534">
      <w:pPr>
        <w:rPr>
          <w:b/>
          <w:bCs/>
        </w:rPr>
      </w:pPr>
      <w:r w:rsidRPr="00F17638">
        <w:rPr>
          <w:b/>
          <w:bCs/>
        </w:rPr>
        <w:br w:type="page"/>
      </w:r>
    </w:p>
    <w:p w:rsidR="00037310" w:rsidRPr="00F17638" w:rsidRDefault="00037310" w:rsidP="008D4534">
      <w:pPr>
        <w:pStyle w:val="Heading2"/>
        <w:spacing w:before="0" w:line="360" w:lineRule="auto"/>
        <w:rPr>
          <w:rFonts w:ascii="Times New Roman" w:hAnsi="Times New Roman" w:cs="Times New Roman"/>
          <w:color w:val="auto"/>
          <w:sz w:val="28"/>
          <w:szCs w:val="28"/>
        </w:rPr>
        <w:sectPr w:rsidR="00037310" w:rsidRPr="00F17638" w:rsidSect="006A4FB5">
          <w:pgSz w:w="16838" w:h="11906" w:orient="landscape"/>
          <w:pgMar w:top="993" w:right="1134" w:bottom="851"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bookmarkStart w:id="103" w:name="_Toc382984462"/>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104" w:name="_Toc392073600"/>
      <w:bookmarkStart w:id="105" w:name="_Toc427759794"/>
      <w:r w:rsidRPr="00F17638">
        <w:rPr>
          <w:rFonts w:ascii="Times New Roman" w:hAnsi="Times New Roman" w:cs="Times New Roman"/>
          <w:color w:val="auto"/>
          <w:sz w:val="28"/>
          <w:szCs w:val="28"/>
        </w:rPr>
        <w:t>2.8.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103"/>
      <w:bookmarkEnd w:id="104"/>
      <w:bookmarkEnd w:id="105"/>
    </w:p>
    <w:p w:rsidR="00037310" w:rsidRPr="00F17638" w:rsidRDefault="00037310" w:rsidP="008D4534">
      <w:pPr>
        <w:ind w:firstLine="567"/>
      </w:pPr>
      <w:bookmarkStart w:id="106" w:name="_Toc392777197"/>
      <w:r w:rsidRPr="00F17638">
        <w:t>В случае выявления бесхозяйных сетей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сети в течение тридцати дней с даты их выявления обязан определить организацию, сети которой непосредственно соединены с указанными бесхозяйными сетями, или единую ресурсоснабжающую организацию, в которую входят указанные бесхозяйные сети и которая осуществляет содержание и обслуживание указанных бесхозяйных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w:t>
      </w:r>
    </w:p>
    <w:p w:rsidR="00037310" w:rsidRPr="00C63B7D" w:rsidRDefault="00037310" w:rsidP="00C63B7D">
      <w:pPr>
        <w:ind w:firstLine="567"/>
      </w:pPr>
      <w:bookmarkStart w:id="107" w:name="_Toc377565591"/>
      <w:bookmarkStart w:id="108" w:name="_Toc385862064"/>
      <w:bookmarkStart w:id="109" w:name="_Toc392073601"/>
      <w:bookmarkEnd w:id="106"/>
      <w:r w:rsidRPr="00C63B7D">
        <w:t>На территории МО г.</w:t>
      </w:r>
      <w:r>
        <w:t xml:space="preserve"> </w:t>
      </w:r>
      <w:r w:rsidRPr="00C63B7D">
        <w:t>Балашов имеются бесхозяйные сети (домовые вводы):</w:t>
      </w:r>
    </w:p>
    <w:p w:rsidR="00037310" w:rsidRPr="00C63B7D" w:rsidRDefault="00037310" w:rsidP="0017270F">
      <w:pPr>
        <w:pStyle w:val="ListParagraph"/>
        <w:numPr>
          <w:ilvl w:val="0"/>
          <w:numId w:val="59"/>
        </w:numPr>
      </w:pPr>
      <w:r>
        <w:t xml:space="preserve">ГВС - </w:t>
      </w:r>
      <w:r w:rsidRPr="00C63B7D">
        <w:t>3 122,5</w:t>
      </w:r>
      <w:r>
        <w:t xml:space="preserve"> </w:t>
      </w:r>
      <w:r w:rsidRPr="00C63B7D">
        <w:t>м;</w:t>
      </w:r>
    </w:p>
    <w:p w:rsidR="00037310" w:rsidRPr="00C63B7D" w:rsidRDefault="00037310" w:rsidP="0017270F">
      <w:pPr>
        <w:pStyle w:val="ListParagraph"/>
        <w:numPr>
          <w:ilvl w:val="0"/>
          <w:numId w:val="59"/>
        </w:numPr>
      </w:pPr>
      <w:r>
        <w:t xml:space="preserve">ХВС - </w:t>
      </w:r>
      <w:r w:rsidRPr="00C63B7D">
        <w:t>9 240,6</w:t>
      </w:r>
      <w:r>
        <w:t xml:space="preserve"> м.</w:t>
      </w:r>
    </w:p>
    <w:p w:rsidR="00037310" w:rsidRPr="00C63B7D" w:rsidRDefault="00037310" w:rsidP="00C63B7D">
      <w:pPr>
        <w:ind w:firstLine="567"/>
      </w:pPr>
      <w:r w:rsidRPr="00C63B7D">
        <w:t>Проведена инвентаризация сетей, администрацией БМР проводится работа по постановке на учет и регистрации бесхозяйных сетей.</w:t>
      </w:r>
    </w:p>
    <w:p w:rsidR="00037310" w:rsidRPr="00F17638" w:rsidRDefault="00037310" w:rsidP="008D4534">
      <w:pPr>
        <w:rPr>
          <w:b/>
          <w:bCs/>
        </w:rPr>
      </w:pPr>
      <w:r w:rsidRPr="00F17638">
        <w:br w:type="page"/>
      </w:r>
    </w:p>
    <w:p w:rsidR="00037310" w:rsidRPr="00F17638" w:rsidRDefault="00037310" w:rsidP="008D4534">
      <w:pPr>
        <w:pStyle w:val="Heading1"/>
        <w:spacing w:before="200" w:after="240"/>
        <w:jc w:val="center"/>
        <w:rPr>
          <w:rFonts w:ascii="Times New Roman" w:hAnsi="Times New Roman" w:cs="Times New Roman"/>
          <w:color w:val="auto"/>
        </w:rPr>
      </w:pPr>
      <w:bookmarkStart w:id="110" w:name="_Toc427759795"/>
      <w:r w:rsidRPr="00F17638">
        <w:rPr>
          <w:rFonts w:ascii="Times New Roman" w:hAnsi="Times New Roman" w:cs="Times New Roman"/>
          <w:color w:val="auto"/>
        </w:rPr>
        <w:t>Глава 3. Схема водоотведения</w:t>
      </w:r>
      <w:bookmarkEnd w:id="107"/>
      <w:bookmarkEnd w:id="108"/>
      <w:r w:rsidRPr="00F17638">
        <w:rPr>
          <w:rFonts w:ascii="Times New Roman" w:hAnsi="Times New Roman" w:cs="Times New Roman"/>
          <w:color w:val="auto"/>
        </w:rPr>
        <w:t xml:space="preserve"> </w:t>
      </w:r>
      <w:bookmarkEnd w:id="109"/>
      <w:r w:rsidRPr="00F93609">
        <w:rPr>
          <w:rFonts w:ascii="Times New Roman" w:hAnsi="Times New Roman" w:cs="Times New Roman"/>
          <w:color w:val="000000"/>
        </w:rPr>
        <w:t xml:space="preserve">МО </w:t>
      </w:r>
      <w:r>
        <w:rPr>
          <w:rFonts w:ascii="Times New Roman" w:hAnsi="Times New Roman" w:cs="Times New Roman"/>
          <w:color w:val="000000"/>
        </w:rPr>
        <w:t>город Балашов</w:t>
      </w:r>
      <w:bookmarkEnd w:id="110"/>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111" w:name="_Toc377565592"/>
      <w:bookmarkStart w:id="112" w:name="_Toc385862065"/>
      <w:bookmarkStart w:id="113" w:name="_Toc392073602"/>
      <w:bookmarkStart w:id="114" w:name="_Toc427759796"/>
      <w:r w:rsidRPr="00F17638">
        <w:rPr>
          <w:rFonts w:ascii="Times New Roman" w:hAnsi="Times New Roman" w:cs="Times New Roman"/>
          <w:color w:val="auto"/>
          <w:sz w:val="28"/>
          <w:szCs w:val="28"/>
        </w:rPr>
        <w:t xml:space="preserve">3.1. Существующее положение в сфере водоотведения </w:t>
      </w:r>
      <w:bookmarkEnd w:id="111"/>
      <w:bookmarkEnd w:id="112"/>
      <w:bookmarkEnd w:id="113"/>
      <w:r w:rsidRPr="00F93609">
        <w:rPr>
          <w:rFonts w:ascii="Times New Roman" w:hAnsi="Times New Roman" w:cs="Times New Roman"/>
          <w:color w:val="000000"/>
          <w:sz w:val="28"/>
          <w:szCs w:val="28"/>
        </w:rPr>
        <w:t xml:space="preserve">МО </w:t>
      </w:r>
      <w:r>
        <w:rPr>
          <w:rFonts w:ascii="Times New Roman" w:hAnsi="Times New Roman" w:cs="Times New Roman"/>
          <w:color w:val="000000"/>
          <w:sz w:val="28"/>
          <w:szCs w:val="28"/>
        </w:rPr>
        <w:t>город Балашов</w:t>
      </w:r>
      <w:bookmarkEnd w:id="114"/>
    </w:p>
    <w:p w:rsidR="00037310" w:rsidRPr="00F17638" w:rsidRDefault="00037310" w:rsidP="008D4534">
      <w:pPr>
        <w:pStyle w:val="Heading3"/>
        <w:spacing w:after="240"/>
      </w:pPr>
      <w:bookmarkStart w:id="115" w:name="_Toc377565593"/>
      <w:bookmarkStart w:id="116" w:name="_Toc385862066"/>
      <w:bookmarkStart w:id="117" w:name="_Toc392073603"/>
      <w:bookmarkStart w:id="118" w:name="_Toc427759797"/>
      <w:r w:rsidRPr="00F17638">
        <w:t xml:space="preserve">3.1.1. Описание структуры системы сбора, очистки и отведения сточных вод на территории </w:t>
      </w:r>
      <w:r w:rsidRPr="00F93609">
        <w:t xml:space="preserve">МО </w:t>
      </w:r>
      <w:r>
        <w:t xml:space="preserve">город Балашов </w:t>
      </w:r>
      <w:r w:rsidRPr="00F17638">
        <w:t xml:space="preserve">и деление территории </w:t>
      </w:r>
      <w:r w:rsidRPr="00F93609">
        <w:rPr>
          <w:color w:val="000000"/>
        </w:rPr>
        <w:t xml:space="preserve">МО </w:t>
      </w:r>
      <w:r>
        <w:rPr>
          <w:color w:val="000000"/>
        </w:rPr>
        <w:t xml:space="preserve">город Балашов </w:t>
      </w:r>
      <w:r w:rsidRPr="00F17638">
        <w:t>на эксплуатационные зоны</w:t>
      </w:r>
      <w:bookmarkEnd w:id="115"/>
      <w:bookmarkEnd w:id="116"/>
      <w:bookmarkEnd w:id="117"/>
      <w:bookmarkEnd w:id="118"/>
    </w:p>
    <w:p w:rsidR="00037310" w:rsidRPr="00F17638" w:rsidRDefault="00037310" w:rsidP="008D4534">
      <w:pPr>
        <w:ind w:firstLine="567"/>
      </w:pPr>
      <w:bookmarkStart w:id="119" w:name="_Toc385862067"/>
      <w:r w:rsidRPr="00F17638">
        <w:t xml:space="preserve">Водоотведение </w:t>
      </w:r>
      <w:r w:rsidRPr="00F93609">
        <w:t xml:space="preserve">МО </w:t>
      </w:r>
      <w:r>
        <w:t xml:space="preserve">город Балашов </w:t>
      </w:r>
      <w:r w:rsidRPr="00F17638">
        <w:t>представляет собой сложный комплекс инженерных сооружений и процессов. Задачи, выполняемые системой водоотведения муниципального образования, можно разделить на две составляющие:</w:t>
      </w:r>
    </w:p>
    <w:p w:rsidR="00037310" w:rsidRPr="00F17638" w:rsidRDefault="00037310" w:rsidP="008D4534">
      <w:pPr>
        <w:pStyle w:val="1"/>
        <w:numPr>
          <w:ilvl w:val="0"/>
          <w:numId w:val="2"/>
        </w:numPr>
        <w:spacing w:after="0"/>
        <w:jc w:val="both"/>
        <w:rPr>
          <w:rFonts w:ascii="Times New Roman" w:hAnsi="Times New Roman" w:cs="Times New Roman"/>
          <w:sz w:val="28"/>
          <w:szCs w:val="28"/>
        </w:rPr>
      </w:pPr>
      <w:r w:rsidRPr="00F17638">
        <w:rPr>
          <w:rFonts w:ascii="Times New Roman" w:hAnsi="Times New Roman" w:cs="Times New Roman"/>
          <w:sz w:val="28"/>
          <w:szCs w:val="28"/>
        </w:rPr>
        <w:t>сбор и транспортировка сточных вод;</w:t>
      </w:r>
    </w:p>
    <w:p w:rsidR="00037310" w:rsidRDefault="00037310" w:rsidP="008D4534">
      <w:pPr>
        <w:pStyle w:val="1"/>
        <w:numPr>
          <w:ilvl w:val="0"/>
          <w:numId w:val="2"/>
        </w:numPr>
        <w:spacing w:after="0"/>
        <w:jc w:val="both"/>
        <w:rPr>
          <w:rFonts w:ascii="Times New Roman" w:hAnsi="Times New Roman" w:cs="Times New Roman"/>
          <w:sz w:val="28"/>
          <w:szCs w:val="28"/>
        </w:rPr>
      </w:pPr>
      <w:r>
        <w:rPr>
          <w:rFonts w:ascii="Times New Roman" w:hAnsi="Times New Roman" w:cs="Times New Roman"/>
          <w:sz w:val="28"/>
          <w:szCs w:val="28"/>
        </w:rPr>
        <w:t>очистка сточных вод на канализационных сооружениях</w:t>
      </w:r>
      <w:r w:rsidRPr="00F17638">
        <w:rPr>
          <w:rFonts w:ascii="Times New Roman" w:hAnsi="Times New Roman" w:cs="Times New Roman"/>
          <w:sz w:val="28"/>
          <w:szCs w:val="28"/>
        </w:rPr>
        <w:t>.</w:t>
      </w:r>
    </w:p>
    <w:p w:rsidR="00037310" w:rsidRPr="00A1288D" w:rsidRDefault="00037310" w:rsidP="00F97A8B">
      <w:pPr>
        <w:autoSpaceDE w:val="0"/>
        <w:autoSpaceDN w:val="0"/>
        <w:adjustRightInd w:val="0"/>
        <w:ind w:firstLine="567"/>
        <w:rPr>
          <w:lang w:eastAsia="ar-SA"/>
        </w:rPr>
      </w:pPr>
      <w:bookmarkStart w:id="120" w:name="_Toc392073604"/>
      <w:r w:rsidRPr="00A1288D">
        <w:rPr>
          <w:lang w:eastAsia="ar-SA"/>
        </w:rPr>
        <w:t>В городе имеется централизованная система канализации, принимающая сточные воды от жилой застройки и промпредприятий.</w:t>
      </w:r>
    </w:p>
    <w:p w:rsidR="00037310" w:rsidRPr="00530108" w:rsidRDefault="00037310" w:rsidP="00530108">
      <w:pPr>
        <w:spacing w:line="240" w:lineRule="auto"/>
        <w:ind w:firstLine="567"/>
      </w:pPr>
      <w:r w:rsidRPr="00530108">
        <w:t xml:space="preserve">Водоотведение г. Балашова в настоящее время осуществляется </w:t>
      </w:r>
      <w:r>
        <w:t>двумя</w:t>
      </w:r>
      <w:r w:rsidRPr="00530108">
        <w:t xml:space="preserve"> централизованными системами канализации с очистными сооружениями: </w:t>
      </w:r>
    </w:p>
    <w:p w:rsidR="00037310" w:rsidRPr="00530108" w:rsidRDefault="00037310" w:rsidP="00530108">
      <w:pPr>
        <w:spacing w:line="240" w:lineRule="auto"/>
        <w:ind w:firstLine="567"/>
      </w:pPr>
      <w:r w:rsidRPr="00530108">
        <w:rPr>
          <w:b/>
          <w:bCs/>
        </w:rPr>
        <w:t>1.</w:t>
      </w:r>
      <w:r w:rsidRPr="00530108">
        <w:t xml:space="preserve"> Городские очистные сооружения канализации, принадлежащие </w:t>
      </w:r>
      <w:r w:rsidRPr="00301577">
        <w:rPr>
          <w:b/>
          <w:bCs/>
        </w:rPr>
        <w:t xml:space="preserve">МУП «Балашовское ЖКХ» </w:t>
      </w:r>
      <w:r w:rsidRPr="00530108">
        <w:t>МО город Балашов, производительностью 4,5 тыс. м</w:t>
      </w:r>
      <w:r w:rsidRPr="00530108">
        <w:rPr>
          <w:vertAlign w:val="superscript"/>
        </w:rPr>
        <w:t>3</w:t>
      </w:r>
      <w:r w:rsidRPr="00530108">
        <w:t>/сутки расположены на левом берегу р. Хопер, в северо-западной части города, за железнодорожным мостом, вниз по течению. Принимают стоки  от жилой застройки и предприятий Центральной части города и района «Низы». Поступают стоки с  КНС № 6 по ул. Ревякина с промежуточными КНС (упрощенные сооружения) по ул. Привокзальная; ул. Софинского; ул. 2-ая Хоперская, принадлежащие МУП «БЖКХ», и от КНС по ул. Нижняя, переданной в безвозмездное пользование МУП «БЖКХ» с 01.01.2015 г., ранее находившейся на балансе Ртищевского территориального участка Юго-Восточной дирекции по тепловодоснабжению, т.е.  железно-дорожного водоканала. Очищенные стоки поступают в старое русло реки Хопер.</w:t>
      </w:r>
    </w:p>
    <w:p w:rsidR="00037310" w:rsidRPr="00530108" w:rsidRDefault="00037310" w:rsidP="00530108">
      <w:pPr>
        <w:spacing w:line="240" w:lineRule="auto"/>
        <w:ind w:firstLine="567"/>
      </w:pPr>
      <w:r w:rsidRPr="00530108">
        <w:rPr>
          <w:b/>
          <w:bCs/>
        </w:rPr>
        <w:t>2.</w:t>
      </w:r>
      <w:r w:rsidRPr="00530108">
        <w:t xml:space="preserve"> Очистные сооружения канализации </w:t>
      </w:r>
      <w:r w:rsidRPr="00D038A5">
        <w:rPr>
          <w:b/>
          <w:bCs/>
        </w:rPr>
        <w:t>ООО «КПТ»</w:t>
      </w:r>
      <w:r w:rsidRPr="00530108">
        <w:t xml:space="preserve"> (две площадки) суммарной проектной мощностью  30,0 тыс. м</w:t>
      </w:r>
      <w:r w:rsidRPr="00530108">
        <w:rPr>
          <w:vertAlign w:val="superscript"/>
        </w:rPr>
        <w:t>3</w:t>
      </w:r>
      <w:r w:rsidRPr="00530108">
        <w:t>/сутки расположены в юго-восточной части г. Балашова. Принимают стоки  от жилой застройки и предприятий основной части города: районов «КПТ», «Рабочий городок», «Военный городок», «Хлебная база», «Лесозащитная», «Козловка», «Ветлянка». Поступают стоки на ОСК:</w:t>
      </w:r>
    </w:p>
    <w:p w:rsidR="00037310" w:rsidRPr="00530108" w:rsidRDefault="00037310" w:rsidP="00530108">
      <w:pPr>
        <w:spacing w:line="240" w:lineRule="auto"/>
        <w:ind w:firstLine="567"/>
      </w:pPr>
      <w:r w:rsidRPr="00530108">
        <w:t>-  с КНС ООО «</w:t>
      </w:r>
      <w:r>
        <w:t>КПТ</w:t>
      </w:r>
      <w:r w:rsidRPr="00530108">
        <w:t xml:space="preserve">» по ул. Юбилейная с промежуточными КНС № 5 по ул. Строителей, КНС № 8 по ул. Юбилейная, КНС № 12 по ул. Высотная и КНС № 13 по ул. Текстильная, принадлежащие МУП «БЖКХ»; </w:t>
      </w:r>
    </w:p>
    <w:p w:rsidR="00037310" w:rsidRPr="00530108" w:rsidRDefault="00037310" w:rsidP="00530108">
      <w:pPr>
        <w:spacing w:line="240" w:lineRule="auto"/>
        <w:ind w:firstLine="567"/>
      </w:pPr>
      <w:r w:rsidRPr="00530108">
        <w:t>-  с КНС № 3 по ул. Титова с промежуточными  КНС № 1, № 2, № 7, № 9, принадлежащие МУП «БЖКХ»;</w:t>
      </w:r>
    </w:p>
    <w:p w:rsidR="00037310" w:rsidRPr="00530108" w:rsidRDefault="00037310" w:rsidP="00530108">
      <w:pPr>
        <w:tabs>
          <w:tab w:val="left" w:pos="360"/>
          <w:tab w:val="left" w:pos="540"/>
        </w:tabs>
        <w:spacing w:line="240" w:lineRule="auto"/>
        <w:ind w:firstLine="567"/>
      </w:pPr>
      <w:r w:rsidRPr="00530108">
        <w:t>- с КНС № 4 за «Рембазой» с промежуточными  КНС № 10 и № 11, принадлежащие МУП «БЖКХ», и двумя КНС в «Военном городке» (переданы в  безвозмездное пользование МУП «БЖКХ» с 01.01.2015 г. – ранее принадлежали Министерству обороны РФ).</w:t>
      </w:r>
    </w:p>
    <w:p w:rsidR="00037310" w:rsidRPr="00530108" w:rsidRDefault="00037310" w:rsidP="00530108">
      <w:pPr>
        <w:tabs>
          <w:tab w:val="left" w:pos="360"/>
          <w:tab w:val="left" w:pos="540"/>
        </w:tabs>
        <w:spacing w:line="240" w:lineRule="auto"/>
      </w:pPr>
      <w:r w:rsidRPr="00530108">
        <w:t xml:space="preserve">         Стоки после очистных сооружений проходят доочистку в пяти секционных биопрудах с последующим сбросом через овраг Ветлянский и Тростянский луг в старое русло р. Хопер.</w:t>
      </w:r>
    </w:p>
    <w:p w:rsidR="00037310" w:rsidRPr="00F17638" w:rsidRDefault="00037310" w:rsidP="008D4534">
      <w:pPr>
        <w:pStyle w:val="Heading3"/>
      </w:pPr>
      <w:bookmarkStart w:id="121" w:name="_Toc427759798"/>
      <w:r w:rsidRPr="00F17638">
        <w:t>3.1.2.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w:t>
      </w:r>
      <w:bookmarkEnd w:id="119"/>
      <w:bookmarkEnd w:id="120"/>
      <w:bookmarkEnd w:id="121"/>
    </w:p>
    <w:p w:rsidR="00037310" w:rsidRDefault="00037310" w:rsidP="00530108">
      <w:pPr>
        <w:ind w:firstLine="567"/>
      </w:pPr>
      <w:r w:rsidRPr="00530108">
        <w:t>Анализ результатов технического обследования централизованной системы водоотведения позволяет сделать следующие выводы.</w:t>
      </w:r>
    </w:p>
    <w:p w:rsidR="00037310" w:rsidRPr="00C32717" w:rsidRDefault="00037310" w:rsidP="00C32717">
      <w:pPr>
        <w:ind w:firstLine="567"/>
        <w:jc w:val="center"/>
        <w:rPr>
          <w:b/>
          <w:bCs/>
          <w:u w:val="single"/>
        </w:rPr>
      </w:pPr>
      <w:r w:rsidRPr="00C32717">
        <w:rPr>
          <w:b/>
          <w:bCs/>
          <w:u w:val="single"/>
        </w:rPr>
        <w:t>МУП «Балашовское ЖКХ»</w:t>
      </w:r>
    </w:p>
    <w:p w:rsidR="00037310" w:rsidRPr="00530108" w:rsidRDefault="00037310" w:rsidP="00530108">
      <w:pPr>
        <w:ind w:firstLine="567"/>
      </w:pPr>
      <w:bookmarkStart w:id="122" w:name="_Toc385862068"/>
      <w:bookmarkStart w:id="123" w:name="_Toc392073605"/>
      <w:r w:rsidRPr="00530108">
        <w:t xml:space="preserve">Проект </w:t>
      </w:r>
      <w:r>
        <w:t xml:space="preserve">городских </w:t>
      </w:r>
      <w:r w:rsidRPr="00530108">
        <w:t>очистных сооружений канализации</w:t>
      </w:r>
      <w:r>
        <w:t xml:space="preserve"> ГОСК</w:t>
      </w:r>
      <w:r w:rsidRPr="00530108">
        <w:t xml:space="preserve"> г. Балашова был разработан проектной конторой «Облпроект» при Саратовском Облкомхозе в 1958 году.</w:t>
      </w:r>
      <w:r w:rsidRPr="00530108">
        <w:tab/>
      </w:r>
    </w:p>
    <w:p w:rsidR="00037310" w:rsidRPr="00530108" w:rsidRDefault="00037310" w:rsidP="00530108">
      <w:pPr>
        <w:ind w:firstLine="567"/>
      </w:pPr>
      <w:r w:rsidRPr="00530108">
        <w:t>Проектом предусматривался пуск городских очистных сооружений канализации с биологической очисткой, но до настоящего времени осуществляется только механическая очистка сточных вод, а фактический объем поступающих стоков составляет  5,5  тыс. м</w:t>
      </w:r>
      <w:r w:rsidRPr="00F04CC7">
        <w:rPr>
          <w:vertAlign w:val="superscript"/>
        </w:rPr>
        <w:t>3</w:t>
      </w:r>
      <w:r w:rsidRPr="00530108">
        <w:t>/сутки (в паводковый период – и до 10,0 ÷ 11,0 тыс. м</w:t>
      </w:r>
      <w:r w:rsidRPr="00F04CC7">
        <w:rPr>
          <w:vertAlign w:val="superscript"/>
        </w:rPr>
        <w:t>3</w:t>
      </w:r>
      <w:r w:rsidRPr="00530108">
        <w:t>/сутки). Очистные сооружения работают с большой перегрузкой, что отрицательно сказывается на качестве очистки стоков.</w:t>
      </w:r>
      <w:r w:rsidRPr="00530108">
        <w:tab/>
        <w:t xml:space="preserve"> </w:t>
      </w:r>
    </w:p>
    <w:p w:rsidR="00037310" w:rsidRPr="00530108" w:rsidRDefault="00037310" w:rsidP="00530108">
      <w:pPr>
        <w:ind w:firstLine="567"/>
      </w:pPr>
      <w:r w:rsidRPr="00530108">
        <w:t>Сточные воды по городским самотечным  коллекторам поступают в камеру перекачки КНС № 6.  Главная насосная станция состоит в плане из круга (производственное помещение) и прямоугольника (вспомогательное помещение) общей площадью 105 м</w:t>
      </w:r>
      <w:r w:rsidRPr="00F04CC7">
        <w:rPr>
          <w:vertAlign w:val="superscript"/>
        </w:rPr>
        <w:t>2</w:t>
      </w:r>
      <w:r w:rsidRPr="00530108">
        <w:t>. Здание одноэтажное (h=3.4</w:t>
      </w:r>
      <w:r>
        <w:t xml:space="preserve"> </w:t>
      </w:r>
      <w:r w:rsidRPr="00530108">
        <w:t>м) с подвалом (h=6,6</w:t>
      </w:r>
      <w:r>
        <w:t xml:space="preserve"> </w:t>
      </w:r>
      <w:r w:rsidRPr="00530108">
        <w:t>м). Далее стоки транспортируются по напорному коллектору Ø400</w:t>
      </w:r>
      <w:r>
        <w:t xml:space="preserve"> </w:t>
      </w:r>
      <w:r w:rsidRPr="00530108">
        <w:t>мм в приемную камеру очистных сооружений. Сточные воды на  очистные сооружения поступают крайне неравномерно по мере наполнения резервуара, а также, в различной степени концентрации загрязняющих веществ.</w:t>
      </w:r>
    </w:p>
    <w:p w:rsidR="00037310" w:rsidRPr="00530108" w:rsidRDefault="00037310" w:rsidP="00530108">
      <w:pPr>
        <w:ind w:firstLine="567"/>
      </w:pPr>
      <w:r w:rsidRPr="00530108">
        <w:t>1.  Год ввода в эксплуатацию ГОСК  - 1971</w:t>
      </w:r>
      <w:r>
        <w:t xml:space="preserve"> </w:t>
      </w:r>
      <w:r w:rsidRPr="00530108">
        <w:t>г.</w:t>
      </w:r>
    </w:p>
    <w:p w:rsidR="00037310" w:rsidRPr="00530108" w:rsidRDefault="00037310" w:rsidP="00530108">
      <w:pPr>
        <w:ind w:firstLine="567"/>
      </w:pPr>
      <w:r w:rsidRPr="00530108">
        <w:t>2.  Площадь земельного участка – 40602 м</w:t>
      </w:r>
      <w:r w:rsidRPr="00F04CC7">
        <w:rPr>
          <w:vertAlign w:val="superscript"/>
        </w:rPr>
        <w:t>2</w:t>
      </w:r>
    </w:p>
    <w:p w:rsidR="00037310" w:rsidRPr="00530108" w:rsidRDefault="00037310" w:rsidP="00530108">
      <w:pPr>
        <w:ind w:firstLine="567"/>
      </w:pPr>
      <w:r w:rsidRPr="00530108">
        <w:t>3.  Производительность сооружений согласно ПСД – 4,5 тыс. м</w:t>
      </w:r>
      <w:r w:rsidRPr="00F04CC7">
        <w:rPr>
          <w:vertAlign w:val="superscript"/>
        </w:rPr>
        <w:t>3</w:t>
      </w:r>
      <w:r w:rsidRPr="00530108">
        <w:t xml:space="preserve"> / сутки.</w:t>
      </w:r>
    </w:p>
    <w:p w:rsidR="00037310" w:rsidRPr="00530108" w:rsidRDefault="00037310" w:rsidP="00C32717">
      <w:pPr>
        <w:ind w:firstLine="567"/>
        <w:rPr>
          <w:b/>
          <w:bCs/>
        </w:rPr>
      </w:pPr>
      <w:r w:rsidRPr="00530108">
        <w:rPr>
          <w:b/>
          <w:bCs/>
        </w:rPr>
        <w:t>Состав   ГОСК:</w:t>
      </w:r>
    </w:p>
    <w:p w:rsidR="00037310" w:rsidRPr="00A85735" w:rsidRDefault="00037310" w:rsidP="00C74CA8">
      <w:pPr>
        <w:pStyle w:val="ListParagraph"/>
        <w:numPr>
          <w:ilvl w:val="0"/>
          <w:numId w:val="48"/>
        </w:numPr>
        <w:tabs>
          <w:tab w:val="left" w:pos="851"/>
        </w:tabs>
        <w:ind w:left="851"/>
      </w:pPr>
      <w:r w:rsidRPr="00530108">
        <w:rPr>
          <w:b/>
          <w:bCs/>
        </w:rPr>
        <w:t>Подводящий напорный коллектор</w:t>
      </w:r>
      <w:r>
        <w:t xml:space="preserve"> из чугунной трубы Ø400 </w:t>
      </w:r>
      <w:r w:rsidRPr="00A85735">
        <w:t xml:space="preserve">мм </w:t>
      </w:r>
      <w:r>
        <w:t xml:space="preserve">в одну нитку протяжённостью 1,2 </w:t>
      </w:r>
      <w:r w:rsidRPr="00A85735">
        <w:t>км</w:t>
      </w:r>
      <w:r>
        <w:t xml:space="preserve"> (от КНС № 6).</w:t>
      </w:r>
    </w:p>
    <w:p w:rsidR="00037310" w:rsidRPr="00F61436" w:rsidRDefault="00037310" w:rsidP="00C74CA8">
      <w:pPr>
        <w:pStyle w:val="ListParagraph"/>
        <w:numPr>
          <w:ilvl w:val="0"/>
          <w:numId w:val="48"/>
        </w:numPr>
        <w:tabs>
          <w:tab w:val="left" w:pos="851"/>
          <w:tab w:val="left" w:pos="1388"/>
          <w:tab w:val="left" w:pos="1760"/>
        </w:tabs>
        <w:suppressAutoHyphens/>
        <w:ind w:left="851"/>
      </w:pPr>
      <w:r w:rsidRPr="00530108">
        <w:rPr>
          <w:b/>
          <w:bCs/>
        </w:rPr>
        <w:t>Приёмная камера</w:t>
      </w:r>
      <w:r>
        <w:t xml:space="preserve"> открытого типа размером 1,5 х 1,5 х 1,0,</w:t>
      </w:r>
      <w:r w:rsidRPr="00A85735">
        <w:t>м.</w:t>
      </w:r>
      <w:r>
        <w:t xml:space="preserve"> Оборудована механическими решетками, представляющие собой грабли с прозорами между металлическими прутьями </w:t>
      </w:r>
      <w:r w:rsidRPr="00F61436">
        <w:t>&gt;</w:t>
      </w:r>
      <w:r>
        <w:t>20 мм с ручным удалением крупных плавающих примесей. Дробилки отсутствуют.</w:t>
      </w:r>
    </w:p>
    <w:p w:rsidR="00037310" w:rsidRPr="00A85735" w:rsidRDefault="00037310" w:rsidP="00C74CA8">
      <w:pPr>
        <w:pStyle w:val="ListParagraph"/>
        <w:numPr>
          <w:ilvl w:val="0"/>
          <w:numId w:val="48"/>
        </w:numPr>
        <w:tabs>
          <w:tab w:val="left" w:pos="851"/>
          <w:tab w:val="left" w:pos="1260"/>
        </w:tabs>
        <w:ind w:left="851"/>
      </w:pPr>
      <w:r w:rsidRPr="00530108">
        <w:rPr>
          <w:b/>
          <w:bCs/>
        </w:rPr>
        <w:t xml:space="preserve">Вертикальные песколовки - </w:t>
      </w:r>
      <w:r w:rsidRPr="00A67359">
        <w:t>2 шт.</w:t>
      </w:r>
      <w:r>
        <w:t xml:space="preserve"> Ø2,8 м</w:t>
      </w:r>
      <w:r w:rsidRPr="00A85735">
        <w:t>, объём</w:t>
      </w:r>
      <w:r>
        <w:t>ом</w:t>
      </w:r>
      <w:r w:rsidRPr="00A85735">
        <w:t xml:space="preserve"> 29 м</w:t>
      </w:r>
      <w:r w:rsidRPr="00530108">
        <w:rPr>
          <w:vertAlign w:val="superscript"/>
        </w:rPr>
        <w:t>3</w:t>
      </w:r>
      <w:r w:rsidRPr="00A85735">
        <w:t xml:space="preserve"> каждая.</w:t>
      </w:r>
    </w:p>
    <w:p w:rsidR="00037310" w:rsidRPr="00A85735" w:rsidRDefault="00037310" w:rsidP="00C74CA8">
      <w:pPr>
        <w:pStyle w:val="ListParagraph"/>
        <w:numPr>
          <w:ilvl w:val="0"/>
          <w:numId w:val="48"/>
        </w:numPr>
        <w:tabs>
          <w:tab w:val="left" w:pos="851"/>
          <w:tab w:val="left" w:pos="1260"/>
        </w:tabs>
        <w:ind w:left="851"/>
      </w:pPr>
      <w:r w:rsidRPr="00530108">
        <w:rPr>
          <w:b/>
          <w:bCs/>
        </w:rPr>
        <w:t xml:space="preserve">Первичные двухъярусные отстойники </w:t>
      </w:r>
      <w:r w:rsidRPr="00A85735">
        <w:t xml:space="preserve"> – 8 шт. </w:t>
      </w:r>
      <w:r>
        <w:t>Ø</w:t>
      </w:r>
      <w:r w:rsidRPr="00A85735">
        <w:t xml:space="preserve">10 м; </w:t>
      </w:r>
      <w:r w:rsidRPr="00530108">
        <w:rPr>
          <w:lang w:val="en-US"/>
        </w:rPr>
        <w:t>V</w:t>
      </w:r>
      <w:r w:rsidRPr="00A85735">
        <w:t>=</w:t>
      </w:r>
      <w:r>
        <w:t>530,7 м</w:t>
      </w:r>
      <w:r w:rsidRPr="00530108">
        <w:rPr>
          <w:vertAlign w:val="superscript"/>
        </w:rPr>
        <w:t>3</w:t>
      </w:r>
      <w:r>
        <w:t xml:space="preserve"> каждый, глубиной 12 м</w:t>
      </w:r>
      <w:r w:rsidRPr="00A85735">
        <w:t>.</w:t>
      </w:r>
    </w:p>
    <w:p w:rsidR="00037310" w:rsidRPr="00A85735" w:rsidRDefault="00037310" w:rsidP="00C74CA8">
      <w:pPr>
        <w:pStyle w:val="ListParagraph"/>
        <w:numPr>
          <w:ilvl w:val="0"/>
          <w:numId w:val="48"/>
        </w:numPr>
        <w:tabs>
          <w:tab w:val="left" w:pos="851"/>
          <w:tab w:val="left" w:pos="1260"/>
        </w:tabs>
        <w:ind w:left="851"/>
      </w:pPr>
      <w:r w:rsidRPr="00530108">
        <w:rPr>
          <w:b/>
          <w:bCs/>
        </w:rPr>
        <w:t xml:space="preserve">Аэрофильтры </w:t>
      </w:r>
      <w:r w:rsidRPr="00A85735">
        <w:t xml:space="preserve">- 4 шт. </w:t>
      </w:r>
      <w:r>
        <w:t xml:space="preserve">Ø17 м,  </w:t>
      </w:r>
      <w:r w:rsidRPr="00530108">
        <w:rPr>
          <w:lang w:val="en-US"/>
        </w:rPr>
        <w:t>V</w:t>
      </w:r>
      <w:r w:rsidRPr="00A85735">
        <w:t>=</w:t>
      </w:r>
      <w:r>
        <w:t xml:space="preserve">680 </w:t>
      </w:r>
      <w:r w:rsidRPr="00A85735">
        <w:t>м</w:t>
      </w:r>
      <w:r w:rsidRPr="00530108">
        <w:rPr>
          <w:vertAlign w:val="superscript"/>
        </w:rPr>
        <w:t>3</w:t>
      </w:r>
      <w:r>
        <w:t xml:space="preserve"> каждый  (не работают с момента пуска ГОСК</w:t>
      </w:r>
      <w:r w:rsidRPr="00A85735">
        <w:t>).</w:t>
      </w:r>
    </w:p>
    <w:p w:rsidR="00037310" w:rsidRPr="00530108" w:rsidRDefault="00037310" w:rsidP="00C74CA8">
      <w:pPr>
        <w:pStyle w:val="ListParagraph"/>
        <w:numPr>
          <w:ilvl w:val="0"/>
          <w:numId w:val="48"/>
        </w:numPr>
        <w:tabs>
          <w:tab w:val="left" w:pos="851"/>
          <w:tab w:val="left" w:pos="1260"/>
        </w:tabs>
        <w:ind w:left="851"/>
        <w:rPr>
          <w:b/>
          <w:bCs/>
        </w:rPr>
      </w:pPr>
      <w:r w:rsidRPr="00530108">
        <w:rPr>
          <w:b/>
          <w:bCs/>
        </w:rPr>
        <w:t xml:space="preserve">Вторичные отстойники </w:t>
      </w:r>
      <w:r>
        <w:t xml:space="preserve">- 4 шт., Ø8 м, объёмом по 180 </w:t>
      </w:r>
      <w:r w:rsidRPr="00A85735">
        <w:t>м</w:t>
      </w:r>
      <w:r w:rsidRPr="00530108">
        <w:rPr>
          <w:vertAlign w:val="superscript"/>
        </w:rPr>
        <w:t>3</w:t>
      </w:r>
      <w:r>
        <w:t xml:space="preserve"> каждый</w:t>
      </w:r>
      <w:r w:rsidRPr="00A85735">
        <w:t xml:space="preserve">; один используется как </w:t>
      </w:r>
      <w:r w:rsidRPr="00530108">
        <w:rPr>
          <w:b/>
          <w:bCs/>
        </w:rPr>
        <w:t>контактный</w:t>
      </w:r>
      <w:r w:rsidRPr="00530108">
        <w:rPr>
          <w:b/>
          <w:bCs/>
        </w:rPr>
        <w:tab/>
      </w:r>
      <w:r w:rsidRPr="00A85735">
        <w:t xml:space="preserve"> </w:t>
      </w:r>
      <w:r w:rsidRPr="00530108">
        <w:rPr>
          <w:b/>
          <w:bCs/>
        </w:rPr>
        <w:t>резервуар</w:t>
      </w:r>
      <w:r w:rsidRPr="00A85735">
        <w:t xml:space="preserve"> для обеззараживания стоков жидким хлором. </w:t>
      </w:r>
      <w:r>
        <w:t>Осадок из вторичных отстойников удаляется 1 раз в 7 дней на иловые площадки</w:t>
      </w:r>
      <w:r w:rsidRPr="00530108">
        <w:rPr>
          <w:b/>
          <w:bCs/>
        </w:rPr>
        <w:t xml:space="preserve">. </w:t>
      </w:r>
    </w:p>
    <w:p w:rsidR="00037310" w:rsidRPr="00A85735" w:rsidRDefault="00037310" w:rsidP="00C74CA8">
      <w:pPr>
        <w:pStyle w:val="ListParagraph"/>
        <w:numPr>
          <w:ilvl w:val="0"/>
          <w:numId w:val="48"/>
        </w:numPr>
        <w:tabs>
          <w:tab w:val="left" w:pos="851"/>
          <w:tab w:val="left" w:pos="1388"/>
        </w:tabs>
        <w:suppressAutoHyphens/>
        <w:ind w:left="851"/>
      </w:pPr>
      <w:r w:rsidRPr="00530108">
        <w:rPr>
          <w:b/>
          <w:bCs/>
        </w:rPr>
        <w:t>Насосная станция рециркуляции</w:t>
      </w:r>
      <w:r w:rsidRPr="00A85735">
        <w:t xml:space="preserve"> совмещена с хлораторной. Оборудование: насос фекальный - 2 шт.  производительностью 70 м</w:t>
      </w:r>
      <w:r w:rsidRPr="00530108">
        <w:rPr>
          <w:vertAlign w:val="superscript"/>
        </w:rPr>
        <w:t>3</w:t>
      </w:r>
      <w:r w:rsidRPr="00A85735">
        <w:t xml:space="preserve">/час, </w:t>
      </w:r>
      <w:r w:rsidRPr="00530108">
        <w:rPr>
          <w:lang w:val="en-US"/>
        </w:rPr>
        <w:t>N</w:t>
      </w:r>
      <w:r>
        <w:t xml:space="preserve"> = 5,5 кВт; </w:t>
      </w:r>
      <w:r w:rsidRPr="00A85735">
        <w:t>иловый насос 2,5 НФ</w:t>
      </w:r>
      <w:r>
        <w:t xml:space="preserve"> </w:t>
      </w:r>
      <w:r w:rsidRPr="00A85735">
        <w:t>производительностью 70 м</w:t>
      </w:r>
      <w:r w:rsidRPr="00530108">
        <w:rPr>
          <w:vertAlign w:val="superscript"/>
        </w:rPr>
        <w:t>3</w:t>
      </w:r>
      <w:r w:rsidRPr="00A85735">
        <w:t>/час.</w:t>
      </w:r>
    </w:p>
    <w:p w:rsidR="00037310" w:rsidRPr="00A85735" w:rsidRDefault="00037310" w:rsidP="00C74CA8">
      <w:pPr>
        <w:pStyle w:val="ListParagraph"/>
        <w:numPr>
          <w:ilvl w:val="0"/>
          <w:numId w:val="48"/>
        </w:numPr>
        <w:tabs>
          <w:tab w:val="left" w:pos="851"/>
        </w:tabs>
        <w:ind w:left="851"/>
      </w:pPr>
      <w:r w:rsidRPr="00530108">
        <w:rPr>
          <w:b/>
          <w:bCs/>
        </w:rPr>
        <w:t>Хлораторная</w:t>
      </w:r>
      <w:r>
        <w:t xml:space="preserve"> оборудована 2-</w:t>
      </w:r>
      <w:r w:rsidRPr="00A85735">
        <w:t>мя хлораторами  марки АХВ 1000/ Р – КЛ  производительностью 12 кг/час.</w:t>
      </w:r>
      <w:r>
        <w:t xml:space="preserve"> </w:t>
      </w:r>
      <w:r w:rsidRPr="00530108">
        <w:t>Расходный склад хлора</w:t>
      </w:r>
      <w:r w:rsidRPr="00A85735">
        <w:t xml:space="preserve"> рассчитан на </w:t>
      </w:r>
      <w:r>
        <w:t>15</w:t>
      </w:r>
      <w:r w:rsidRPr="00A85735">
        <w:t xml:space="preserve"> баллонов с дегазационным отделением.</w:t>
      </w:r>
    </w:p>
    <w:p w:rsidR="00037310" w:rsidRPr="00A85735" w:rsidRDefault="00037310" w:rsidP="00C74CA8">
      <w:pPr>
        <w:pStyle w:val="ListParagraph"/>
        <w:numPr>
          <w:ilvl w:val="0"/>
          <w:numId w:val="48"/>
        </w:numPr>
        <w:tabs>
          <w:tab w:val="left" w:pos="851"/>
          <w:tab w:val="left" w:pos="1260"/>
        </w:tabs>
        <w:ind w:left="851"/>
      </w:pPr>
      <w:r w:rsidRPr="00530108">
        <w:rPr>
          <w:b/>
          <w:bCs/>
        </w:rPr>
        <w:t xml:space="preserve">Песковые площадки </w:t>
      </w:r>
      <w:r w:rsidRPr="00A85735">
        <w:t xml:space="preserve"> </w:t>
      </w:r>
      <w:r>
        <w:t xml:space="preserve">–  2 карты общей площадью – 700 </w:t>
      </w:r>
      <w:r w:rsidRPr="00A85735">
        <w:t>м</w:t>
      </w:r>
      <w:r w:rsidRPr="00530108">
        <w:rPr>
          <w:vertAlign w:val="superscript"/>
        </w:rPr>
        <w:t>2</w:t>
      </w:r>
      <w:r w:rsidRPr="00A85735">
        <w:t>.</w:t>
      </w:r>
    </w:p>
    <w:p w:rsidR="00037310" w:rsidRPr="00A85735" w:rsidRDefault="00037310" w:rsidP="00C74CA8">
      <w:pPr>
        <w:pStyle w:val="ListParagraph"/>
        <w:numPr>
          <w:ilvl w:val="0"/>
          <w:numId w:val="48"/>
        </w:numPr>
        <w:tabs>
          <w:tab w:val="left" w:pos="851"/>
          <w:tab w:val="left" w:pos="1260"/>
        </w:tabs>
        <w:ind w:left="851"/>
      </w:pPr>
      <w:r>
        <w:rPr>
          <w:b/>
          <w:bCs/>
        </w:rPr>
        <w:t xml:space="preserve"> </w:t>
      </w:r>
      <w:r w:rsidRPr="00530108">
        <w:rPr>
          <w:b/>
          <w:bCs/>
        </w:rPr>
        <w:t>Иловые площадки</w:t>
      </w:r>
      <w:r>
        <w:t xml:space="preserve"> 8 карт общей площадью – 1600 </w:t>
      </w:r>
      <w:r w:rsidRPr="00A85735">
        <w:t>м</w:t>
      </w:r>
      <w:r w:rsidRPr="00530108">
        <w:rPr>
          <w:vertAlign w:val="superscript"/>
        </w:rPr>
        <w:t>2</w:t>
      </w:r>
      <w:r w:rsidRPr="00A85735">
        <w:t xml:space="preserve"> с естественным дренажом.</w:t>
      </w:r>
    </w:p>
    <w:p w:rsidR="00037310" w:rsidRPr="00530108" w:rsidRDefault="00037310" w:rsidP="00C74CA8">
      <w:pPr>
        <w:pStyle w:val="ListParagraph"/>
        <w:numPr>
          <w:ilvl w:val="0"/>
          <w:numId w:val="48"/>
        </w:numPr>
        <w:tabs>
          <w:tab w:val="left" w:pos="540"/>
          <w:tab w:val="left" w:pos="720"/>
          <w:tab w:val="left" w:pos="851"/>
        </w:tabs>
        <w:ind w:left="851"/>
        <w:rPr>
          <w:b/>
          <w:bCs/>
        </w:rPr>
      </w:pPr>
      <w:r>
        <w:rPr>
          <w:b/>
          <w:bCs/>
        </w:rPr>
        <w:t xml:space="preserve"> </w:t>
      </w:r>
      <w:r w:rsidRPr="00530108">
        <w:rPr>
          <w:b/>
          <w:bCs/>
        </w:rPr>
        <w:t>Химическая и бактериологическая лаборатории</w:t>
      </w:r>
    </w:p>
    <w:p w:rsidR="00037310" w:rsidRPr="00A85735" w:rsidRDefault="00037310" w:rsidP="00C74CA8">
      <w:pPr>
        <w:pStyle w:val="ListParagraph"/>
        <w:numPr>
          <w:ilvl w:val="0"/>
          <w:numId w:val="48"/>
        </w:numPr>
        <w:tabs>
          <w:tab w:val="left" w:pos="851"/>
        </w:tabs>
        <w:ind w:left="851"/>
      </w:pPr>
      <w:r>
        <w:rPr>
          <w:b/>
          <w:bCs/>
        </w:rPr>
        <w:t xml:space="preserve"> </w:t>
      </w:r>
      <w:r w:rsidRPr="00530108">
        <w:rPr>
          <w:b/>
          <w:bCs/>
        </w:rPr>
        <w:t>Трансформаторная подстанция</w:t>
      </w:r>
      <w:r w:rsidRPr="00A85735">
        <w:t xml:space="preserve"> с одним трансформатором</w:t>
      </w:r>
      <w:r>
        <w:t xml:space="preserve"> марки ТМ –100 мощностью 100 кВт</w:t>
      </w:r>
      <w:r w:rsidRPr="00A85735">
        <w:t>.</w:t>
      </w:r>
    </w:p>
    <w:p w:rsidR="00037310" w:rsidRPr="00A85735" w:rsidRDefault="00037310" w:rsidP="00C74CA8">
      <w:pPr>
        <w:pStyle w:val="ListParagraph"/>
        <w:numPr>
          <w:ilvl w:val="0"/>
          <w:numId w:val="48"/>
        </w:numPr>
        <w:tabs>
          <w:tab w:val="left" w:pos="720"/>
          <w:tab w:val="left" w:pos="851"/>
        </w:tabs>
        <w:ind w:left="851"/>
      </w:pPr>
      <w:r>
        <w:rPr>
          <w:b/>
          <w:bCs/>
        </w:rPr>
        <w:t xml:space="preserve"> </w:t>
      </w:r>
      <w:r w:rsidRPr="00530108">
        <w:rPr>
          <w:b/>
          <w:bCs/>
        </w:rPr>
        <w:t>Бытовые помещения</w:t>
      </w:r>
      <w:r w:rsidRPr="00A85735">
        <w:t xml:space="preserve"> для операторов </w:t>
      </w:r>
      <w:r>
        <w:t>Г</w:t>
      </w:r>
      <w:r w:rsidRPr="00A85735">
        <w:t>ОСК</w:t>
      </w:r>
      <w:r>
        <w:t>.</w:t>
      </w:r>
    </w:p>
    <w:p w:rsidR="00037310" w:rsidRPr="00A85735" w:rsidRDefault="00037310" w:rsidP="00C74CA8">
      <w:pPr>
        <w:pStyle w:val="ListParagraph"/>
        <w:numPr>
          <w:ilvl w:val="0"/>
          <w:numId w:val="48"/>
        </w:numPr>
        <w:tabs>
          <w:tab w:val="left" w:pos="720"/>
          <w:tab w:val="left" w:pos="851"/>
        </w:tabs>
        <w:ind w:left="851"/>
      </w:pPr>
      <w:r>
        <w:rPr>
          <w:b/>
          <w:bCs/>
        </w:rPr>
        <w:t xml:space="preserve"> </w:t>
      </w:r>
      <w:r w:rsidRPr="00530108">
        <w:rPr>
          <w:b/>
          <w:bCs/>
        </w:rPr>
        <w:t>Топочное помещение</w:t>
      </w:r>
      <w:r w:rsidRPr="00A85735">
        <w:t xml:space="preserve"> </w:t>
      </w:r>
      <w:r>
        <w:t xml:space="preserve">размером </w:t>
      </w:r>
      <w:r w:rsidRPr="00A85735">
        <w:t>6</w:t>
      </w:r>
      <w:r>
        <w:t xml:space="preserve">,0 </w:t>
      </w:r>
      <w:r w:rsidRPr="00A85735">
        <w:t>х 4,</w:t>
      </w:r>
      <w:r>
        <w:t>0,</w:t>
      </w:r>
      <w:r w:rsidRPr="00A85735">
        <w:t xml:space="preserve">м  с котлом « </w:t>
      </w:r>
      <w:r w:rsidRPr="00530108">
        <w:rPr>
          <w:lang w:val="en-US"/>
        </w:rPr>
        <w:t>Siberia</w:t>
      </w:r>
      <w:r w:rsidRPr="00A85735">
        <w:t xml:space="preserve">» </w:t>
      </w:r>
      <w:r w:rsidRPr="00530108">
        <w:rPr>
          <w:lang w:val="en-US"/>
        </w:rPr>
        <w:t>N</w:t>
      </w:r>
      <w:r w:rsidRPr="00A85735">
        <w:t xml:space="preserve"> = 19 кВт, с газовым счетчиком ВК-</w:t>
      </w:r>
      <w:r w:rsidRPr="00530108">
        <w:rPr>
          <w:lang w:val="en-US"/>
        </w:rPr>
        <w:t>G</w:t>
      </w:r>
      <w:r w:rsidRPr="00A85735">
        <w:t>-4Т.</w:t>
      </w:r>
    </w:p>
    <w:p w:rsidR="00037310" w:rsidRPr="00A85735" w:rsidRDefault="00037310" w:rsidP="00C74CA8">
      <w:pPr>
        <w:pStyle w:val="ListParagraph"/>
        <w:numPr>
          <w:ilvl w:val="0"/>
          <w:numId w:val="48"/>
        </w:numPr>
        <w:tabs>
          <w:tab w:val="left" w:pos="720"/>
          <w:tab w:val="left" w:pos="851"/>
        </w:tabs>
        <w:ind w:left="851"/>
      </w:pPr>
      <w:r>
        <w:rPr>
          <w:b/>
          <w:bCs/>
        </w:rPr>
        <w:t xml:space="preserve"> </w:t>
      </w:r>
      <w:r w:rsidRPr="00530108">
        <w:rPr>
          <w:b/>
          <w:bCs/>
        </w:rPr>
        <w:t>Выпуск</w:t>
      </w:r>
      <w:r>
        <w:t xml:space="preserve"> в р. Хопёр Ø 500 </w:t>
      </w:r>
      <w:r w:rsidRPr="00A85735">
        <w:t xml:space="preserve">мм, сосредоточенный.    </w:t>
      </w:r>
    </w:p>
    <w:p w:rsidR="00037310" w:rsidRDefault="00037310" w:rsidP="007F58B9">
      <w:pPr>
        <w:pStyle w:val="BodyTextIndent"/>
        <w:spacing w:after="0"/>
        <w:ind w:left="0" w:firstLine="567"/>
      </w:pPr>
      <w:r>
        <w:t xml:space="preserve">Износ зданий и сооружений на ГОСК составляет 100%. </w:t>
      </w:r>
    </w:p>
    <w:p w:rsidR="00037310" w:rsidRPr="00C32717" w:rsidRDefault="00037310" w:rsidP="00C32717">
      <w:pPr>
        <w:ind w:firstLine="567"/>
        <w:jc w:val="center"/>
        <w:rPr>
          <w:b/>
          <w:bCs/>
          <w:u w:val="single"/>
        </w:rPr>
      </w:pPr>
      <w:r w:rsidRPr="00C32717">
        <w:rPr>
          <w:b/>
          <w:bCs/>
          <w:u w:val="single"/>
        </w:rPr>
        <w:t>ООО «КПТ»</w:t>
      </w:r>
    </w:p>
    <w:p w:rsidR="00037310" w:rsidRDefault="00037310" w:rsidP="007F58B9">
      <w:pPr>
        <w:ind w:firstLine="567"/>
      </w:pPr>
      <w:r w:rsidRPr="007F58B9">
        <w:t xml:space="preserve">Водоотведением восточной части города занимается </w:t>
      </w:r>
      <w:r w:rsidRPr="0018252B">
        <w:rPr>
          <w:b/>
          <w:bCs/>
        </w:rPr>
        <w:t>ООО «КПТ»</w:t>
      </w:r>
      <w:r w:rsidRPr="007F58B9">
        <w:t xml:space="preserve">. Предприятие располагает комплексом очистных сооружений биологической очистки сточных вод. </w:t>
      </w:r>
    </w:p>
    <w:p w:rsidR="00037310" w:rsidRDefault="00037310" w:rsidP="007F58B9">
      <w:pPr>
        <w:ind w:firstLine="567"/>
      </w:pPr>
      <w:r w:rsidRPr="00746CFC">
        <w:t xml:space="preserve">Очистные сооружения канализации построены трестом №8 «Балашовстрой» в декабре 1980г. Сооружения введены в эксплуатацию в декабре 1980г. </w:t>
      </w:r>
    </w:p>
    <w:p w:rsidR="00037310" w:rsidRPr="007F58B9" w:rsidRDefault="00037310" w:rsidP="007F58B9">
      <w:pPr>
        <w:ind w:firstLine="567"/>
      </w:pPr>
      <w:r w:rsidRPr="007F58B9">
        <w:t xml:space="preserve">Мощность </w:t>
      </w:r>
      <w:r w:rsidRPr="00746CFC">
        <w:t>БОСК</w:t>
      </w:r>
      <w:r w:rsidRPr="007F58B9">
        <w:t xml:space="preserve"> – 18000 м</w:t>
      </w:r>
      <w:r w:rsidRPr="005061AD">
        <w:rPr>
          <w:vertAlign w:val="superscript"/>
        </w:rPr>
        <w:t>3</w:t>
      </w:r>
      <w:r w:rsidRPr="007F58B9">
        <w:t>/сут.</w:t>
      </w:r>
    </w:p>
    <w:tbl>
      <w:tblPr>
        <w:tblW w:w="10171" w:type="dxa"/>
        <w:tblInd w:w="2" w:type="dxa"/>
        <w:tblLook w:val="00A0"/>
      </w:tblPr>
      <w:tblGrid>
        <w:gridCol w:w="10171"/>
      </w:tblGrid>
      <w:tr w:rsidR="00037310" w:rsidRPr="00882870">
        <w:tc>
          <w:tcPr>
            <w:tcW w:w="10171" w:type="dxa"/>
            <w:vAlign w:val="center"/>
          </w:tcPr>
          <w:p w:rsidR="00037310" w:rsidRPr="00882870" w:rsidRDefault="00037310" w:rsidP="00746CFC">
            <w:pPr>
              <w:ind w:right="-108" w:firstLine="567"/>
            </w:pPr>
            <w:r w:rsidRPr="00882870">
              <w:t>Очистные сооружения состоят из приемной камеры, здания решеток, песколовок, первичных радиальных отстойников, аэротенков, вторичных радиальных отстойников, насосной станции сырого осадка, илоуплотнителей, иловых площадок, песковых площадок, хлораторной, воздуходувно - насосной станции.</w:t>
            </w:r>
          </w:p>
          <w:p w:rsidR="00037310" w:rsidRPr="00882870" w:rsidRDefault="00037310" w:rsidP="00746CFC">
            <w:pPr>
              <w:ind w:right="-108" w:firstLine="567"/>
            </w:pPr>
            <w:r w:rsidRPr="00882870">
              <w:t>В 1998-2000г. проведен капитальный ремонт с заменой металлоконструкций первичных и вторичных отстойников. Проведена замена фильтросных труб аэротенков полимерными трубами производства «Экополимер» г. Белгород, проведена замена воздушных стояков в аэротенках.</w:t>
            </w:r>
          </w:p>
          <w:p w:rsidR="00037310" w:rsidRPr="00882870" w:rsidRDefault="00037310" w:rsidP="00746CFC">
            <w:pPr>
              <w:ind w:right="-108" w:firstLine="567"/>
              <w:jc w:val="right"/>
            </w:pPr>
            <w:r w:rsidRPr="00882870">
              <w:t>Таблица 3.1.2.1. Техническая характеристика БОСК ООО «КПТ»</w:t>
            </w:r>
          </w:p>
          <w:tbl>
            <w:tblPr>
              <w:tblW w:w="5000" w:type="pct"/>
              <w:tblInd w:w="1" w:type="dxa"/>
              <w:tblCellMar>
                <w:left w:w="40" w:type="dxa"/>
                <w:right w:w="40" w:type="dxa"/>
              </w:tblCellMar>
              <w:tblLook w:val="0000"/>
            </w:tblPr>
            <w:tblGrid>
              <w:gridCol w:w="688"/>
              <w:gridCol w:w="20"/>
              <w:gridCol w:w="8"/>
              <w:gridCol w:w="10"/>
              <w:gridCol w:w="2260"/>
              <w:gridCol w:w="20"/>
              <w:gridCol w:w="10"/>
              <w:gridCol w:w="6855"/>
              <w:gridCol w:w="38"/>
              <w:gridCol w:w="40"/>
            </w:tblGrid>
            <w:tr w:rsidR="00037310" w:rsidRPr="00882870">
              <w:trPr>
                <w:gridAfter w:val="2"/>
                <w:wAfter w:w="39" w:type="pct"/>
                <w:trHeight w:val="778"/>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 п/п</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Показатели</w:t>
                  </w:r>
                </w:p>
              </w:tc>
            </w:tr>
            <w:tr w:rsidR="00037310" w:rsidRPr="00882870">
              <w:trPr>
                <w:gridAfter w:val="2"/>
                <w:wAfter w:w="39" w:type="pct"/>
                <w:trHeight w:val="432"/>
              </w:trPr>
              <w:tc>
                <w:tcPr>
                  <w:tcW w:w="4961" w:type="pct"/>
                  <w:gridSpan w:val="8"/>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1. Решетки.</w:t>
                  </w:r>
                </w:p>
              </w:tc>
            </w:tr>
            <w:tr w:rsidR="00037310" w:rsidRPr="00882870">
              <w:trPr>
                <w:gridAfter w:val="2"/>
                <w:wAfter w:w="39" w:type="pct"/>
                <w:trHeight w:val="749"/>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«Гидрокоммунводоканал»</w:t>
                  </w:r>
                </w:p>
              </w:tc>
            </w:tr>
            <w:tr w:rsidR="00037310" w:rsidRPr="00882870">
              <w:trPr>
                <w:gridAfter w:val="2"/>
                <w:wAfter w:w="39" w:type="pct"/>
                <w:trHeight w:val="950"/>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Размеры канала 800 х 1400мм. Ширина канала в месте установки решетки 950мм, число прозоров в решетке-31, толщина стержней 8мм.</w:t>
                  </w:r>
                </w:p>
              </w:tc>
            </w:tr>
            <w:tr w:rsidR="00037310" w:rsidRPr="00882870">
              <w:trPr>
                <w:gridAfter w:val="2"/>
                <w:wAfter w:w="39" w:type="pct"/>
                <w:trHeight w:val="922"/>
              </w:trPr>
              <w:tc>
                <w:tcPr>
                  <w:tcW w:w="36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41"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Скорость движения тяговых цепей 0,06м/сек; Рабочее сечение решетки 0,39м</w:t>
                  </w:r>
                  <w:r w:rsidRPr="00882870">
                    <w:rPr>
                      <w:vertAlign w:val="superscript"/>
                    </w:rPr>
                    <w:t>2</w:t>
                  </w:r>
                  <w:r w:rsidRPr="00882870">
                    <w:t>; Угол наклона решетки 80°;</w:t>
                  </w:r>
                </w:p>
                <w:p w:rsidR="00037310" w:rsidRPr="00882870" w:rsidRDefault="00037310" w:rsidP="00746CFC">
                  <w:pPr>
                    <w:jc w:val="center"/>
                  </w:pPr>
                  <w:r w:rsidRPr="00882870">
                    <w:t>масса граблей 1342 кг.</w:t>
                  </w:r>
                </w:p>
              </w:tc>
            </w:tr>
            <w:tr w:rsidR="00037310" w:rsidRPr="00882870">
              <w:trPr>
                <w:gridAfter w:val="2"/>
                <w:wAfter w:w="39" w:type="pct"/>
                <w:trHeight w:val="432"/>
              </w:trPr>
              <w:tc>
                <w:tcPr>
                  <w:tcW w:w="4961" w:type="pct"/>
                  <w:gridSpan w:val="8"/>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2. Песколовка.</w:t>
                  </w:r>
                </w:p>
              </w:tc>
            </w:tr>
            <w:tr w:rsidR="00037310" w:rsidRPr="00882870">
              <w:trPr>
                <w:gridAfter w:val="2"/>
                <w:wAfter w:w="39" w:type="pct"/>
                <w:trHeight w:val="758"/>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«Гидрокоммунводоканал»</w:t>
                  </w:r>
                </w:p>
                <w:p w:rsidR="00037310" w:rsidRPr="00882870" w:rsidRDefault="00037310" w:rsidP="00746CFC">
                  <w:pPr>
                    <w:jc w:val="center"/>
                  </w:pPr>
                  <w:r w:rsidRPr="00882870">
                    <w:t>ТП 902-2-27, тип 6.</w:t>
                  </w:r>
                </w:p>
              </w:tc>
            </w:tr>
            <w:tr w:rsidR="00037310" w:rsidRPr="00882870">
              <w:trPr>
                <w:gridAfter w:val="2"/>
                <w:wAfter w:w="39" w:type="pct"/>
                <w:trHeight w:val="768"/>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Диаметр 6м, ширина кольцевого желоба 1400мм, расстояние между центрами песколовок 10м.</w:t>
                  </w:r>
                </w:p>
              </w:tc>
            </w:tr>
            <w:tr w:rsidR="00037310" w:rsidRPr="00882870">
              <w:trPr>
                <w:gridAfter w:val="2"/>
                <w:wAfter w:w="39" w:type="pct"/>
                <w:trHeight w:val="1498"/>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Пропускная способность 17000-25000 м</w:t>
                  </w:r>
                  <w:r w:rsidRPr="00882870">
                    <w:rPr>
                      <w:vertAlign w:val="superscript"/>
                    </w:rPr>
                    <w:t>3</w:t>
                  </w:r>
                  <w:r w:rsidRPr="00882870">
                    <w:t>/сут. Скорость воды при максимальном притоке 0,3 м/с, при минимальном 0,15м/с. Продолжительность пребывания сточной воды при максимальном притоке не менее 30 сек. Расход рабочей жидкости гидроэлеватора 70-100 м</w:t>
                  </w:r>
                  <w:r w:rsidRPr="00882870">
                    <w:rPr>
                      <w:vertAlign w:val="superscript"/>
                    </w:rPr>
                    <w:t>3</w:t>
                  </w:r>
                  <w:r w:rsidRPr="00882870">
                    <w:t>/час. Напор - 30-40м.</w:t>
                  </w:r>
                </w:p>
              </w:tc>
            </w:tr>
            <w:tr w:rsidR="00037310" w:rsidRPr="00882870">
              <w:trPr>
                <w:gridAfter w:val="2"/>
                <w:wAfter w:w="39" w:type="pct"/>
                <w:trHeight w:val="432"/>
              </w:trPr>
              <w:tc>
                <w:tcPr>
                  <w:tcW w:w="4961" w:type="pct"/>
                  <w:gridSpan w:val="8"/>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3. Измерительный лоток.</w:t>
                  </w:r>
                </w:p>
              </w:tc>
            </w:tr>
            <w:tr w:rsidR="00037310" w:rsidRPr="00882870">
              <w:trPr>
                <w:gridAfter w:val="2"/>
                <w:wAfter w:w="39" w:type="pct"/>
                <w:trHeight w:val="451"/>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w:t>
                  </w:r>
                </w:p>
                <w:p w:rsidR="00037310" w:rsidRPr="00882870" w:rsidRDefault="00037310" w:rsidP="00746CFC">
                  <w:pPr>
                    <w:jc w:val="center"/>
                  </w:pPr>
                  <w:r w:rsidRPr="00882870">
                    <w:t>организация</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«Союзводоканалпроект»,</w:t>
                  </w:r>
                </w:p>
                <w:p w:rsidR="00037310" w:rsidRPr="00882870" w:rsidRDefault="00037310" w:rsidP="00746CFC">
                  <w:pPr>
                    <w:jc w:val="center"/>
                  </w:pPr>
                  <w:r w:rsidRPr="00882870">
                    <w:t>ТП 902-2-82, тип 3.</w:t>
                  </w:r>
                </w:p>
              </w:tc>
            </w:tr>
            <w:tr w:rsidR="00037310" w:rsidRPr="00882870">
              <w:trPr>
                <w:gridAfter w:val="2"/>
                <w:wAfter w:w="39" w:type="pct"/>
                <w:trHeight w:val="451"/>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Длина лотка 15,75м, ширина 1,7м; ширина горловины 1м; длина горловины 0,6м; длина конической части перед горловиной 1,75м; после горловины 0.9м; уклон лотка i =0,002; падение дна горловины на 0,225м.</w:t>
                  </w:r>
                </w:p>
              </w:tc>
            </w:tr>
            <w:tr w:rsidR="00037310" w:rsidRPr="00882870">
              <w:trPr>
                <w:gridAfter w:val="2"/>
                <w:wAfter w:w="39" w:type="pct"/>
                <w:trHeight w:val="451"/>
              </w:trPr>
              <w:tc>
                <w:tcPr>
                  <w:tcW w:w="346" w:type="pct"/>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60"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Измерительный лоток рассчитан для измерения расхода 32001-160000 м</w:t>
                  </w:r>
                  <w:r w:rsidRPr="00882870">
                    <w:rPr>
                      <w:vertAlign w:val="superscript"/>
                    </w:rPr>
                    <w:t>3</w:t>
                  </w:r>
                  <w:r w:rsidRPr="00882870">
                    <w:t>/сут</w:t>
                  </w:r>
                </w:p>
              </w:tc>
            </w:tr>
            <w:tr w:rsidR="00037310" w:rsidRPr="00882870">
              <w:trPr>
                <w:gridAfter w:val="1"/>
                <w:wAfter w:w="20" w:type="pct"/>
                <w:trHeight w:val="432"/>
              </w:trPr>
              <w:tc>
                <w:tcPr>
                  <w:tcW w:w="4980" w:type="pct"/>
                  <w:gridSpan w:val="9"/>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4. Первичный отстойник.</w:t>
                  </w:r>
                </w:p>
              </w:tc>
            </w:tr>
            <w:tr w:rsidR="00037310" w:rsidRPr="00882870">
              <w:trPr>
                <w:gridAfter w:val="1"/>
                <w:wAfter w:w="20" w:type="pct"/>
                <w:trHeight w:val="758"/>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5" w:type="pct"/>
                  <w:gridSpan w:val="4"/>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«Мосводоканалпроект»,</w:t>
                  </w:r>
                </w:p>
                <w:p w:rsidR="00037310" w:rsidRPr="00882870" w:rsidRDefault="00037310" w:rsidP="00746CFC">
                  <w:pPr>
                    <w:jc w:val="center"/>
                  </w:pPr>
                  <w:r w:rsidRPr="00882870">
                    <w:t>ТП 902-2-83</w:t>
                  </w:r>
                </w:p>
              </w:tc>
            </w:tr>
            <w:tr w:rsidR="00037310" w:rsidRPr="00882870">
              <w:trPr>
                <w:gridAfter w:val="1"/>
                <w:wAfter w:w="20" w:type="pct"/>
                <w:trHeight w:val="1190"/>
              </w:trPr>
              <w:tc>
                <w:tcPr>
                  <w:tcW w:w="36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1"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Диаметр отстойника 18м: объем отстойной зоны 788м³; объем осадочной зоны 120 м</w:t>
                  </w:r>
                  <w:r w:rsidRPr="00882870">
                    <w:rPr>
                      <w:vertAlign w:val="superscript"/>
                    </w:rPr>
                    <w:t>3</w:t>
                  </w:r>
                  <w:r w:rsidRPr="00882870">
                    <w:t>; глубина отстойника 3,4м; продолжительность отстаивания 1,5 ч; максимальная скорость протекания воды 7 мм/сек.</w:t>
                  </w:r>
                </w:p>
              </w:tc>
            </w:tr>
            <w:tr w:rsidR="00037310" w:rsidRPr="00882870">
              <w:trPr>
                <w:gridAfter w:val="1"/>
                <w:wAfter w:w="20" w:type="pct"/>
                <w:trHeight w:val="1210"/>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r w:rsidRPr="00882870">
                    <w:t>3</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Пропускная способность отстойника при времени отстаивания 1,5 ч составляет 525 м</w:t>
                  </w:r>
                  <w:r w:rsidRPr="00882870">
                    <w:rPr>
                      <w:vertAlign w:val="superscript"/>
                    </w:rPr>
                    <w:t>3</w:t>
                  </w:r>
                  <w:r w:rsidRPr="00882870">
                    <w:t>/час. Эффективность задержания взвешенных веществ 65%. Влажность удаляемого осадка 93.5-94%.</w:t>
                  </w:r>
                </w:p>
              </w:tc>
            </w:tr>
            <w:tr w:rsidR="00037310" w:rsidRPr="00882870">
              <w:trPr>
                <w:gridAfter w:val="1"/>
                <w:wAfter w:w="20" w:type="pct"/>
                <w:trHeight w:val="442"/>
              </w:trPr>
              <w:tc>
                <w:tcPr>
                  <w:tcW w:w="4980" w:type="pct"/>
                  <w:gridSpan w:val="9"/>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5. Аэротенок.</w:t>
                  </w:r>
                </w:p>
              </w:tc>
            </w:tr>
            <w:tr w:rsidR="00037310" w:rsidRPr="00882870">
              <w:trPr>
                <w:gridAfter w:val="1"/>
                <w:wAfter w:w="20" w:type="pct"/>
                <w:trHeight w:val="768"/>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«Союзводоканалпроект». ТП 902-2-162</w:t>
                  </w:r>
                </w:p>
              </w:tc>
            </w:tr>
            <w:tr w:rsidR="00037310" w:rsidRPr="00882870">
              <w:trPr>
                <w:gridAfter w:val="1"/>
                <w:wAfter w:w="20" w:type="pct"/>
                <w:trHeight w:val="749"/>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Длина 42 м; ширина 6м; высота 5м.</w:t>
                  </w:r>
                </w:p>
                <w:p w:rsidR="00037310" w:rsidRPr="00882870" w:rsidRDefault="00037310" w:rsidP="00746CFC">
                  <w:pPr>
                    <w:jc w:val="center"/>
                  </w:pPr>
                  <w:r w:rsidRPr="00882870">
                    <w:t>Емкость одной секции 3780 м</w:t>
                  </w:r>
                  <w:r w:rsidRPr="00882870">
                    <w:rPr>
                      <w:vertAlign w:val="superscript"/>
                    </w:rPr>
                    <w:t>3</w:t>
                  </w:r>
                  <w:r w:rsidRPr="00882870">
                    <w:t>; емкость двух секций 7560 м</w:t>
                  </w:r>
                  <w:r w:rsidRPr="00882870">
                    <w:rPr>
                      <w:vertAlign w:val="superscript"/>
                    </w:rPr>
                    <w:t>3</w:t>
                  </w:r>
                  <w:r w:rsidRPr="00882870">
                    <w:t>.</w:t>
                  </w:r>
                </w:p>
              </w:tc>
            </w:tr>
            <w:tr w:rsidR="00037310" w:rsidRPr="00882870">
              <w:trPr>
                <w:gridAfter w:val="1"/>
                <w:wAfter w:w="20" w:type="pct"/>
                <w:trHeight w:val="2304"/>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Расход циркулирующего активного ила составляет 55% от среднеустойчивого притока сточных вод. Расход воздуха на 1 м</w:t>
                  </w:r>
                  <w:r w:rsidRPr="00882870">
                    <w:rPr>
                      <w:vertAlign w:val="superscript"/>
                    </w:rPr>
                    <w:t>3</w:t>
                  </w:r>
                  <w:r w:rsidRPr="00882870">
                    <w:t xml:space="preserve"> стоков 8,05 м</w:t>
                  </w:r>
                  <w:r w:rsidRPr="00882870">
                    <w:rPr>
                      <w:vertAlign w:val="superscript"/>
                    </w:rPr>
                    <w:t>3</w:t>
                  </w:r>
                  <w:r w:rsidRPr="00882870">
                    <w:t>. Требуемое количество воздуха 10450 м</w:t>
                  </w:r>
                  <w:r w:rsidRPr="00882870">
                    <w:rPr>
                      <w:vertAlign w:val="superscript"/>
                    </w:rPr>
                    <w:t>3</w:t>
                  </w:r>
                  <w:r w:rsidRPr="00882870">
                    <w:t>/час. Расход воздуха на аэрацию канала 8 м</w:t>
                  </w:r>
                  <w:r w:rsidRPr="00882870">
                    <w:rPr>
                      <w:vertAlign w:val="superscript"/>
                    </w:rPr>
                    <w:t>3</w:t>
                  </w:r>
                  <w:r w:rsidRPr="00882870">
                    <w:t>/час на 1м канала. Свободный напор брызгалок пеногашения 15-16 м. Расход воды на пеногашение 0,03-0,09 л/с на 1м2 поверхности аэротенка. Степень очистки по БПКпол. - 15 мг/л; по взвешенным веществам — 15 мг/л.</w:t>
                  </w:r>
                </w:p>
              </w:tc>
            </w:tr>
            <w:tr w:rsidR="00037310" w:rsidRPr="00882870">
              <w:trPr>
                <w:gridAfter w:val="1"/>
                <w:wAfter w:w="20" w:type="pct"/>
                <w:trHeight w:val="442"/>
              </w:trPr>
              <w:tc>
                <w:tcPr>
                  <w:tcW w:w="4980" w:type="pct"/>
                  <w:gridSpan w:val="9"/>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6. Вторичный отстойник.</w:t>
                  </w:r>
                </w:p>
              </w:tc>
            </w:tr>
            <w:tr w:rsidR="00037310" w:rsidRPr="00882870">
              <w:trPr>
                <w:gridAfter w:val="1"/>
                <w:wAfter w:w="20" w:type="pct"/>
                <w:trHeight w:val="749"/>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«Мосводоканалпроект».</w:t>
                  </w:r>
                </w:p>
                <w:p w:rsidR="00037310" w:rsidRPr="00882870" w:rsidRDefault="00037310" w:rsidP="00746CFC">
                  <w:pPr>
                    <w:jc w:val="center"/>
                  </w:pPr>
                  <w:r w:rsidRPr="00882870">
                    <w:t>ТП 902-2-87</w:t>
                  </w:r>
                </w:p>
              </w:tc>
            </w:tr>
            <w:tr w:rsidR="00037310" w:rsidRPr="00882870">
              <w:trPr>
                <w:gridAfter w:val="1"/>
                <w:wAfter w:w="20" w:type="pct"/>
                <w:trHeight w:val="768"/>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5" w:type="pct"/>
                  <w:gridSpan w:val="4"/>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Диаметр 18м; глубина 3,7м; объем отстойной зоны отстойника 788 м</w:t>
                  </w:r>
                  <w:r w:rsidRPr="00882870">
                    <w:rPr>
                      <w:vertAlign w:val="superscript"/>
                    </w:rPr>
                    <w:t>3</w:t>
                  </w:r>
                  <w:r w:rsidRPr="00882870">
                    <w:t>; осадочной зоны 160 м</w:t>
                  </w:r>
                  <w:r w:rsidRPr="00882870">
                    <w:rPr>
                      <w:vertAlign w:val="superscript"/>
                    </w:rPr>
                    <w:t>3</w:t>
                  </w:r>
                  <w:r w:rsidRPr="00882870">
                    <w:t>.</w:t>
                  </w:r>
                </w:p>
              </w:tc>
            </w:tr>
            <w:tr w:rsidR="00037310" w:rsidRPr="00882870">
              <w:trPr>
                <w:gridAfter w:val="1"/>
                <w:wAfter w:w="20" w:type="pct"/>
                <w:trHeight w:val="958"/>
              </w:trPr>
              <w:tc>
                <w:tcPr>
                  <w:tcW w:w="356" w:type="pct"/>
                  <w:gridSpan w:val="2"/>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69"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Продолжительность отстаивания — 1,5ч. Максимальная скорость потока воды 5 мм/сек. Пропускная способность отстойника при времени отстаивания 1,5 часа составляет 525 м</w:t>
                  </w:r>
                  <w:r w:rsidRPr="00882870">
                    <w:rPr>
                      <w:vertAlign w:val="superscript"/>
                    </w:rPr>
                    <w:t>3</w:t>
                  </w:r>
                  <w:r w:rsidRPr="00882870">
                    <w:t>/час.</w:t>
                  </w:r>
                </w:p>
              </w:tc>
            </w:tr>
            <w:tr w:rsidR="00037310" w:rsidRPr="00882870">
              <w:trPr>
                <w:trHeight w:val="432"/>
              </w:trPr>
              <w:tc>
                <w:tcPr>
                  <w:tcW w:w="5000" w:type="pct"/>
                  <w:gridSpan w:val="10"/>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7. Песковая площадка.</w:t>
                  </w:r>
                </w:p>
              </w:tc>
            </w:tr>
            <w:tr w:rsidR="00037310" w:rsidRPr="00882870">
              <w:trPr>
                <w:trHeight w:val="749"/>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Харьковский «Водоканалпроект».</w:t>
                  </w:r>
                </w:p>
              </w:tc>
            </w:tr>
            <w:tr w:rsidR="00037310" w:rsidRPr="00882870">
              <w:trPr>
                <w:trHeight w:val="749"/>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Размер одной карты 6 х 10 м; площадь 60м</w:t>
                  </w:r>
                  <w:r w:rsidRPr="00882870">
                    <w:rPr>
                      <w:vertAlign w:val="superscript"/>
                    </w:rPr>
                    <w:t>2</w:t>
                  </w:r>
                  <w:r w:rsidRPr="00882870">
                    <w:t>.</w:t>
                  </w:r>
                </w:p>
              </w:tc>
            </w:tr>
            <w:tr w:rsidR="00037310" w:rsidRPr="00882870">
              <w:trPr>
                <w:trHeight w:val="941"/>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Количество задерживаемого песка 440 м</w:t>
                  </w:r>
                  <w:r w:rsidRPr="00882870">
                    <w:rPr>
                      <w:vertAlign w:val="superscript"/>
                    </w:rPr>
                    <w:t>3</w:t>
                  </w:r>
                  <w:r w:rsidRPr="00882870">
                    <w:t>/год. Необходимая площадь 88м</w:t>
                  </w:r>
                  <w:r w:rsidRPr="00882870">
                    <w:rPr>
                      <w:vertAlign w:val="superscript"/>
                    </w:rPr>
                    <w:t>2</w:t>
                  </w:r>
                  <w:r w:rsidRPr="00882870">
                    <w:t>. Напуск песка слоем 5 м/год с периодической вывозкой подсушенного песка.</w:t>
                  </w:r>
                </w:p>
              </w:tc>
            </w:tr>
            <w:tr w:rsidR="00037310" w:rsidRPr="00882870">
              <w:trPr>
                <w:trHeight w:val="432"/>
              </w:trPr>
              <w:tc>
                <w:tcPr>
                  <w:tcW w:w="5000" w:type="pct"/>
                  <w:gridSpan w:val="10"/>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8. Иловая площадка.</w:t>
                  </w:r>
                </w:p>
              </w:tc>
            </w:tr>
            <w:tr w:rsidR="00037310" w:rsidRPr="00882870">
              <w:trPr>
                <w:trHeight w:val="758"/>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Харьковский «Водоканалпроект». Проект индивидуальный.</w:t>
                  </w:r>
                </w:p>
              </w:tc>
            </w:tr>
            <w:tr w:rsidR="00037310" w:rsidRPr="00882870">
              <w:trPr>
                <w:trHeight w:val="739"/>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Принято шесть карт размерами 50x30м. Общая площадь площадок 9000м</w:t>
                  </w:r>
                  <w:r w:rsidRPr="00882870">
                    <w:rPr>
                      <w:vertAlign w:val="superscript"/>
                    </w:rPr>
                    <w:t>2</w:t>
                  </w:r>
                  <w:r w:rsidRPr="00882870">
                    <w:t>.</w:t>
                  </w:r>
                </w:p>
              </w:tc>
            </w:tr>
            <w:tr w:rsidR="00037310" w:rsidRPr="00882870">
              <w:trPr>
                <w:trHeight w:val="950"/>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Годовое количество поступающего осадка 10500 м</w:t>
                  </w:r>
                  <w:r w:rsidRPr="00882870">
                    <w:rPr>
                      <w:vertAlign w:val="superscript"/>
                    </w:rPr>
                    <w:t>3</w:t>
                  </w:r>
                  <w:r w:rsidRPr="00882870">
                    <w:t>. Нагрузка осадка на площадки составляет 3,5 м</w:t>
                  </w:r>
                  <w:r w:rsidRPr="00882870">
                    <w:rPr>
                      <w:vertAlign w:val="superscript"/>
                    </w:rPr>
                    <w:t>3</w:t>
                  </w:r>
                  <w:r w:rsidRPr="00882870">
                    <w:t xml:space="preserve"> на 1м</w:t>
                  </w:r>
                  <w:r w:rsidRPr="00882870">
                    <w:rPr>
                      <w:vertAlign w:val="superscript"/>
                    </w:rPr>
                    <w:t>2</w:t>
                  </w:r>
                  <w:r w:rsidRPr="00882870">
                    <w:t>. Коэффициент намораживания 0,8. Климатический коэффициент 1,1.</w:t>
                  </w:r>
                </w:p>
              </w:tc>
            </w:tr>
            <w:tr w:rsidR="00037310" w:rsidRPr="00882870">
              <w:trPr>
                <w:trHeight w:val="432"/>
              </w:trPr>
              <w:tc>
                <w:tcPr>
                  <w:tcW w:w="5000" w:type="pct"/>
                  <w:gridSpan w:val="10"/>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9. Распределительная чаша.</w:t>
                  </w:r>
                </w:p>
              </w:tc>
            </w:tr>
            <w:tr w:rsidR="00037310" w:rsidRPr="00882870">
              <w:trPr>
                <w:trHeight w:val="749"/>
              </w:trPr>
              <w:tc>
                <w:tcPr>
                  <w:tcW w:w="36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6"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«Мосводоканалпроект».</w:t>
                  </w:r>
                </w:p>
                <w:p w:rsidR="00037310" w:rsidRPr="00882870" w:rsidRDefault="00037310" w:rsidP="00746CFC">
                  <w:pPr>
                    <w:jc w:val="center"/>
                  </w:pPr>
                  <w:r w:rsidRPr="00882870">
                    <w:t>ТП 902-2-87</w:t>
                  </w:r>
                </w:p>
              </w:tc>
            </w:tr>
            <w:tr w:rsidR="00037310" w:rsidRPr="00882870">
              <w:trPr>
                <w:trHeight w:val="749"/>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Диаметр подводящего трубопровода — 1м. Диаметр отводящих трубопроводов — 0,3м.</w:t>
                  </w:r>
                </w:p>
              </w:tc>
            </w:tr>
            <w:tr w:rsidR="00037310" w:rsidRPr="00882870">
              <w:trPr>
                <w:trHeight w:val="758"/>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Диаметр центральной трубы должен соответствовать подводящей трубе.</w:t>
                  </w:r>
                </w:p>
              </w:tc>
            </w:tr>
            <w:tr w:rsidR="00037310" w:rsidRPr="00882870">
              <w:trPr>
                <w:trHeight w:val="422"/>
              </w:trPr>
              <w:tc>
                <w:tcPr>
                  <w:tcW w:w="5000" w:type="pct"/>
                  <w:gridSpan w:val="10"/>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10. Илоуплотнитель.</w:t>
                  </w:r>
                </w:p>
              </w:tc>
            </w:tr>
            <w:tr w:rsidR="00037310" w:rsidRPr="00882870">
              <w:trPr>
                <w:trHeight w:val="758"/>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Проектная организация</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«Союзводоканалироект»</w:t>
                  </w:r>
                </w:p>
                <w:p w:rsidR="00037310" w:rsidRPr="00882870" w:rsidRDefault="00037310" w:rsidP="00746CFC">
                  <w:pPr>
                    <w:jc w:val="center"/>
                  </w:pPr>
                  <w:r w:rsidRPr="00882870">
                    <w:t>ТП 4-18-861</w:t>
                  </w:r>
                </w:p>
              </w:tc>
            </w:tr>
            <w:tr w:rsidR="00037310" w:rsidRPr="00882870">
              <w:trPr>
                <w:trHeight w:val="758"/>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Фактические размеры</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Диаметр 9м, объем отстойника 203,5 м</w:t>
                  </w:r>
                  <w:r w:rsidRPr="00882870">
                    <w:rPr>
                      <w:vertAlign w:val="superscript"/>
                    </w:rPr>
                    <w:t>3</w:t>
                  </w:r>
                </w:p>
              </w:tc>
            </w:tr>
            <w:tr w:rsidR="00037310" w:rsidRPr="00882870">
              <w:trPr>
                <w:trHeight w:val="1162"/>
              </w:trPr>
              <w:tc>
                <w:tcPr>
                  <w:tcW w:w="365" w:type="pct"/>
                  <w:gridSpan w:val="4"/>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3</w:t>
                  </w:r>
                </w:p>
              </w:tc>
              <w:tc>
                <w:tcPr>
                  <w:tcW w:w="1150" w:type="pct"/>
                  <w:gridSpan w:val="3"/>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Расчетные данные проекта</w:t>
                  </w:r>
                </w:p>
              </w:tc>
              <w:tc>
                <w:tcPr>
                  <w:tcW w:w="3485"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Продолжительность уплотнения ила 16 часов при концентрации избыточного ила 8 г/л. Влажность уплотненного ила 98%.</w:t>
                  </w:r>
                </w:p>
              </w:tc>
            </w:tr>
          </w:tbl>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right"/>
            </w:pPr>
            <w:r w:rsidRPr="00882870">
              <w:t>Таблица 3.1.2.2. Техническая характеристика установленного оборудования</w:t>
            </w:r>
          </w:p>
          <w:tbl>
            <w:tblPr>
              <w:tblW w:w="0" w:type="auto"/>
              <w:tblInd w:w="1" w:type="dxa"/>
              <w:tblCellMar>
                <w:left w:w="40" w:type="dxa"/>
                <w:right w:w="40" w:type="dxa"/>
              </w:tblCellMar>
              <w:tblLook w:val="0000"/>
            </w:tblPr>
            <w:tblGrid>
              <w:gridCol w:w="458"/>
              <w:gridCol w:w="2618"/>
              <w:gridCol w:w="547"/>
              <w:gridCol w:w="907"/>
              <w:gridCol w:w="1162"/>
              <w:gridCol w:w="1068"/>
              <w:gridCol w:w="854"/>
              <w:gridCol w:w="2333"/>
            </w:tblGrid>
            <w:tr w:rsidR="00037310" w:rsidRPr="00882870">
              <w:trPr>
                <w:trHeight w:val="442"/>
              </w:trPr>
              <w:tc>
                <w:tcPr>
                  <w:tcW w:w="0" w:type="auto"/>
                  <w:vMerge w:val="restart"/>
                  <w:tcBorders>
                    <w:top w:val="single" w:sz="2" w:space="0" w:color="000000"/>
                    <w:left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w:t>
                  </w:r>
                </w:p>
                <w:p w:rsidR="00037310" w:rsidRPr="00882870" w:rsidRDefault="00037310" w:rsidP="00746CFC">
                  <w:pPr>
                    <w:jc w:val="center"/>
                  </w:pPr>
                  <w:r w:rsidRPr="00882870">
                    <w:t>п/п</w:t>
                  </w:r>
                </w:p>
              </w:tc>
              <w:tc>
                <w:tcPr>
                  <w:tcW w:w="0" w:type="auto"/>
                  <w:vMerge w:val="restart"/>
                  <w:tcBorders>
                    <w:top w:val="single" w:sz="2" w:space="0" w:color="000000"/>
                    <w:left w:val="single" w:sz="2" w:space="0" w:color="000000"/>
                    <w:right w:val="single" w:sz="4" w:space="0" w:color="auto"/>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Наименование</w:t>
                  </w:r>
                </w:p>
                <w:p w:rsidR="00037310" w:rsidRPr="00882870" w:rsidRDefault="00037310" w:rsidP="00746CFC">
                  <w:pPr>
                    <w:jc w:val="center"/>
                  </w:pPr>
                  <w:r w:rsidRPr="00882870">
                    <w:t>оборудования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Кол</w:t>
                  </w:r>
                </w:p>
                <w:p w:rsidR="00037310" w:rsidRPr="00882870" w:rsidRDefault="00037310" w:rsidP="00746CFC">
                  <w:pPr>
                    <w:jc w:val="center"/>
                  </w:pPr>
                  <w:r w:rsidRPr="00882870">
                    <w:t>-во</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Напор,</w:t>
                  </w:r>
                </w:p>
                <w:p w:rsidR="00037310" w:rsidRPr="00882870" w:rsidRDefault="00037310" w:rsidP="00746CFC">
                  <w:pPr>
                    <w:jc w:val="center"/>
                  </w:pPr>
                  <w:r w:rsidRPr="00882870">
                    <w:t>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p>
                <w:p w:rsidR="00037310" w:rsidRPr="00882870" w:rsidRDefault="00037310" w:rsidP="00746CFC">
                  <w:pPr>
                    <w:jc w:val="center"/>
                  </w:pPr>
                  <w:r w:rsidRPr="00882870">
                    <w:t>Произ</w:t>
                  </w:r>
                  <w:r w:rsidRPr="00882870">
                    <w:softHyphen/>
                    <w:t>води-</w:t>
                  </w:r>
                </w:p>
                <w:p w:rsidR="00037310" w:rsidRPr="00882870" w:rsidRDefault="00037310" w:rsidP="00746CFC">
                  <w:pPr>
                    <w:jc w:val="center"/>
                  </w:pPr>
                  <w:r w:rsidRPr="00882870">
                    <w:t>тель-</w:t>
                  </w:r>
                </w:p>
                <w:p w:rsidR="00037310" w:rsidRPr="00882870" w:rsidRDefault="00037310" w:rsidP="00746CFC">
                  <w:pPr>
                    <w:jc w:val="center"/>
                  </w:pPr>
                  <w:r w:rsidRPr="00882870">
                    <w:t>ность,</w:t>
                  </w:r>
                </w:p>
                <w:p w:rsidR="00037310" w:rsidRPr="00882870" w:rsidRDefault="00037310" w:rsidP="00746CFC">
                  <w:pPr>
                    <w:jc w:val="center"/>
                  </w:pPr>
                  <w:r w:rsidRPr="00882870">
                    <w:t>м3/ч</w:t>
                  </w:r>
                </w:p>
              </w:tc>
              <w:tc>
                <w:tcPr>
                  <w:tcW w:w="0" w:type="auto"/>
                  <w:gridSpan w:val="2"/>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Электропривод</w:t>
                  </w:r>
                </w:p>
              </w:tc>
              <w:tc>
                <w:tcPr>
                  <w:tcW w:w="0" w:type="auto"/>
                  <w:vMerge w:val="restart"/>
                  <w:tcBorders>
                    <w:top w:val="single" w:sz="4" w:space="0" w:color="auto"/>
                    <w:left w:val="single" w:sz="4" w:space="0" w:color="auto"/>
                    <w:right w:val="single" w:sz="4" w:space="0" w:color="auto"/>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Место</w:t>
                  </w:r>
                </w:p>
                <w:p w:rsidR="00037310" w:rsidRPr="00882870" w:rsidRDefault="00037310" w:rsidP="00746CFC">
                  <w:pPr>
                    <w:jc w:val="center"/>
                  </w:pPr>
                  <w:r w:rsidRPr="00882870">
                    <w:t>установки</w:t>
                  </w:r>
                </w:p>
                <w:p w:rsidR="00037310" w:rsidRPr="00882870" w:rsidRDefault="00037310" w:rsidP="00746CFC">
                  <w:pPr>
                    <w:jc w:val="center"/>
                  </w:pPr>
                  <w:r w:rsidRPr="00882870">
                    <w:t>оборудования</w:t>
                  </w:r>
                </w:p>
              </w:tc>
            </w:tr>
            <w:tr w:rsidR="00037310" w:rsidRPr="00882870">
              <w:trPr>
                <w:trHeight w:val="1425"/>
              </w:trPr>
              <w:tc>
                <w:tcPr>
                  <w:tcW w:w="0" w:type="auto"/>
                  <w:vMerge/>
                  <w:tcBorders>
                    <w:left w:val="single" w:sz="2" w:space="0" w:color="000000"/>
                    <w:bottom w:val="nil"/>
                  </w:tcBorders>
                  <w:shd w:val="clear" w:color="auto" w:fill="FFFFFF"/>
                  <w:vAlign w:val="center"/>
                </w:tcPr>
                <w:p w:rsidR="00037310" w:rsidRPr="00882870" w:rsidRDefault="00037310" w:rsidP="00746CFC">
                  <w:pPr>
                    <w:jc w:val="center"/>
                  </w:pPr>
                </w:p>
              </w:tc>
              <w:tc>
                <w:tcPr>
                  <w:tcW w:w="0" w:type="auto"/>
                  <w:vMerge/>
                  <w:tcBorders>
                    <w:left w:val="single" w:sz="2" w:space="0" w:color="000000"/>
                    <w:bottom w:val="nil"/>
                    <w:right w:val="single" w:sz="4" w:space="0" w:color="auto"/>
                  </w:tcBorders>
                  <w:shd w:val="clear" w:color="auto" w:fill="FFFFFF"/>
                  <w:vAlign w:val="center"/>
                </w:tcPr>
                <w:p w:rsidR="00037310" w:rsidRPr="00882870" w:rsidRDefault="00037310" w:rsidP="00746CFC">
                  <w:pPr>
                    <w:jc w:val="cente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p>
              </w:tc>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p>
              </w:tc>
              <w:tc>
                <w:tcPr>
                  <w:tcW w:w="0" w:type="auto"/>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746CFC">
                  <w:pPr>
                    <w:jc w:val="center"/>
                  </w:pPr>
                  <w:r w:rsidRPr="00882870">
                    <w:t>Частота</w:t>
                  </w:r>
                </w:p>
                <w:p w:rsidR="00037310" w:rsidRPr="00882870" w:rsidRDefault="00037310" w:rsidP="00746CFC">
                  <w:pPr>
                    <w:jc w:val="center"/>
                  </w:pPr>
                  <w:r w:rsidRPr="00882870">
                    <w:t>враще-</w:t>
                  </w:r>
                </w:p>
                <w:p w:rsidR="00037310" w:rsidRPr="00882870" w:rsidRDefault="00037310" w:rsidP="00746CFC">
                  <w:pPr>
                    <w:jc w:val="center"/>
                  </w:pPr>
                  <w:r w:rsidRPr="00882870">
                    <w:t>ния,</w:t>
                  </w:r>
                </w:p>
                <w:p w:rsidR="00037310" w:rsidRPr="00882870" w:rsidRDefault="00037310" w:rsidP="00746CFC">
                  <w:pPr>
                    <w:jc w:val="center"/>
                  </w:pPr>
                  <w:r w:rsidRPr="00882870">
                    <w:t>об/мин.</w:t>
                  </w:r>
                </w:p>
              </w:tc>
              <w:tc>
                <w:tcPr>
                  <w:tcW w:w="0" w:type="auto"/>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746CFC">
                  <w:pPr>
                    <w:jc w:val="center"/>
                  </w:pPr>
                  <w:r w:rsidRPr="00882870">
                    <w:t>Мощ-</w:t>
                  </w:r>
                </w:p>
                <w:p w:rsidR="00037310" w:rsidRPr="00882870" w:rsidRDefault="00037310" w:rsidP="00746CFC">
                  <w:pPr>
                    <w:jc w:val="center"/>
                  </w:pPr>
                  <w:r w:rsidRPr="00882870">
                    <w:t>ность,</w:t>
                  </w:r>
                </w:p>
                <w:p w:rsidR="00037310" w:rsidRPr="00882870" w:rsidRDefault="00037310" w:rsidP="00746CFC">
                  <w:pPr>
                    <w:jc w:val="center"/>
                  </w:pPr>
                  <w:r w:rsidRPr="00882870">
                    <w:t>кВт</w:t>
                  </w:r>
                </w:p>
              </w:tc>
              <w:tc>
                <w:tcPr>
                  <w:tcW w:w="0" w:type="auto"/>
                  <w:vMerge/>
                  <w:tcBorders>
                    <w:left w:val="single" w:sz="4" w:space="0" w:color="auto"/>
                    <w:bottom w:val="nil"/>
                    <w:right w:val="single" w:sz="4" w:space="0" w:color="auto"/>
                  </w:tcBorders>
                  <w:shd w:val="clear" w:color="auto" w:fill="FFFFFF"/>
                  <w:vAlign w:val="center"/>
                </w:tcPr>
                <w:p w:rsidR="00037310" w:rsidRPr="00882870" w:rsidRDefault="00037310" w:rsidP="00746CFC">
                  <w:pPr>
                    <w:jc w:val="center"/>
                  </w:pPr>
                </w:p>
              </w:tc>
            </w:tr>
            <w:tr w:rsidR="00037310" w:rsidRPr="00882870">
              <w:trPr>
                <w:trHeight w:val="242"/>
              </w:trPr>
              <w:tc>
                <w:tcPr>
                  <w:tcW w:w="0" w:type="auto"/>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w:t>
                  </w:r>
                </w:p>
              </w:tc>
              <w:tc>
                <w:tcPr>
                  <w:tcW w:w="0" w:type="auto"/>
                  <w:tcBorders>
                    <w:top w:val="single" w:sz="2" w:space="0" w:color="000000"/>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2</w:t>
                  </w:r>
                </w:p>
              </w:tc>
              <w:tc>
                <w:tcPr>
                  <w:tcW w:w="0" w:type="auto"/>
                  <w:tcBorders>
                    <w:top w:val="single" w:sz="4" w:space="0" w:color="auto"/>
                    <w:left w:val="single" w:sz="2" w:space="0" w:color="000000"/>
                    <w:bottom w:val="single" w:sz="4" w:space="0" w:color="auto"/>
                  </w:tcBorders>
                  <w:shd w:val="clear" w:color="auto" w:fill="FFFFFF"/>
                  <w:vAlign w:val="center"/>
                </w:tcPr>
                <w:p w:rsidR="00037310" w:rsidRPr="00882870" w:rsidRDefault="00037310" w:rsidP="00746CFC">
                  <w:pPr>
                    <w:jc w:val="center"/>
                  </w:pPr>
                  <w:r w:rsidRPr="00882870">
                    <w:t>3</w:t>
                  </w:r>
                </w:p>
              </w:tc>
              <w:tc>
                <w:tcPr>
                  <w:tcW w:w="0" w:type="auto"/>
                  <w:tcBorders>
                    <w:top w:val="single" w:sz="4" w:space="0" w:color="auto"/>
                    <w:left w:val="single" w:sz="2" w:space="0" w:color="000000"/>
                    <w:bottom w:val="single" w:sz="4" w:space="0" w:color="auto"/>
                  </w:tcBorders>
                  <w:shd w:val="clear" w:color="auto" w:fill="FFFFFF"/>
                  <w:vAlign w:val="center"/>
                </w:tcPr>
                <w:p w:rsidR="00037310" w:rsidRPr="00882870" w:rsidRDefault="00037310" w:rsidP="00746CFC">
                  <w:pPr>
                    <w:jc w:val="center"/>
                  </w:pPr>
                  <w:r w:rsidRPr="00882870">
                    <w:t>4</w:t>
                  </w:r>
                </w:p>
              </w:tc>
              <w:tc>
                <w:tcPr>
                  <w:tcW w:w="0" w:type="auto"/>
                  <w:tcBorders>
                    <w:top w:val="single" w:sz="4" w:space="0" w:color="auto"/>
                    <w:left w:val="single" w:sz="2" w:space="0" w:color="000000"/>
                    <w:bottom w:val="single" w:sz="4" w:space="0" w:color="auto"/>
                  </w:tcBorders>
                  <w:shd w:val="clear" w:color="auto" w:fill="FFFFFF"/>
                  <w:vAlign w:val="center"/>
                </w:tcPr>
                <w:p w:rsidR="00037310" w:rsidRPr="00882870" w:rsidRDefault="00037310" w:rsidP="00746CFC">
                  <w:pPr>
                    <w:jc w:val="center"/>
                  </w:pPr>
                  <w:r w:rsidRPr="00882870">
                    <w:t>5</w:t>
                  </w:r>
                </w:p>
              </w:tc>
              <w:tc>
                <w:tcPr>
                  <w:tcW w:w="0" w:type="auto"/>
                  <w:tcBorders>
                    <w:top w:val="single" w:sz="4" w:space="0" w:color="auto"/>
                    <w:bottom w:val="single" w:sz="4" w:space="0" w:color="auto"/>
                  </w:tcBorders>
                  <w:shd w:val="clear" w:color="auto" w:fill="FFFFFF"/>
                  <w:vAlign w:val="center"/>
                </w:tcPr>
                <w:p w:rsidR="00037310" w:rsidRPr="00882870" w:rsidRDefault="00037310" w:rsidP="00746CFC">
                  <w:pPr>
                    <w:jc w:val="center"/>
                  </w:pPr>
                  <w:r w:rsidRPr="00882870">
                    <w:t>6</w:t>
                  </w:r>
                </w:p>
              </w:tc>
              <w:tc>
                <w:tcPr>
                  <w:tcW w:w="0" w:type="auto"/>
                  <w:tcBorders>
                    <w:top w:val="single" w:sz="4" w:space="0" w:color="auto"/>
                    <w:bottom w:val="single" w:sz="4" w:space="0" w:color="auto"/>
                  </w:tcBorders>
                  <w:shd w:val="clear" w:color="auto" w:fill="FFFFFF"/>
                  <w:vAlign w:val="center"/>
                </w:tcPr>
                <w:p w:rsidR="00037310" w:rsidRPr="00882870" w:rsidRDefault="00037310" w:rsidP="00746CFC">
                  <w:pPr>
                    <w:jc w:val="center"/>
                  </w:pPr>
                  <w:r w:rsidRPr="00882870">
                    <w:t>7</w:t>
                  </w:r>
                </w:p>
              </w:tc>
              <w:tc>
                <w:tcPr>
                  <w:tcW w:w="0" w:type="auto"/>
                  <w:tcBorders>
                    <w:top w:val="single" w:sz="4" w:space="0" w:color="auto"/>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r w:rsidRPr="00882870">
                    <w:t>8</w:t>
                  </w:r>
                </w:p>
              </w:tc>
            </w:tr>
            <w:tr w:rsidR="00037310" w:rsidRPr="00882870">
              <w:trPr>
                <w:trHeight w:val="1487"/>
              </w:trPr>
              <w:tc>
                <w:tcPr>
                  <w:tcW w:w="0" w:type="auto"/>
                  <w:tcBorders>
                    <w:top w:val="single" w:sz="2" w:space="0" w:color="000000"/>
                    <w:left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1</w:t>
                  </w:r>
                </w:p>
              </w:tc>
              <w:tc>
                <w:tcPr>
                  <w:tcW w:w="0" w:type="auto"/>
                  <w:tcBorders>
                    <w:top w:val="single" w:sz="2" w:space="0" w:color="000000"/>
                    <w:left w:val="single" w:sz="2" w:space="0" w:color="000000"/>
                    <w:right w:val="single" w:sz="4" w:space="0" w:color="auto"/>
                  </w:tcBorders>
                  <w:shd w:val="clear" w:color="auto" w:fill="FFFFFF"/>
                  <w:vAlign w:val="center"/>
                </w:tcPr>
                <w:p w:rsidR="00037310" w:rsidRPr="00882870" w:rsidRDefault="00037310" w:rsidP="00746CFC">
                  <w:pPr>
                    <w:jc w:val="center"/>
                  </w:pPr>
                  <w:r w:rsidRPr="00882870">
                    <w:t>Насос для</w:t>
                  </w:r>
                </w:p>
                <w:p w:rsidR="00037310" w:rsidRPr="00882870" w:rsidRDefault="00037310" w:rsidP="00746CFC">
                  <w:pPr>
                    <w:jc w:val="center"/>
                  </w:pPr>
                  <w:r w:rsidRPr="00882870">
                    <w:t>перекачивания ила</w:t>
                  </w:r>
                </w:p>
                <w:p w:rsidR="00037310" w:rsidRPr="00882870" w:rsidRDefault="00037310" w:rsidP="00746CFC">
                  <w:pPr>
                    <w:jc w:val="center"/>
                  </w:pPr>
                  <w:r w:rsidRPr="00882870">
                    <w:t>и плавающих веществ 5Ф-12,</w:t>
                  </w:r>
                </w:p>
                <w:p w:rsidR="00037310" w:rsidRPr="00882870" w:rsidRDefault="00037310" w:rsidP="00746CFC">
                  <w:pPr>
                    <w:jc w:val="center"/>
                  </w:pPr>
                  <w:r w:rsidRPr="00882870">
                    <w:t>ФТ 246/24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24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216</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1450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40</w:t>
                  </w:r>
                </w:p>
              </w:tc>
              <w:tc>
                <w:tcPr>
                  <w:tcW w:w="0" w:type="auto"/>
                  <w:tcBorders>
                    <w:top w:val="single" w:sz="2" w:space="0" w:color="000000"/>
                    <w:left w:val="single" w:sz="4" w:space="0" w:color="auto"/>
                    <w:right w:val="single" w:sz="2" w:space="0" w:color="000000"/>
                  </w:tcBorders>
                  <w:shd w:val="clear" w:color="auto" w:fill="FFFFFF"/>
                  <w:vAlign w:val="center"/>
                </w:tcPr>
                <w:p w:rsidR="00037310" w:rsidRPr="00882870" w:rsidRDefault="00037310" w:rsidP="00746CFC">
                  <w:pPr>
                    <w:jc w:val="center"/>
                  </w:pPr>
                  <w:r w:rsidRPr="00882870">
                    <w:t>Насосная</w:t>
                  </w:r>
                </w:p>
                <w:p w:rsidR="00037310" w:rsidRPr="00882870" w:rsidRDefault="00037310" w:rsidP="00746CFC">
                  <w:pPr>
                    <w:jc w:val="center"/>
                  </w:pPr>
                  <w:r w:rsidRPr="00882870">
                    <w:t>станция сырого</w:t>
                  </w:r>
                </w:p>
                <w:p w:rsidR="00037310" w:rsidRPr="00882870" w:rsidRDefault="00037310" w:rsidP="00746CFC">
                  <w:pPr>
                    <w:jc w:val="center"/>
                  </w:pPr>
                  <w:r w:rsidRPr="00882870">
                    <w:t>осадка</w:t>
                  </w:r>
                </w:p>
              </w:tc>
            </w:tr>
            <w:tr w:rsidR="00037310" w:rsidRPr="00882870">
              <w:trPr>
                <w:trHeight w:val="904"/>
              </w:trPr>
              <w:tc>
                <w:tcPr>
                  <w:tcW w:w="0" w:type="auto"/>
                  <w:tcBorders>
                    <w:top w:val="single" w:sz="2" w:space="0" w:color="000000"/>
                    <w:left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r w:rsidRPr="00882870">
                    <w:t>2</w:t>
                  </w:r>
                </w:p>
              </w:tc>
              <w:tc>
                <w:tcPr>
                  <w:tcW w:w="0" w:type="auto"/>
                  <w:tcBorders>
                    <w:top w:val="single" w:sz="2" w:space="0" w:color="000000"/>
                    <w:left w:val="single" w:sz="2" w:space="0" w:color="000000"/>
                    <w:right w:val="single" w:sz="4" w:space="0" w:color="auto"/>
                  </w:tcBorders>
                  <w:shd w:val="clear" w:color="auto" w:fill="FFFFFF"/>
                  <w:vAlign w:val="center"/>
                </w:tcPr>
                <w:p w:rsidR="00037310" w:rsidRPr="00882870" w:rsidRDefault="00037310" w:rsidP="00746CFC">
                  <w:pPr>
                    <w:jc w:val="center"/>
                  </w:pPr>
                  <w:r w:rsidRPr="00882870">
                    <w:t>Насос для</w:t>
                  </w:r>
                </w:p>
                <w:p w:rsidR="00037310" w:rsidRPr="00882870" w:rsidRDefault="00037310" w:rsidP="00746CFC">
                  <w:pPr>
                    <w:jc w:val="center"/>
                  </w:pPr>
                  <w:r w:rsidRPr="00882870">
                    <w:t>опорожнения</w:t>
                  </w:r>
                </w:p>
                <w:p w:rsidR="00037310" w:rsidRPr="00882870" w:rsidRDefault="00037310" w:rsidP="00746CFC">
                  <w:pPr>
                    <w:jc w:val="center"/>
                  </w:pPr>
                  <w:r w:rsidRPr="00882870">
                    <w:t>отстойников 5Ф-12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17,5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175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1450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22</w:t>
                  </w:r>
                </w:p>
              </w:tc>
              <w:tc>
                <w:tcPr>
                  <w:tcW w:w="0" w:type="auto"/>
                  <w:tcBorders>
                    <w:top w:val="single" w:sz="2" w:space="0" w:color="000000"/>
                    <w:left w:val="single" w:sz="4" w:space="0" w:color="auto"/>
                    <w:right w:val="single" w:sz="2" w:space="0" w:color="000000"/>
                  </w:tcBorders>
                  <w:shd w:val="clear" w:color="auto" w:fill="FFFFFF"/>
                  <w:vAlign w:val="center"/>
                </w:tcPr>
                <w:p w:rsidR="00037310" w:rsidRPr="00882870" w:rsidRDefault="00037310" w:rsidP="00746CFC">
                  <w:pPr>
                    <w:jc w:val="center"/>
                  </w:pPr>
                  <w:r w:rsidRPr="00882870">
                    <w:t>Насосная</w:t>
                  </w:r>
                </w:p>
                <w:p w:rsidR="00037310" w:rsidRPr="00882870" w:rsidRDefault="00037310" w:rsidP="00746CFC">
                  <w:pPr>
                    <w:jc w:val="center"/>
                  </w:pPr>
                  <w:r w:rsidRPr="00882870">
                    <w:t>станция сырого</w:t>
                  </w:r>
                </w:p>
                <w:p w:rsidR="00037310" w:rsidRPr="00882870" w:rsidRDefault="00037310" w:rsidP="00746CFC">
                  <w:pPr>
                    <w:jc w:val="center"/>
                  </w:pPr>
                  <w:r w:rsidRPr="00882870">
                    <w:t>осадка</w:t>
                  </w:r>
                </w:p>
              </w:tc>
            </w:tr>
            <w:tr w:rsidR="00037310" w:rsidRPr="00882870">
              <w:trPr>
                <w:trHeight w:val="940"/>
              </w:trPr>
              <w:tc>
                <w:tcPr>
                  <w:tcW w:w="0" w:type="auto"/>
                  <w:tcBorders>
                    <w:top w:val="single" w:sz="2" w:space="0" w:color="000000"/>
                    <w:left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r w:rsidRPr="00882870">
                    <w:t>3</w:t>
                  </w:r>
                </w:p>
              </w:tc>
              <w:tc>
                <w:tcPr>
                  <w:tcW w:w="0" w:type="auto"/>
                  <w:tcBorders>
                    <w:top w:val="single" w:sz="2" w:space="0" w:color="000000"/>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r w:rsidRPr="00882870">
                    <w:t>Воздуходувка</w:t>
                  </w:r>
                </w:p>
                <w:p w:rsidR="00037310" w:rsidRPr="00882870" w:rsidRDefault="00037310" w:rsidP="00746CFC">
                  <w:pPr>
                    <w:jc w:val="center"/>
                  </w:pPr>
                  <w:r w:rsidRPr="00882870">
                    <w:t>ТВ-80-1.6</w:t>
                  </w:r>
                </w:p>
              </w:tc>
              <w:tc>
                <w:tcPr>
                  <w:tcW w:w="0" w:type="auto"/>
                  <w:tcBorders>
                    <w:top w:val="single" w:sz="4" w:space="0" w:color="auto"/>
                    <w:left w:val="single" w:sz="4" w:space="0" w:color="auto"/>
                    <w:right w:val="single" w:sz="4" w:space="0" w:color="auto"/>
                  </w:tcBorders>
                  <w:shd w:val="clear" w:color="auto" w:fill="FFFFFF"/>
                  <w:vAlign w:val="center"/>
                </w:tcPr>
                <w:p w:rsidR="00037310" w:rsidRPr="00882870" w:rsidRDefault="00037310" w:rsidP="00746CFC">
                  <w:pPr>
                    <w:jc w:val="center"/>
                  </w:pPr>
                  <w:r w:rsidRPr="00882870">
                    <w:t>4</w:t>
                  </w:r>
                </w:p>
              </w:tc>
              <w:tc>
                <w:tcPr>
                  <w:tcW w:w="0" w:type="auto"/>
                  <w:tcBorders>
                    <w:top w:val="single" w:sz="4" w:space="0" w:color="auto"/>
                    <w:left w:val="single" w:sz="4" w:space="0" w:color="auto"/>
                    <w:right w:val="single" w:sz="4" w:space="0" w:color="auto"/>
                  </w:tcBorders>
                  <w:shd w:val="clear" w:color="auto" w:fill="FFFFFF"/>
                  <w:vAlign w:val="center"/>
                </w:tcPr>
                <w:p w:rsidR="00037310" w:rsidRPr="00882870" w:rsidRDefault="00037310" w:rsidP="00746CFC">
                  <w:pPr>
                    <w:jc w:val="center"/>
                  </w:pPr>
                  <w:r w:rsidRPr="00882870">
                    <w:t>1,63</w:t>
                  </w:r>
                </w:p>
              </w:tc>
              <w:tc>
                <w:tcPr>
                  <w:tcW w:w="0" w:type="auto"/>
                  <w:tcBorders>
                    <w:top w:val="single" w:sz="4" w:space="0" w:color="auto"/>
                    <w:left w:val="single" w:sz="4" w:space="0" w:color="auto"/>
                    <w:right w:val="single" w:sz="4" w:space="0" w:color="auto"/>
                  </w:tcBorders>
                  <w:shd w:val="clear" w:color="auto" w:fill="FFFFFF"/>
                  <w:vAlign w:val="center"/>
                </w:tcPr>
                <w:p w:rsidR="00037310" w:rsidRPr="00882870" w:rsidRDefault="00037310" w:rsidP="00746CFC">
                  <w:pPr>
                    <w:jc w:val="center"/>
                  </w:pPr>
                  <w:r w:rsidRPr="00882870">
                    <w:t>6000</w:t>
                  </w:r>
                </w:p>
              </w:tc>
              <w:tc>
                <w:tcPr>
                  <w:tcW w:w="0" w:type="auto"/>
                  <w:tcBorders>
                    <w:top w:val="single" w:sz="4" w:space="0" w:color="auto"/>
                    <w:left w:val="single" w:sz="4" w:space="0" w:color="auto"/>
                    <w:right w:val="single" w:sz="4" w:space="0" w:color="auto"/>
                  </w:tcBorders>
                  <w:shd w:val="clear" w:color="auto" w:fill="FFFFFF"/>
                  <w:vAlign w:val="center"/>
                </w:tcPr>
                <w:p w:rsidR="00037310" w:rsidRPr="00882870" w:rsidRDefault="00037310" w:rsidP="00746CFC">
                  <w:pPr>
                    <w:jc w:val="center"/>
                  </w:pPr>
                  <w:r w:rsidRPr="00882870">
                    <w:t>2955</w:t>
                  </w:r>
                </w:p>
              </w:tc>
              <w:tc>
                <w:tcPr>
                  <w:tcW w:w="0" w:type="auto"/>
                  <w:tcBorders>
                    <w:top w:val="single" w:sz="4" w:space="0" w:color="auto"/>
                    <w:left w:val="single" w:sz="4" w:space="0" w:color="auto"/>
                    <w:right w:val="single" w:sz="4" w:space="0" w:color="auto"/>
                  </w:tcBorders>
                  <w:shd w:val="clear" w:color="auto" w:fill="FFFFFF"/>
                  <w:vAlign w:val="center"/>
                </w:tcPr>
                <w:p w:rsidR="00037310" w:rsidRPr="00882870" w:rsidRDefault="00037310" w:rsidP="00746CFC">
                  <w:pPr>
                    <w:jc w:val="center"/>
                  </w:pPr>
                  <w:r w:rsidRPr="00882870">
                    <w:t>160</w:t>
                  </w:r>
                </w:p>
              </w:tc>
              <w:tc>
                <w:tcPr>
                  <w:tcW w:w="0" w:type="auto"/>
                  <w:tcBorders>
                    <w:top w:val="single" w:sz="2" w:space="0" w:color="000000"/>
                    <w:left w:val="single" w:sz="4" w:space="0" w:color="auto"/>
                    <w:right w:val="single" w:sz="2" w:space="0" w:color="000000"/>
                  </w:tcBorders>
                  <w:shd w:val="clear" w:color="auto" w:fill="FFFFFF"/>
                  <w:vAlign w:val="center"/>
                </w:tcPr>
                <w:p w:rsidR="00037310" w:rsidRPr="00882870" w:rsidRDefault="00037310" w:rsidP="00746CFC">
                  <w:pPr>
                    <w:jc w:val="center"/>
                  </w:pPr>
                  <w:r w:rsidRPr="00882870">
                    <w:t>Здание</w:t>
                  </w:r>
                </w:p>
                <w:p w:rsidR="00037310" w:rsidRPr="00882870" w:rsidRDefault="00037310" w:rsidP="00746CFC">
                  <w:pPr>
                    <w:jc w:val="center"/>
                  </w:pPr>
                  <w:r w:rsidRPr="00882870">
                    <w:t>воздуходувной станции</w:t>
                  </w:r>
                </w:p>
              </w:tc>
            </w:tr>
            <w:tr w:rsidR="00037310" w:rsidRPr="00882870">
              <w:trPr>
                <w:trHeight w:val="374"/>
              </w:trPr>
              <w:tc>
                <w:tcPr>
                  <w:tcW w:w="0" w:type="auto"/>
                  <w:vMerge w:val="restart"/>
                  <w:tcBorders>
                    <w:top w:val="single" w:sz="2" w:space="0" w:color="000000"/>
                    <w:left w:val="single" w:sz="2" w:space="0" w:color="000000"/>
                    <w:right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4</w:t>
                  </w:r>
                </w:p>
              </w:tc>
              <w:tc>
                <w:tcPr>
                  <w:tcW w:w="0" w:type="auto"/>
                  <w:vMerge w:val="restart"/>
                  <w:tcBorders>
                    <w:top w:val="single" w:sz="2" w:space="0" w:color="000000"/>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r w:rsidRPr="00882870">
                    <w:t>Насос для</w:t>
                  </w:r>
                </w:p>
                <w:p w:rsidR="00037310" w:rsidRPr="00882870" w:rsidRDefault="00037310" w:rsidP="00746CFC">
                  <w:pPr>
                    <w:jc w:val="center"/>
                  </w:pPr>
                  <w:r w:rsidRPr="00882870">
                    <w:t>перекачивания</w:t>
                  </w:r>
                </w:p>
                <w:p w:rsidR="00037310" w:rsidRPr="00882870" w:rsidRDefault="00037310" w:rsidP="00746CFC">
                  <w:pPr>
                    <w:jc w:val="center"/>
                  </w:pPr>
                  <w:r w:rsidRPr="00882870">
                    <w:t>активного ила 5Ф-</w:t>
                  </w:r>
                </w:p>
                <w:p w:rsidR="00037310" w:rsidRPr="00882870" w:rsidRDefault="00037310" w:rsidP="00746CFC">
                  <w:pPr>
                    <w:jc w:val="center"/>
                  </w:pPr>
                  <w:r w:rsidRPr="00882870">
                    <w:t>12, 8Ф-12</w:t>
                  </w:r>
                </w:p>
              </w:tc>
              <w:tc>
                <w:tcPr>
                  <w:tcW w:w="0" w:type="auto"/>
                  <w:tcBorders>
                    <w:top w:val="single" w:sz="4" w:space="0" w:color="auto"/>
                    <w:left w:val="single" w:sz="4" w:space="0" w:color="auto"/>
                  </w:tcBorders>
                  <w:shd w:val="clear" w:color="auto" w:fill="FFFFFF"/>
                  <w:vAlign w:val="center"/>
                </w:tcPr>
                <w:p w:rsidR="00037310" w:rsidRPr="00882870" w:rsidRDefault="00037310" w:rsidP="00746CFC">
                  <w:pPr>
                    <w:jc w:val="center"/>
                  </w:pPr>
                </w:p>
              </w:tc>
              <w:tc>
                <w:tcPr>
                  <w:tcW w:w="0" w:type="auto"/>
                  <w:tcBorders>
                    <w:top w:val="single" w:sz="4" w:space="0" w:color="auto"/>
                    <w:left w:val="single" w:sz="2" w:space="0" w:color="000000"/>
                  </w:tcBorders>
                  <w:shd w:val="clear" w:color="auto" w:fill="FFFFFF"/>
                  <w:vAlign w:val="center"/>
                </w:tcPr>
                <w:p w:rsidR="00037310" w:rsidRPr="00882870" w:rsidRDefault="00037310" w:rsidP="00746CFC">
                  <w:pPr>
                    <w:jc w:val="center"/>
                  </w:pPr>
                </w:p>
              </w:tc>
              <w:tc>
                <w:tcPr>
                  <w:tcW w:w="0" w:type="auto"/>
                  <w:tcBorders>
                    <w:top w:val="single" w:sz="4" w:space="0" w:color="auto"/>
                    <w:left w:val="single" w:sz="2" w:space="0" w:color="000000"/>
                  </w:tcBorders>
                  <w:shd w:val="clear" w:color="auto" w:fill="FFFFFF"/>
                  <w:vAlign w:val="center"/>
                </w:tcPr>
                <w:p w:rsidR="00037310" w:rsidRPr="00882870" w:rsidRDefault="00037310" w:rsidP="00746CFC">
                  <w:pPr>
                    <w:jc w:val="center"/>
                  </w:pPr>
                </w:p>
              </w:tc>
              <w:tc>
                <w:tcPr>
                  <w:tcW w:w="0" w:type="auto"/>
                  <w:tcBorders>
                    <w:top w:val="single" w:sz="4" w:space="0" w:color="auto"/>
                    <w:left w:val="single" w:sz="2" w:space="0" w:color="000000"/>
                  </w:tcBorders>
                  <w:shd w:val="clear" w:color="auto" w:fill="FFFFFF"/>
                  <w:vAlign w:val="center"/>
                </w:tcPr>
                <w:p w:rsidR="00037310" w:rsidRPr="00882870" w:rsidRDefault="00037310" w:rsidP="00746CFC">
                  <w:pPr>
                    <w:jc w:val="center"/>
                  </w:pPr>
                </w:p>
              </w:tc>
              <w:tc>
                <w:tcPr>
                  <w:tcW w:w="0" w:type="auto"/>
                  <w:tcBorders>
                    <w:top w:val="single" w:sz="4" w:space="0" w:color="auto"/>
                    <w:left w:val="single" w:sz="2" w:space="0" w:color="000000"/>
                  </w:tcBorders>
                  <w:shd w:val="clear" w:color="auto" w:fill="FFFFFF"/>
                  <w:vAlign w:val="center"/>
                </w:tcPr>
                <w:p w:rsidR="00037310" w:rsidRPr="00882870" w:rsidRDefault="00037310" w:rsidP="00746CFC">
                  <w:pPr>
                    <w:jc w:val="center"/>
                  </w:pPr>
                </w:p>
              </w:tc>
              <w:tc>
                <w:tcPr>
                  <w:tcW w:w="0" w:type="auto"/>
                  <w:vMerge w:val="restart"/>
                  <w:tcBorders>
                    <w:top w:val="single" w:sz="2" w:space="0" w:color="000000"/>
                    <w:left w:val="single" w:sz="2" w:space="0" w:color="000000"/>
                    <w:right w:val="single" w:sz="2" w:space="0" w:color="000000"/>
                  </w:tcBorders>
                  <w:shd w:val="clear" w:color="auto" w:fill="FFFFFF"/>
                  <w:vAlign w:val="center"/>
                </w:tcPr>
                <w:p w:rsidR="00037310" w:rsidRPr="00882870" w:rsidRDefault="00037310" w:rsidP="00746CFC">
                  <w:pPr>
                    <w:jc w:val="center"/>
                  </w:pPr>
                  <w:r w:rsidRPr="00882870">
                    <w:t>Здание</w:t>
                  </w:r>
                </w:p>
                <w:p w:rsidR="00037310" w:rsidRPr="00882870" w:rsidRDefault="00037310" w:rsidP="00746CFC">
                  <w:pPr>
                    <w:jc w:val="center"/>
                  </w:pPr>
                  <w:r w:rsidRPr="00882870">
                    <w:t>воздуходувной</w:t>
                  </w:r>
                </w:p>
                <w:p w:rsidR="00037310" w:rsidRPr="00882870" w:rsidRDefault="00037310" w:rsidP="00746CFC">
                  <w:pPr>
                    <w:jc w:val="center"/>
                  </w:pPr>
                  <w:r w:rsidRPr="00882870">
                    <w:t>станции</w:t>
                  </w:r>
                </w:p>
              </w:tc>
            </w:tr>
            <w:tr w:rsidR="00037310" w:rsidRPr="00882870">
              <w:trPr>
                <w:trHeight w:val="269"/>
              </w:trPr>
              <w:tc>
                <w:tcPr>
                  <w:tcW w:w="0" w:type="auto"/>
                  <w:vMerge/>
                  <w:tcBorders>
                    <w:left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vMerge/>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tcBorders>
                  <w:shd w:val="clear" w:color="auto" w:fill="FFFFFF"/>
                  <w:vAlign w:val="center"/>
                </w:tcPr>
                <w:p w:rsidR="00037310" w:rsidRPr="00882870" w:rsidRDefault="00037310" w:rsidP="00746CFC">
                  <w:pPr>
                    <w:jc w:val="center"/>
                  </w:pPr>
                </w:p>
              </w:tc>
              <w:tc>
                <w:tcPr>
                  <w:tcW w:w="0" w:type="auto"/>
                  <w:tcBorders>
                    <w:left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tcBorders>
                  <w:shd w:val="clear" w:color="auto" w:fill="FFFFFF"/>
                  <w:vAlign w:val="center"/>
                </w:tcPr>
                <w:p w:rsidR="00037310" w:rsidRPr="00882870" w:rsidRDefault="00037310" w:rsidP="00746CFC">
                  <w:pPr>
                    <w:jc w:val="center"/>
                  </w:pPr>
                </w:p>
              </w:tc>
              <w:tc>
                <w:tcPr>
                  <w:tcW w:w="0" w:type="auto"/>
                  <w:vMerge/>
                  <w:tcBorders>
                    <w:left w:val="single" w:sz="2" w:space="0" w:color="000000"/>
                    <w:right w:val="single" w:sz="2" w:space="0" w:color="000000"/>
                  </w:tcBorders>
                  <w:shd w:val="clear" w:color="auto" w:fill="FFFFFF"/>
                  <w:vAlign w:val="center"/>
                </w:tcPr>
                <w:p w:rsidR="00037310" w:rsidRPr="00882870" w:rsidRDefault="00037310" w:rsidP="00746CFC">
                  <w:pPr>
                    <w:jc w:val="center"/>
                  </w:pPr>
                </w:p>
              </w:tc>
            </w:tr>
            <w:tr w:rsidR="00037310" w:rsidRPr="00882870">
              <w:trPr>
                <w:trHeight w:val="250"/>
              </w:trPr>
              <w:tc>
                <w:tcPr>
                  <w:tcW w:w="0" w:type="auto"/>
                  <w:vMerge/>
                  <w:tcBorders>
                    <w:left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vMerge/>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tcBorders>
                  <w:shd w:val="clear" w:color="auto" w:fill="FFFFFF"/>
                  <w:vAlign w:val="center"/>
                </w:tcPr>
                <w:p w:rsidR="00037310" w:rsidRPr="00882870" w:rsidRDefault="00037310" w:rsidP="00746CFC">
                  <w:pPr>
                    <w:jc w:val="center"/>
                  </w:pPr>
                  <w:r w:rsidRPr="00882870">
                    <w:t>1</w:t>
                  </w:r>
                </w:p>
              </w:tc>
              <w:tc>
                <w:tcPr>
                  <w:tcW w:w="0" w:type="auto"/>
                  <w:tcBorders>
                    <w:left w:val="single" w:sz="2" w:space="0" w:color="000000"/>
                  </w:tcBorders>
                  <w:shd w:val="clear" w:color="auto" w:fill="FFFFFF"/>
                  <w:vAlign w:val="center"/>
                </w:tcPr>
                <w:p w:rsidR="00037310" w:rsidRPr="00882870" w:rsidRDefault="00037310" w:rsidP="00746CFC">
                  <w:pPr>
                    <w:jc w:val="center"/>
                  </w:pPr>
                  <w:r w:rsidRPr="00882870">
                    <w:t>7,5</w:t>
                  </w:r>
                </w:p>
              </w:tc>
              <w:tc>
                <w:tcPr>
                  <w:tcW w:w="0" w:type="auto"/>
                  <w:tcBorders>
                    <w:left w:val="single" w:sz="2" w:space="0" w:color="000000"/>
                  </w:tcBorders>
                  <w:shd w:val="clear" w:color="auto" w:fill="FFFFFF"/>
                  <w:vAlign w:val="center"/>
                </w:tcPr>
                <w:p w:rsidR="00037310" w:rsidRPr="00882870" w:rsidRDefault="00037310" w:rsidP="00746CFC">
                  <w:pPr>
                    <w:jc w:val="center"/>
                  </w:pPr>
                  <w:r w:rsidRPr="00882870">
                    <w:t>368</w:t>
                  </w:r>
                </w:p>
              </w:tc>
              <w:tc>
                <w:tcPr>
                  <w:tcW w:w="0" w:type="auto"/>
                  <w:tcBorders>
                    <w:left w:val="single" w:sz="2" w:space="0" w:color="000000"/>
                  </w:tcBorders>
                  <w:shd w:val="clear" w:color="auto" w:fill="FFFFFF"/>
                  <w:vAlign w:val="center"/>
                </w:tcPr>
                <w:p w:rsidR="00037310" w:rsidRPr="00882870" w:rsidRDefault="00037310" w:rsidP="00746CFC">
                  <w:pPr>
                    <w:jc w:val="center"/>
                  </w:pPr>
                  <w:r w:rsidRPr="00882870">
                    <w:t>975</w:t>
                  </w:r>
                </w:p>
              </w:tc>
              <w:tc>
                <w:tcPr>
                  <w:tcW w:w="0" w:type="auto"/>
                  <w:tcBorders>
                    <w:left w:val="single" w:sz="2" w:space="0" w:color="000000"/>
                    <w:bottom w:val="single" w:sz="4" w:space="0" w:color="auto"/>
                    <w:right w:val="single" w:sz="2" w:space="0" w:color="000000"/>
                  </w:tcBorders>
                  <w:shd w:val="clear" w:color="auto" w:fill="FFFFFF"/>
                  <w:vAlign w:val="center"/>
                </w:tcPr>
                <w:p w:rsidR="00037310" w:rsidRPr="00882870" w:rsidRDefault="00037310" w:rsidP="00746CFC">
                  <w:pPr>
                    <w:jc w:val="center"/>
                  </w:pPr>
                  <w:r w:rsidRPr="00882870">
                    <w:t>55</w:t>
                  </w:r>
                </w:p>
              </w:tc>
              <w:tc>
                <w:tcPr>
                  <w:tcW w:w="0" w:type="auto"/>
                  <w:vMerge/>
                  <w:tcBorders>
                    <w:left w:val="single" w:sz="2" w:space="0" w:color="000000"/>
                    <w:right w:val="single" w:sz="2" w:space="0" w:color="000000"/>
                  </w:tcBorders>
                  <w:shd w:val="clear" w:color="auto" w:fill="FFFFFF"/>
                  <w:vAlign w:val="center"/>
                </w:tcPr>
                <w:p w:rsidR="00037310" w:rsidRPr="00882870" w:rsidRDefault="00037310" w:rsidP="00746CFC">
                  <w:pPr>
                    <w:jc w:val="center"/>
                  </w:pPr>
                </w:p>
              </w:tc>
            </w:tr>
            <w:tr w:rsidR="00037310" w:rsidRPr="00882870">
              <w:trPr>
                <w:trHeight w:val="326"/>
              </w:trPr>
              <w:tc>
                <w:tcPr>
                  <w:tcW w:w="0" w:type="auto"/>
                  <w:vMerge/>
                  <w:tcBorders>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vMerge/>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bottom w:val="single" w:sz="2" w:space="0" w:color="000000"/>
                  </w:tcBorders>
                  <w:shd w:val="clear" w:color="auto" w:fill="FFFFFF"/>
                  <w:vAlign w:val="center"/>
                </w:tcPr>
                <w:p w:rsidR="00037310" w:rsidRPr="00882870" w:rsidRDefault="00037310" w:rsidP="00746CFC">
                  <w:pPr>
                    <w:jc w:val="center"/>
                  </w:pPr>
                  <w:r w:rsidRPr="00882870">
                    <w:t>2</w:t>
                  </w:r>
                </w:p>
              </w:tc>
              <w:tc>
                <w:tcPr>
                  <w:tcW w:w="0" w:type="auto"/>
                  <w:tcBorders>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17,5</w:t>
                  </w:r>
                </w:p>
              </w:tc>
              <w:tc>
                <w:tcPr>
                  <w:tcW w:w="0" w:type="auto"/>
                  <w:tcBorders>
                    <w:left w:val="single" w:sz="2" w:space="0" w:color="000000"/>
                    <w:bottom w:val="single" w:sz="2" w:space="0" w:color="000000"/>
                  </w:tcBorders>
                  <w:shd w:val="clear" w:color="auto" w:fill="FFFFFF"/>
                  <w:vAlign w:val="center"/>
                </w:tcPr>
                <w:p w:rsidR="00037310" w:rsidRPr="00882870" w:rsidRDefault="00037310" w:rsidP="00746CFC">
                  <w:pPr>
                    <w:jc w:val="center"/>
                  </w:pPr>
                  <w:r w:rsidRPr="00882870">
                    <w:t>175</w:t>
                  </w:r>
                </w:p>
              </w:tc>
              <w:tc>
                <w:tcPr>
                  <w:tcW w:w="0" w:type="auto"/>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r w:rsidRPr="00882870">
                    <w:t>1500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746CFC">
                  <w:pPr>
                    <w:jc w:val="center"/>
                  </w:pPr>
                  <w:r w:rsidRPr="00882870">
                    <w:t>40</w:t>
                  </w:r>
                </w:p>
              </w:tc>
              <w:tc>
                <w:tcPr>
                  <w:tcW w:w="0" w:type="auto"/>
                  <w:vMerge/>
                  <w:tcBorders>
                    <w:left w:val="single" w:sz="4" w:space="0" w:color="auto"/>
                    <w:bottom w:val="single" w:sz="2" w:space="0" w:color="000000"/>
                    <w:right w:val="single" w:sz="2" w:space="0" w:color="000000"/>
                  </w:tcBorders>
                  <w:shd w:val="clear" w:color="auto" w:fill="FFFFFF"/>
                  <w:vAlign w:val="center"/>
                </w:tcPr>
                <w:p w:rsidR="00037310" w:rsidRPr="00882870" w:rsidRDefault="00037310" w:rsidP="00746CFC">
                  <w:pPr>
                    <w:jc w:val="center"/>
                  </w:pPr>
                </w:p>
              </w:tc>
            </w:tr>
            <w:tr w:rsidR="00037310" w:rsidRPr="00882870">
              <w:trPr>
                <w:trHeight w:val="347"/>
              </w:trPr>
              <w:tc>
                <w:tcPr>
                  <w:tcW w:w="0" w:type="auto"/>
                  <w:vMerge w:val="restart"/>
                  <w:tcBorders>
                    <w:top w:val="single" w:sz="2" w:space="0" w:color="000000"/>
                    <w:left w:val="single" w:sz="2" w:space="0" w:color="000000"/>
                    <w:right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p>
                <w:p w:rsidR="00037310" w:rsidRPr="00882870" w:rsidRDefault="00037310" w:rsidP="00746CFC">
                  <w:pPr>
                    <w:jc w:val="center"/>
                  </w:pPr>
                  <w:r w:rsidRPr="00882870">
                    <w:t>5</w:t>
                  </w:r>
                </w:p>
              </w:tc>
              <w:tc>
                <w:tcPr>
                  <w:tcW w:w="0" w:type="auto"/>
                  <w:vMerge w:val="restart"/>
                  <w:tcBorders>
                    <w:top w:val="single" w:sz="2" w:space="0" w:color="000000"/>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r w:rsidRPr="00882870">
                    <w:t>Насос для</w:t>
                  </w:r>
                </w:p>
                <w:p w:rsidR="00037310" w:rsidRPr="00882870" w:rsidRDefault="00037310" w:rsidP="00746CFC">
                  <w:pPr>
                    <w:jc w:val="center"/>
                  </w:pPr>
                  <w:r w:rsidRPr="00882870">
                    <w:t>перекачивания</w:t>
                  </w:r>
                </w:p>
                <w:p w:rsidR="00037310" w:rsidRPr="00882870" w:rsidRDefault="00037310" w:rsidP="00746CFC">
                  <w:pPr>
                    <w:jc w:val="center"/>
                  </w:pPr>
                  <w:r w:rsidRPr="00882870">
                    <w:t>бытовых стоков</w:t>
                  </w:r>
                </w:p>
                <w:p w:rsidR="00037310" w:rsidRPr="00882870" w:rsidRDefault="00037310" w:rsidP="00746CFC">
                  <w:pPr>
                    <w:jc w:val="center"/>
                  </w:pPr>
                  <w:r w:rsidRPr="00882870">
                    <w:t>5Ф-12</w:t>
                  </w:r>
                </w:p>
              </w:tc>
              <w:tc>
                <w:tcPr>
                  <w:tcW w:w="0" w:type="auto"/>
                  <w:tcBorders>
                    <w:top w:val="single" w:sz="2" w:space="0" w:color="000000"/>
                    <w:left w:val="single" w:sz="4" w:space="0" w:color="auto"/>
                  </w:tcBorders>
                  <w:shd w:val="clear" w:color="auto" w:fill="FFFFFF"/>
                  <w:vAlign w:val="center"/>
                </w:tcPr>
                <w:p w:rsidR="00037310" w:rsidRPr="00882870" w:rsidRDefault="00037310" w:rsidP="00746CFC">
                  <w:pPr>
                    <w:jc w:val="center"/>
                  </w:pPr>
                </w:p>
              </w:tc>
              <w:tc>
                <w:tcPr>
                  <w:tcW w:w="0" w:type="auto"/>
                  <w:tcBorders>
                    <w:top w:val="single" w:sz="2" w:space="0" w:color="000000"/>
                    <w:left w:val="single" w:sz="2" w:space="0" w:color="000000"/>
                  </w:tcBorders>
                  <w:shd w:val="clear" w:color="auto" w:fill="FFFFFF"/>
                  <w:vAlign w:val="center"/>
                </w:tcPr>
                <w:p w:rsidR="00037310" w:rsidRPr="00882870" w:rsidRDefault="00037310" w:rsidP="00746CFC">
                  <w:pPr>
                    <w:jc w:val="center"/>
                  </w:pPr>
                </w:p>
              </w:tc>
              <w:tc>
                <w:tcPr>
                  <w:tcW w:w="0" w:type="auto"/>
                  <w:tcBorders>
                    <w:top w:val="single" w:sz="2" w:space="0" w:color="000000"/>
                    <w:left w:val="single" w:sz="2" w:space="0" w:color="000000"/>
                  </w:tcBorders>
                  <w:shd w:val="clear" w:color="auto" w:fill="FFFFFF"/>
                  <w:vAlign w:val="center"/>
                </w:tcPr>
                <w:p w:rsidR="00037310" w:rsidRPr="00882870" w:rsidRDefault="00037310" w:rsidP="00746CFC">
                  <w:pPr>
                    <w:jc w:val="center"/>
                  </w:pPr>
                </w:p>
              </w:tc>
              <w:tc>
                <w:tcPr>
                  <w:tcW w:w="0" w:type="auto"/>
                  <w:tcBorders>
                    <w:top w:val="single" w:sz="2" w:space="0" w:color="000000"/>
                    <w:left w:val="single" w:sz="2" w:space="0" w:color="000000"/>
                  </w:tcBorders>
                  <w:shd w:val="clear" w:color="auto" w:fill="FFFFFF"/>
                  <w:vAlign w:val="center"/>
                </w:tcPr>
                <w:p w:rsidR="00037310" w:rsidRPr="00882870" w:rsidRDefault="00037310" w:rsidP="00746CFC">
                  <w:pPr>
                    <w:jc w:val="center"/>
                  </w:pPr>
                </w:p>
              </w:tc>
              <w:tc>
                <w:tcPr>
                  <w:tcW w:w="0" w:type="auto"/>
                  <w:tcBorders>
                    <w:top w:val="single" w:sz="4" w:space="0" w:color="auto"/>
                    <w:left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vMerge w:val="restart"/>
                  <w:tcBorders>
                    <w:top w:val="single" w:sz="2" w:space="0" w:color="000000"/>
                    <w:left w:val="single" w:sz="4" w:space="0" w:color="auto"/>
                    <w:bottom w:val="single" w:sz="2" w:space="0" w:color="000000"/>
                    <w:right w:val="single" w:sz="2" w:space="0" w:color="000000"/>
                  </w:tcBorders>
                  <w:shd w:val="clear" w:color="auto" w:fill="FFFFFF"/>
                  <w:vAlign w:val="center"/>
                </w:tcPr>
                <w:p w:rsidR="00037310" w:rsidRPr="00882870" w:rsidRDefault="00037310" w:rsidP="00746CFC">
                  <w:pPr>
                    <w:jc w:val="center"/>
                  </w:pPr>
                </w:p>
                <w:p w:rsidR="00037310" w:rsidRPr="00882870" w:rsidRDefault="00037310" w:rsidP="00746CFC">
                  <w:pPr>
                    <w:jc w:val="center"/>
                  </w:pPr>
                  <w:r w:rsidRPr="00882870">
                    <w:t>Здание</w:t>
                  </w:r>
                </w:p>
                <w:p w:rsidR="00037310" w:rsidRPr="00882870" w:rsidRDefault="00037310" w:rsidP="00746CFC">
                  <w:pPr>
                    <w:jc w:val="center"/>
                  </w:pPr>
                  <w:r w:rsidRPr="00882870">
                    <w:t>воздуходувной</w:t>
                  </w:r>
                </w:p>
                <w:p w:rsidR="00037310" w:rsidRPr="00882870" w:rsidRDefault="00037310" w:rsidP="00746CFC">
                  <w:pPr>
                    <w:jc w:val="center"/>
                  </w:pPr>
                  <w:r w:rsidRPr="00882870">
                    <w:t>станции</w:t>
                  </w:r>
                </w:p>
              </w:tc>
            </w:tr>
            <w:tr w:rsidR="00037310" w:rsidRPr="00882870">
              <w:trPr>
                <w:trHeight w:val="269"/>
              </w:trPr>
              <w:tc>
                <w:tcPr>
                  <w:tcW w:w="0" w:type="auto"/>
                  <w:vMerge/>
                  <w:tcBorders>
                    <w:left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vMerge/>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tcBorders>
                  <w:shd w:val="clear" w:color="auto" w:fill="FFFFFF"/>
                  <w:vAlign w:val="center"/>
                </w:tcPr>
                <w:p w:rsidR="00037310" w:rsidRPr="00882870" w:rsidRDefault="00037310" w:rsidP="00746CFC">
                  <w:pPr>
                    <w:jc w:val="center"/>
                  </w:pPr>
                </w:p>
              </w:tc>
              <w:tc>
                <w:tcPr>
                  <w:tcW w:w="0" w:type="auto"/>
                  <w:tcBorders>
                    <w:left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right w:val="single" w:sz="4" w:space="0" w:color="auto"/>
                  </w:tcBorders>
                  <w:shd w:val="clear" w:color="auto" w:fill="FFFFFF"/>
                  <w:vAlign w:val="center"/>
                </w:tcPr>
                <w:p w:rsidR="00037310" w:rsidRPr="00882870" w:rsidRDefault="00037310" w:rsidP="00746CFC">
                  <w:pPr>
                    <w:jc w:val="center"/>
                  </w:pPr>
                </w:p>
              </w:tc>
              <w:tc>
                <w:tcPr>
                  <w:tcW w:w="0" w:type="auto"/>
                  <w:vMerge/>
                  <w:tcBorders>
                    <w:left w:val="single" w:sz="4" w:space="0" w:color="auto"/>
                    <w:bottom w:val="single" w:sz="2" w:space="0" w:color="000000"/>
                    <w:right w:val="single" w:sz="2" w:space="0" w:color="000000"/>
                  </w:tcBorders>
                  <w:shd w:val="clear" w:color="auto" w:fill="FFFFFF"/>
                  <w:vAlign w:val="center"/>
                </w:tcPr>
                <w:p w:rsidR="00037310" w:rsidRPr="00882870" w:rsidRDefault="00037310" w:rsidP="00746CFC">
                  <w:pPr>
                    <w:jc w:val="center"/>
                  </w:pPr>
                </w:p>
              </w:tc>
            </w:tr>
            <w:tr w:rsidR="00037310" w:rsidRPr="00882870">
              <w:trPr>
                <w:trHeight w:val="250"/>
              </w:trPr>
              <w:tc>
                <w:tcPr>
                  <w:tcW w:w="0" w:type="auto"/>
                  <w:vMerge/>
                  <w:tcBorders>
                    <w:left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vMerge/>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tcBorders>
                  <w:shd w:val="clear" w:color="auto" w:fill="FFFFFF"/>
                  <w:vAlign w:val="center"/>
                </w:tcPr>
                <w:p w:rsidR="00037310" w:rsidRPr="00882870" w:rsidRDefault="00037310" w:rsidP="00746CFC">
                  <w:pPr>
                    <w:jc w:val="center"/>
                  </w:pPr>
                  <w:r w:rsidRPr="00882870">
                    <w:t>2</w:t>
                  </w:r>
                </w:p>
              </w:tc>
              <w:tc>
                <w:tcPr>
                  <w:tcW w:w="0" w:type="auto"/>
                  <w:tcBorders>
                    <w:left w:val="single" w:sz="2" w:space="0" w:color="000000"/>
                  </w:tcBorders>
                  <w:shd w:val="clear" w:color="auto" w:fill="FFFFFF"/>
                  <w:vAlign w:val="center"/>
                </w:tcPr>
                <w:p w:rsidR="00037310" w:rsidRPr="00882870" w:rsidRDefault="00037310" w:rsidP="00746CFC">
                  <w:pPr>
                    <w:jc w:val="center"/>
                  </w:pPr>
                  <w:r w:rsidRPr="00882870">
                    <w:t>17,5</w:t>
                  </w:r>
                </w:p>
              </w:tc>
              <w:tc>
                <w:tcPr>
                  <w:tcW w:w="0" w:type="auto"/>
                  <w:tcBorders>
                    <w:left w:val="single" w:sz="2" w:space="0" w:color="000000"/>
                    <w:right w:val="single" w:sz="2" w:space="0" w:color="000000"/>
                  </w:tcBorders>
                  <w:shd w:val="clear" w:color="auto" w:fill="FFFFFF"/>
                  <w:vAlign w:val="center"/>
                </w:tcPr>
                <w:p w:rsidR="00037310" w:rsidRPr="00882870" w:rsidRDefault="00037310" w:rsidP="00746CFC">
                  <w:pPr>
                    <w:jc w:val="center"/>
                  </w:pPr>
                  <w:r w:rsidRPr="00882870">
                    <w:t>175</w:t>
                  </w:r>
                </w:p>
              </w:tc>
              <w:tc>
                <w:tcPr>
                  <w:tcW w:w="0" w:type="auto"/>
                  <w:tcBorders>
                    <w:left w:val="single" w:sz="2" w:space="0" w:color="000000"/>
                    <w:right w:val="single" w:sz="4" w:space="0" w:color="auto"/>
                  </w:tcBorders>
                  <w:shd w:val="clear" w:color="auto" w:fill="FFFFFF"/>
                  <w:vAlign w:val="center"/>
                </w:tcPr>
                <w:p w:rsidR="00037310" w:rsidRPr="00882870" w:rsidRDefault="00037310" w:rsidP="00746CFC">
                  <w:pPr>
                    <w:jc w:val="center"/>
                  </w:pPr>
                  <w:r w:rsidRPr="00882870">
                    <w:t>1450</w:t>
                  </w:r>
                </w:p>
              </w:tc>
              <w:tc>
                <w:tcPr>
                  <w:tcW w:w="0" w:type="auto"/>
                  <w:tcBorders>
                    <w:left w:val="single" w:sz="4" w:space="0" w:color="auto"/>
                    <w:right w:val="single" w:sz="4" w:space="0" w:color="auto"/>
                  </w:tcBorders>
                  <w:shd w:val="clear" w:color="auto" w:fill="FFFFFF"/>
                  <w:vAlign w:val="center"/>
                </w:tcPr>
                <w:p w:rsidR="00037310" w:rsidRPr="00882870" w:rsidRDefault="00037310" w:rsidP="00746CFC">
                  <w:pPr>
                    <w:jc w:val="center"/>
                  </w:pPr>
                  <w:r w:rsidRPr="00882870">
                    <w:t>22</w:t>
                  </w:r>
                </w:p>
              </w:tc>
              <w:tc>
                <w:tcPr>
                  <w:tcW w:w="0" w:type="auto"/>
                  <w:vMerge/>
                  <w:tcBorders>
                    <w:left w:val="single" w:sz="4" w:space="0" w:color="auto"/>
                    <w:bottom w:val="single" w:sz="2" w:space="0" w:color="000000"/>
                    <w:right w:val="single" w:sz="2" w:space="0" w:color="000000"/>
                  </w:tcBorders>
                  <w:shd w:val="clear" w:color="auto" w:fill="FFFFFF"/>
                  <w:vAlign w:val="center"/>
                </w:tcPr>
                <w:p w:rsidR="00037310" w:rsidRPr="00882870" w:rsidRDefault="00037310" w:rsidP="00746CFC">
                  <w:pPr>
                    <w:jc w:val="center"/>
                  </w:pPr>
                </w:p>
              </w:tc>
            </w:tr>
            <w:tr w:rsidR="00037310" w:rsidRPr="00882870">
              <w:trPr>
                <w:trHeight w:val="355"/>
              </w:trPr>
              <w:tc>
                <w:tcPr>
                  <w:tcW w:w="0" w:type="auto"/>
                  <w:vMerge/>
                  <w:tcBorders>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vMerge/>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bottom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bottom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bottom w:val="single" w:sz="2" w:space="0" w:color="000000"/>
                    <w:right w:val="single" w:sz="2" w:space="0" w:color="000000"/>
                  </w:tcBorders>
                  <w:shd w:val="clear" w:color="auto" w:fill="FFFFFF"/>
                  <w:vAlign w:val="center"/>
                </w:tcPr>
                <w:p w:rsidR="00037310" w:rsidRPr="00882870" w:rsidRDefault="00037310" w:rsidP="00746CFC">
                  <w:pPr>
                    <w:jc w:val="center"/>
                  </w:pPr>
                </w:p>
              </w:tc>
              <w:tc>
                <w:tcPr>
                  <w:tcW w:w="0" w:type="auto"/>
                  <w:tcBorders>
                    <w:left w:val="single" w:sz="2" w:space="0" w:color="000000"/>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tcBorders>
                    <w:left w:val="single" w:sz="4" w:space="0" w:color="auto"/>
                    <w:bottom w:val="single" w:sz="2" w:space="0" w:color="000000"/>
                    <w:right w:val="single" w:sz="4" w:space="0" w:color="auto"/>
                  </w:tcBorders>
                  <w:shd w:val="clear" w:color="auto" w:fill="FFFFFF"/>
                  <w:vAlign w:val="center"/>
                </w:tcPr>
                <w:p w:rsidR="00037310" w:rsidRPr="00882870" w:rsidRDefault="00037310" w:rsidP="00746CFC">
                  <w:pPr>
                    <w:jc w:val="center"/>
                  </w:pPr>
                </w:p>
              </w:tc>
              <w:tc>
                <w:tcPr>
                  <w:tcW w:w="0" w:type="auto"/>
                  <w:vMerge/>
                  <w:tcBorders>
                    <w:left w:val="single" w:sz="4" w:space="0" w:color="auto"/>
                    <w:bottom w:val="single" w:sz="2" w:space="0" w:color="000000"/>
                    <w:right w:val="single" w:sz="2" w:space="0" w:color="000000"/>
                  </w:tcBorders>
                  <w:shd w:val="clear" w:color="auto" w:fill="FFFFFF"/>
                  <w:vAlign w:val="center"/>
                </w:tcPr>
                <w:p w:rsidR="00037310" w:rsidRPr="00882870" w:rsidRDefault="00037310" w:rsidP="00746CFC">
                  <w:pPr>
                    <w:jc w:val="center"/>
                  </w:pPr>
                </w:p>
              </w:tc>
            </w:tr>
          </w:tbl>
          <w:p w:rsidR="00037310" w:rsidRPr="00882870" w:rsidRDefault="00037310" w:rsidP="00746CFC">
            <w:pPr>
              <w:ind w:right="-108" w:firstLine="567"/>
            </w:pPr>
            <w:r w:rsidRPr="00882870">
              <w:t>Эффективность очистки в среднем 92-95%</w:t>
            </w:r>
          </w:p>
          <w:p w:rsidR="00037310" w:rsidRPr="00882870" w:rsidRDefault="00037310" w:rsidP="00746CFC">
            <w:pPr>
              <w:ind w:right="-108" w:firstLine="567"/>
            </w:pPr>
            <w:r w:rsidRPr="00882870">
              <w:t>Процент износа очистных сооружений ОО «КПТ» - 47%.</w:t>
            </w:r>
          </w:p>
        </w:tc>
      </w:tr>
    </w:tbl>
    <w:p w:rsidR="00037310" w:rsidRDefault="00037310">
      <w:r>
        <w:br w:type="page"/>
      </w:r>
    </w:p>
    <w:tbl>
      <w:tblPr>
        <w:tblW w:w="10171" w:type="dxa"/>
        <w:tblInd w:w="2" w:type="dxa"/>
        <w:tblLook w:val="00A0"/>
      </w:tblPr>
      <w:tblGrid>
        <w:gridCol w:w="10178"/>
      </w:tblGrid>
      <w:tr w:rsidR="00037310" w:rsidRPr="00882870">
        <w:tc>
          <w:tcPr>
            <w:tcW w:w="10171" w:type="dxa"/>
          </w:tcPr>
          <w:p w:rsidR="00037310" w:rsidRPr="00882870" w:rsidRDefault="00037310" w:rsidP="00413E2B">
            <w:pPr>
              <w:ind w:right="-108" w:firstLine="567"/>
              <w:jc w:val="left"/>
            </w:pPr>
            <w:r w:rsidRPr="00882870">
              <w:t>ООО «КПТ» осуществляет прием сточных вод от Северо – Восточной части г. Балашова перекачиваемых 14-ю КНС МУП БМР «Балашовское ЖКХ» и 2-х собственных КНС. Сточные воды от КНС города приходят на БОСК по трем коллекторам диаметром 700 мм, 400мм, 300 мм и от собственных КНС по двум стальным коллекторам диаметром по 500 мм. Общая протяженность напорных канализационных коллекторов ООО «КПТ» 7,6 км. На коллекторах находятся камеры переключения с задвижками диаметром 500 мм.</w:t>
            </w:r>
          </w:p>
          <w:p w:rsidR="00037310" w:rsidRPr="00882870" w:rsidRDefault="00037310" w:rsidP="00D5172D">
            <w:pPr>
              <w:ind w:right="-108" w:firstLine="567"/>
              <w:jc w:val="right"/>
            </w:pPr>
            <w:r w:rsidRPr="00882870">
              <w:t>Таблица 3.1.2.3. Характеристика насосного оборудования, установленного на КНС ООО «КПТ»</w:t>
            </w:r>
          </w:p>
          <w:tbl>
            <w:tblPr>
              <w:tblW w:w="9952"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649"/>
              <w:gridCol w:w="2179"/>
              <w:gridCol w:w="1043"/>
              <w:gridCol w:w="2799"/>
              <w:gridCol w:w="1160"/>
              <w:gridCol w:w="1029"/>
              <w:gridCol w:w="1093"/>
            </w:tblGrid>
            <w:tr w:rsidR="00037310" w:rsidRPr="00882870">
              <w:trPr>
                <w:trHeight w:hRule="exact" w:val="1451"/>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 п/п</w:t>
                  </w:r>
                </w:p>
              </w:tc>
              <w:tc>
                <w:tcPr>
                  <w:tcW w:w="1095"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Наименование станции и ее местоположение</w:t>
                  </w: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Кол-во и объем резерву аров</w:t>
                  </w: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Марка насоса</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Произво дительн ость м</w:t>
                  </w:r>
                  <w:r w:rsidRPr="00882870">
                    <w:rPr>
                      <w:vertAlign w:val="superscript"/>
                    </w:rPr>
                    <w:t>З</w:t>
                  </w:r>
                  <w:r w:rsidRPr="00882870">
                    <w:t>/час</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Напор,</w:t>
                  </w:r>
                </w:p>
                <w:p w:rsidR="00037310" w:rsidRPr="00882870" w:rsidRDefault="00037310" w:rsidP="005C2AB9">
                  <w:pPr>
                    <w:spacing w:line="240" w:lineRule="auto"/>
                    <w:jc w:val="center"/>
                  </w:pPr>
                  <w:r w:rsidRPr="00882870">
                    <w:t>м</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Мощно</w:t>
                  </w:r>
                </w:p>
                <w:p w:rsidR="00037310" w:rsidRPr="00882870" w:rsidRDefault="00037310" w:rsidP="005C2AB9">
                  <w:pPr>
                    <w:spacing w:line="240" w:lineRule="auto"/>
                    <w:jc w:val="center"/>
                  </w:pPr>
                  <w:r w:rsidRPr="00882870">
                    <w:t>сть,</w:t>
                  </w:r>
                </w:p>
                <w:p w:rsidR="00037310" w:rsidRPr="00882870" w:rsidRDefault="00037310" w:rsidP="005C2AB9">
                  <w:pPr>
                    <w:spacing w:line="240" w:lineRule="auto"/>
                    <w:jc w:val="center"/>
                  </w:pPr>
                  <w:r w:rsidRPr="00882870">
                    <w:t>кВт</w:t>
                  </w:r>
                </w:p>
              </w:tc>
            </w:tr>
            <w:tr w:rsidR="00037310" w:rsidRPr="00882870">
              <w:trPr>
                <w:trHeight w:hRule="exact" w:val="455"/>
              </w:trPr>
              <w:tc>
                <w:tcPr>
                  <w:tcW w:w="326"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w:t>
                  </w:r>
                </w:p>
              </w:tc>
              <w:tc>
                <w:tcPr>
                  <w:tcW w:w="1095"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КНС № 1.</w:t>
                  </w:r>
                </w:p>
                <w:p w:rsidR="00037310" w:rsidRPr="00882870" w:rsidRDefault="00037310" w:rsidP="002B3D6F">
                  <w:pPr>
                    <w:spacing w:line="240" w:lineRule="auto"/>
                    <w:jc w:val="center"/>
                  </w:pPr>
                  <w:r w:rsidRPr="00882870">
                    <w:t>ул. Юбилейная, 6</w:t>
                  </w:r>
                </w:p>
              </w:tc>
              <w:tc>
                <w:tcPr>
                  <w:tcW w:w="52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 шт.</w:t>
                  </w:r>
                </w:p>
                <w:p w:rsidR="00037310" w:rsidRPr="00882870" w:rsidRDefault="00037310" w:rsidP="005C2AB9">
                  <w:pPr>
                    <w:spacing w:line="240" w:lineRule="auto"/>
                    <w:jc w:val="center"/>
                  </w:pPr>
                  <w:r w:rsidRPr="00882870">
                    <w:t>500 м</w:t>
                  </w:r>
                  <w:r w:rsidRPr="00882870">
                    <w:rPr>
                      <w:vertAlign w:val="superscript"/>
                    </w:rPr>
                    <w:t>3</w:t>
                  </w: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 СМ-200-150-400-4</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400</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50</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98</w:t>
                  </w:r>
                </w:p>
              </w:tc>
            </w:tr>
            <w:tr w:rsidR="00037310" w:rsidRPr="00882870">
              <w:trPr>
                <w:trHeight w:hRule="exact" w:val="403"/>
              </w:trPr>
              <w:tc>
                <w:tcPr>
                  <w:tcW w:w="32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09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524"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2) СМ-150-125-315/4</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200</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32</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45</w:t>
                  </w:r>
                </w:p>
              </w:tc>
            </w:tr>
            <w:tr w:rsidR="00037310" w:rsidRPr="00882870">
              <w:trPr>
                <w:trHeight w:hRule="exact" w:val="408"/>
              </w:trPr>
              <w:tc>
                <w:tcPr>
                  <w:tcW w:w="32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09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524"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3) ФГ-800 /33</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800</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33</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160</w:t>
                  </w:r>
                </w:p>
              </w:tc>
            </w:tr>
            <w:tr w:rsidR="00037310" w:rsidRPr="00882870">
              <w:trPr>
                <w:trHeight w:val="600"/>
              </w:trPr>
              <w:tc>
                <w:tcPr>
                  <w:tcW w:w="32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09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524"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4) ГНОМ-10О-25</w:t>
                  </w:r>
                </w:p>
                <w:p w:rsidR="00037310" w:rsidRPr="00882870" w:rsidRDefault="00037310" w:rsidP="005C2AB9">
                  <w:pPr>
                    <w:spacing w:line="240" w:lineRule="auto"/>
                    <w:jc w:val="center"/>
                  </w:pPr>
                  <w:r w:rsidRPr="00882870">
                    <w:t>(для дренажных вод)</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100</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25</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11</w:t>
                  </w:r>
                </w:p>
              </w:tc>
            </w:tr>
            <w:tr w:rsidR="00037310" w:rsidRPr="00882870">
              <w:trPr>
                <w:trHeight w:hRule="exact" w:val="497"/>
              </w:trPr>
              <w:tc>
                <w:tcPr>
                  <w:tcW w:w="326"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2</w:t>
                  </w:r>
                </w:p>
              </w:tc>
              <w:tc>
                <w:tcPr>
                  <w:tcW w:w="1095"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КНС № 2.</w:t>
                  </w:r>
                </w:p>
                <w:p w:rsidR="00037310" w:rsidRPr="00882870" w:rsidRDefault="00037310" w:rsidP="005C2AB9">
                  <w:pPr>
                    <w:spacing w:line="240" w:lineRule="auto"/>
                    <w:jc w:val="center"/>
                  </w:pPr>
                  <w:r w:rsidRPr="00882870">
                    <w:t>Ул. Ртищевское</w:t>
                  </w:r>
                </w:p>
                <w:p w:rsidR="00037310" w:rsidRPr="00882870" w:rsidRDefault="00037310" w:rsidP="002B3D6F">
                  <w:pPr>
                    <w:spacing w:line="240" w:lineRule="auto"/>
                    <w:jc w:val="center"/>
                  </w:pPr>
                  <w:r w:rsidRPr="00882870">
                    <w:t>шоссе,11</w:t>
                  </w:r>
                </w:p>
              </w:tc>
              <w:tc>
                <w:tcPr>
                  <w:tcW w:w="52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 шт.</w:t>
                  </w:r>
                </w:p>
                <w:p w:rsidR="00037310" w:rsidRPr="00882870" w:rsidRDefault="00037310" w:rsidP="005C2AB9">
                  <w:pPr>
                    <w:spacing w:line="240" w:lineRule="auto"/>
                    <w:jc w:val="center"/>
                  </w:pPr>
                  <w:r w:rsidRPr="00882870">
                    <w:t>900 м</w:t>
                  </w:r>
                  <w:r w:rsidRPr="00882870">
                    <w:rPr>
                      <w:vertAlign w:val="superscript"/>
                    </w:rPr>
                    <w:t>3</w:t>
                  </w: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1)СМ-200-150-400</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400</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50</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98</w:t>
                  </w:r>
                </w:p>
              </w:tc>
            </w:tr>
            <w:tr w:rsidR="00037310" w:rsidRPr="00882870">
              <w:trPr>
                <w:trHeight w:hRule="exact" w:val="412"/>
              </w:trPr>
              <w:tc>
                <w:tcPr>
                  <w:tcW w:w="32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09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524"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2)СМ-250-200-400/6</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530</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22</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75</w:t>
                  </w:r>
                </w:p>
              </w:tc>
            </w:tr>
            <w:tr w:rsidR="00037310" w:rsidRPr="00882870">
              <w:trPr>
                <w:trHeight w:val="671"/>
              </w:trPr>
              <w:tc>
                <w:tcPr>
                  <w:tcW w:w="32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09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524"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p>
              </w:tc>
              <w:tc>
                <w:tcPr>
                  <w:tcW w:w="1406"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3) ГНОМ -100-25</w:t>
                  </w:r>
                </w:p>
                <w:p w:rsidR="00037310" w:rsidRPr="00882870" w:rsidRDefault="00037310" w:rsidP="005C2AB9">
                  <w:pPr>
                    <w:spacing w:line="240" w:lineRule="auto"/>
                    <w:jc w:val="center"/>
                  </w:pPr>
                  <w:r w:rsidRPr="00882870">
                    <w:t>(для дренажных вод)</w:t>
                  </w:r>
                </w:p>
              </w:tc>
              <w:tc>
                <w:tcPr>
                  <w:tcW w:w="583"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100</w:t>
                  </w:r>
                </w:p>
              </w:tc>
              <w:tc>
                <w:tcPr>
                  <w:tcW w:w="517"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25</w:t>
                  </w:r>
                </w:p>
              </w:tc>
              <w:tc>
                <w:tcPr>
                  <w:tcW w:w="549" w:type="pct"/>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5C2AB9">
                  <w:pPr>
                    <w:spacing w:line="240" w:lineRule="auto"/>
                    <w:jc w:val="center"/>
                  </w:pPr>
                  <w:r w:rsidRPr="00882870">
                    <w:t>11</w:t>
                  </w:r>
                </w:p>
              </w:tc>
            </w:tr>
          </w:tbl>
          <w:p w:rsidR="00037310" w:rsidRPr="00882870" w:rsidRDefault="00037310" w:rsidP="007F58B9">
            <w:pPr>
              <w:ind w:right="-108" w:firstLine="567"/>
            </w:pPr>
          </w:p>
        </w:tc>
      </w:tr>
    </w:tbl>
    <w:p w:rsidR="00037310" w:rsidRPr="00413E2B" w:rsidRDefault="00037310" w:rsidP="00413E2B">
      <w:pPr>
        <w:spacing w:before="200" w:after="200"/>
        <w:ind w:firstLine="567"/>
        <w:rPr>
          <w:b/>
          <w:bCs/>
        </w:rPr>
      </w:pPr>
      <w:r w:rsidRPr="00413E2B">
        <w:rPr>
          <w:b/>
          <w:bCs/>
        </w:rPr>
        <w:t>Описание технологического процесса и схемы.</w:t>
      </w:r>
    </w:p>
    <w:p w:rsidR="00037310" w:rsidRPr="00413E2B" w:rsidRDefault="00037310" w:rsidP="00413E2B">
      <w:pPr>
        <w:ind w:firstLine="567"/>
      </w:pPr>
      <w:r w:rsidRPr="00413E2B">
        <w:t>Смешанные сточные воды (производственные, бытовые) поступают через канализационные коллекторы на биологические очистные сооружения производительностью 18 тыс.</w:t>
      </w:r>
      <w:r w:rsidRPr="00203BAD">
        <w:t xml:space="preserve"> м</w:t>
      </w:r>
      <w:r w:rsidRPr="00203BAD">
        <w:rPr>
          <w:vertAlign w:val="superscript"/>
        </w:rPr>
        <w:t>3</w:t>
      </w:r>
      <w:r w:rsidRPr="00413E2B">
        <w:t>/сутки. Стоки проходят</w:t>
      </w:r>
      <w:r>
        <w:t xml:space="preserve"> через приемную камеру</w:t>
      </w:r>
      <w:r w:rsidRPr="00413E2B">
        <w:t>, решет</w:t>
      </w:r>
      <w:r>
        <w:t>ки, песколовки</w:t>
      </w:r>
      <w:r w:rsidRPr="00413E2B">
        <w:t>. На решетках задерживаются крупные предметы (тряпки, бумага, палки, камни и др.) во избежание засорения трубопроводов и каналов или повреждения движущихся частей механического оборудования. Задержанные на решетках отбросы собираются вручную и складываются в мусорный контейнер. После решеток вода поступает в песколовку. Песколовки предназначены для выделения из сточных вод тяжелых минеральных примесей (главным образом песка) во избежание засорения последующих сооружений и коммуникаций, особенно сооружений биологической очистки. Песок удаляется один раз в сутки гидроэлеваторами на песковые площадки для обезвоживания и подсушки.</w:t>
      </w:r>
    </w:p>
    <w:p w:rsidR="00037310" w:rsidRPr="00413E2B" w:rsidRDefault="00037310" w:rsidP="00413E2B">
      <w:pPr>
        <w:ind w:firstLine="567"/>
      </w:pPr>
      <w:r w:rsidRPr="00413E2B">
        <w:t>После песколовок сточная жидкость направляется для дальнейшей очистки в радиальные отстойники (</w:t>
      </w:r>
      <w:r>
        <w:t xml:space="preserve">3 </w:t>
      </w:r>
      <w:r w:rsidRPr="00413E2B">
        <w:t>шт.), к</w:t>
      </w:r>
      <w:r>
        <w:t>оторые называются первичными</w:t>
      </w:r>
      <w:r w:rsidRPr="00413E2B">
        <w:t>. Первичные отстойники предназначены для удаления из сточных вод оседающих и всплывающих взвешенных веществ. Основными условиями нормальной их работы являются: равномерное распределение между ними поступающей сточной жидкости, своевременное удаление всплывающих веществ и жировой корки, и выгрузка осадка, незасоренность илопроводов, исправность механических частей оборудования.</w:t>
      </w:r>
    </w:p>
    <w:p w:rsidR="00037310" w:rsidRPr="00413E2B" w:rsidRDefault="00037310" w:rsidP="00413E2B">
      <w:pPr>
        <w:ind w:firstLine="567"/>
      </w:pPr>
      <w:r w:rsidRPr="00413E2B">
        <w:t xml:space="preserve">Регулировка распределения сточных вод между отстойниками производится шиберами в распределительной чаше или на подводящих лотках. Подводящие и отводящие лотки должны регулярно очищаться от отложений и осадков. Удаление осадка происходит насосом производительностью 175 </w:t>
      </w:r>
      <w:r w:rsidRPr="004E380F">
        <w:t>м</w:t>
      </w:r>
      <w:r w:rsidRPr="004E380F">
        <w:rPr>
          <w:vertAlign w:val="superscript"/>
        </w:rPr>
        <w:t>3</w:t>
      </w:r>
      <w:r w:rsidRPr="00413E2B">
        <w:t>/сутки 1-2 раза в сутки в светлое время. Чтобы сдвинуть густой осадок, лежащий на дне приямка, в начале выпуска задвижка открывается на большое число оборотов. По мере выхода осадка из илопровода в иловый колодец, задвижка прикрывается, чтобы осадок выходил медленно во избежание прорыва воды. Сдвигание осадка к приямку производится скребками при помощи полупогружной доски, подвешенной к раме скребкового механизма. Осадок удаляется в колодец</w:t>
      </w:r>
      <w:r>
        <w:t>,</w:t>
      </w:r>
      <w:r w:rsidRPr="00413E2B">
        <w:t xml:space="preserve"> из которого насосом перека</w:t>
      </w:r>
      <w:r>
        <w:t>чивается на иловые площадки</w:t>
      </w:r>
      <w:r w:rsidRPr="00413E2B">
        <w:t>. Один раз в год в летнее время необходимо опорожнять отстойники для внутреннего осмотра, чистки и ремонта. Все механические части оборудования отстойников, а также задвижки и шиберы в распределительных чашах и лотках должны своевременно осматриваться, смазываться и ремонтироваться.</w:t>
      </w:r>
    </w:p>
    <w:p w:rsidR="00037310" w:rsidRPr="00413E2B" w:rsidRDefault="00037310" w:rsidP="00413E2B">
      <w:pPr>
        <w:ind w:firstLine="567"/>
      </w:pPr>
      <w:r w:rsidRPr="00413E2B">
        <w:t>Дальнейшая очистка сточных вод продолжается в трех коридорных аэротен</w:t>
      </w:r>
      <w:r>
        <w:t>ках</w:t>
      </w:r>
      <w:r w:rsidRPr="00413E2B">
        <w:t>. Биологическая очистка сточных вод в аэротенках основана на способности некоторых видов аэробных микроорганизмов разлагать органические вещества. Она является результатом сложного химического процесса, при котором достигается полная минерализация органических веществ с образованием простых конечных продуктов распада (озотнокислотных и углекислых солей, углекислоты и воды и т.д.).</w:t>
      </w:r>
    </w:p>
    <w:p w:rsidR="00037310" w:rsidRPr="00413E2B" w:rsidRDefault="00037310" w:rsidP="00413E2B">
      <w:pPr>
        <w:ind w:firstLine="567"/>
      </w:pPr>
      <w:r w:rsidRPr="00413E2B">
        <w:t>Основным агентом очистки при аэрации сточной жидкости является активный ил. Он представляет собой хлопьевидные скопления минеральных час</w:t>
      </w:r>
      <w:r>
        <w:t>тей осадка, густо</w:t>
      </w:r>
      <w:r w:rsidRPr="00413E2B">
        <w:t>населенного аэробными бактериями-минерализаторами различной формы, нитчатыми бактериями, инфузориями, коловратками и др. активный ил — это не просто механическая смесь, а устойчивое, хотя и не всегда дружеское сообщество (биоценоз) организмов, живущих в одинаковых условиях. Аэробные бактерии — минерализаторы перерабатывают, минерализуют растворимые и коллоидные вещества путем биологического окисления и таким образом очищают воду. Простейшие питаются загрязнениями, находящимися в виде тонких взвесей и коллоидов, в том числе и бактериями. Каждый вид инфузорий, питаясь определенным видом бактерий, уменьшает бактериальную загрязненность воды и осветляет ее. Бактерии в свою очередь питаются продуктами обмена простейших.</w:t>
      </w:r>
    </w:p>
    <w:p w:rsidR="00037310" w:rsidRPr="00413E2B" w:rsidRDefault="00037310" w:rsidP="00413E2B">
      <w:pPr>
        <w:ind w:firstLine="567"/>
      </w:pPr>
      <w:r w:rsidRPr="00413E2B">
        <w:t>При полной очистке сточной жидкости процесс проходит в три фазы:</w:t>
      </w:r>
    </w:p>
    <w:p w:rsidR="00037310" w:rsidRPr="00413E2B" w:rsidRDefault="00037310" w:rsidP="00413E2B">
      <w:pPr>
        <w:ind w:firstLine="567"/>
      </w:pPr>
      <w:r w:rsidRPr="00413E2B">
        <w:t>1.  Адсорбция и коагуляция взвешенных и коллоидных веществ и начало окислительного процесса.</w:t>
      </w:r>
    </w:p>
    <w:p w:rsidR="00037310" w:rsidRPr="00413E2B" w:rsidRDefault="00037310" w:rsidP="00413E2B">
      <w:pPr>
        <w:ind w:firstLine="567"/>
      </w:pPr>
      <w:r w:rsidRPr="00413E2B">
        <w:t>2.  Окисление адсорбированных активным илом и растворенных органических веществ и начало процесса нитрификации.</w:t>
      </w:r>
    </w:p>
    <w:p w:rsidR="00037310" w:rsidRPr="00413E2B" w:rsidRDefault="00037310" w:rsidP="00413E2B">
      <w:pPr>
        <w:ind w:firstLine="567"/>
      </w:pPr>
      <w:r w:rsidRPr="00413E2B">
        <w:t>3.   Затухание процесса окисления органических веществ и развитие нитрификации и регенерации активного ила.</w:t>
      </w:r>
    </w:p>
    <w:p w:rsidR="00037310" w:rsidRPr="00413E2B" w:rsidRDefault="00037310" w:rsidP="00413E2B">
      <w:pPr>
        <w:ind w:firstLine="567"/>
      </w:pPr>
      <w:r w:rsidRPr="00413E2B">
        <w:t>При полной очистке сточной жидкости в аэротенках после окисления 80-90% углеродосодержащего органического вещества начинается процесс нитрификации — окисление под влиянием бактерий - азота, аммиачных солей, азотистых и азотнокислых солей.</w:t>
      </w:r>
    </w:p>
    <w:p w:rsidR="00037310" w:rsidRPr="00413E2B" w:rsidRDefault="00037310" w:rsidP="00413E2B">
      <w:pPr>
        <w:ind w:firstLine="567"/>
      </w:pPr>
      <w:r w:rsidRPr="00413E2B">
        <w:t>Процесс нитрификации при очистке сточных вод является не только доказательством значительной минерализации органического вещества (т.е. полной очистки), но и указывает на обильное снабжение кислородом для окисления азота.</w:t>
      </w:r>
    </w:p>
    <w:p w:rsidR="00037310" w:rsidRPr="00413E2B" w:rsidRDefault="00037310" w:rsidP="00413E2B">
      <w:pPr>
        <w:ind w:firstLine="567"/>
      </w:pPr>
      <w:r w:rsidRPr="00413E2B">
        <w:t>Очистка происходит в двух аэротенках. Аэротенок — сооружение, предназначенное для аэробной биохимической очистки сточных вод. Аэротенки являются наиболее эффективными сооружениями биохимической очистки. Наиболее интенсивный и устойчивый процесс в них происходит при совместной очистке производственных и бытовых сточных вод.</w:t>
      </w:r>
    </w:p>
    <w:p w:rsidR="00037310" w:rsidRPr="00413E2B" w:rsidRDefault="00037310" w:rsidP="00413E2B">
      <w:pPr>
        <w:ind w:firstLine="567"/>
      </w:pPr>
      <w:r w:rsidRPr="00413E2B">
        <w:t>Основными условиями нормальной работы аэротенков являются:</w:t>
      </w:r>
    </w:p>
    <w:p w:rsidR="00037310" w:rsidRPr="00413E2B" w:rsidRDefault="00037310" w:rsidP="00413E2B">
      <w:pPr>
        <w:ind w:firstLine="567"/>
      </w:pPr>
      <w:r w:rsidRPr="00413E2B">
        <w:t>1.   поддержание оптимальных значений дозы активного ила в аэротенке и регенераторе. Количество ила по сухому остатку должно быть 2-2,5 г/дм</w:t>
      </w:r>
      <w:r w:rsidRPr="004E380F">
        <w:rPr>
          <w:vertAlign w:val="superscript"/>
        </w:rPr>
        <w:t>3</w:t>
      </w:r>
      <w:r w:rsidRPr="00413E2B">
        <w:t>;</w:t>
      </w:r>
    </w:p>
    <w:p w:rsidR="00037310" w:rsidRPr="00413E2B" w:rsidRDefault="00037310" w:rsidP="00413E2B">
      <w:pPr>
        <w:ind w:firstLine="567"/>
      </w:pPr>
      <w:r w:rsidRPr="00413E2B">
        <w:t>2.  обеспечение достаточной подачи воздуха в аэротенки и регенераторы, необходимого для окисления процесса и поддержания или во взвешенном состоянии;</w:t>
      </w:r>
    </w:p>
    <w:p w:rsidR="00037310" w:rsidRPr="00413E2B" w:rsidRDefault="00037310" w:rsidP="00413E2B">
      <w:pPr>
        <w:ind w:firstLine="567"/>
      </w:pPr>
      <w:r w:rsidRPr="00413E2B">
        <w:t>3.  равномерное распределение сточной жидкости и воздуха по отдельным секциям аэротенка;</w:t>
      </w:r>
    </w:p>
    <w:p w:rsidR="00037310" w:rsidRPr="00413E2B" w:rsidRDefault="00037310" w:rsidP="00413E2B">
      <w:pPr>
        <w:ind w:firstLine="567"/>
      </w:pPr>
      <w:r w:rsidRPr="00413E2B">
        <w:t>4.  отсутствие резких колебаний по составу и количеству очищаемых сточных вод;</w:t>
      </w:r>
    </w:p>
    <w:p w:rsidR="00037310" w:rsidRPr="00413E2B" w:rsidRDefault="00037310" w:rsidP="00413E2B">
      <w:pPr>
        <w:ind w:firstLine="567"/>
      </w:pPr>
      <w:r w:rsidRPr="00413E2B">
        <w:t>5.  поддержание концентраций вредных и токсичных веществ в пределах, не превышающих предельно-допустимых концентраций (ПДК).</w:t>
      </w:r>
    </w:p>
    <w:p w:rsidR="00037310" w:rsidRPr="00413E2B" w:rsidRDefault="00037310" w:rsidP="00413E2B">
      <w:pPr>
        <w:ind w:firstLine="567"/>
      </w:pPr>
      <w:r w:rsidRPr="00413E2B">
        <w:t xml:space="preserve">6.   соблюдение температурного режима сточных вод в пределах +4 - +37 </w:t>
      </w:r>
      <w:r>
        <w:rPr>
          <w:vertAlign w:val="superscript"/>
        </w:rPr>
        <w:t>о</w:t>
      </w:r>
      <w:r w:rsidRPr="00413E2B">
        <w:t>С;</w:t>
      </w:r>
    </w:p>
    <w:p w:rsidR="00037310" w:rsidRPr="00413E2B" w:rsidRDefault="00037310" w:rsidP="00413E2B">
      <w:pPr>
        <w:ind w:firstLine="567"/>
      </w:pPr>
      <w:r w:rsidRPr="00413E2B">
        <w:t>7.   поддержание рН сточных вод в пределах 6.5-9,0.</w:t>
      </w:r>
    </w:p>
    <w:p w:rsidR="00037310" w:rsidRPr="00413E2B" w:rsidRDefault="00037310" w:rsidP="00413E2B">
      <w:pPr>
        <w:ind w:firstLine="567"/>
      </w:pPr>
      <w:r w:rsidRPr="00413E2B">
        <w:t>8.  эффективная работа первичных и вторичных отстойников. Перегрузка аэротенков загрязнениями, повышенное количество углеводов</w:t>
      </w:r>
      <w:r>
        <w:t xml:space="preserve"> </w:t>
      </w:r>
      <w:r w:rsidRPr="00413E2B">
        <w:t>в очищаемой воде, недостаточное снабжение воздухом, резкие колебания состава сточных вод, низкое значение рН очищаемой воды приводит к «вспуханию» активного ила, вызываемому значительным развитием нитчатых бактерий, ветвистой зооглеи и водных грибов. Такой ил плохо оседает во вторичном отстойнике и в значительном количестве выносится с очищенной водой. Для борьбы с «вспуханием» активного ила необходимо уменьшить нагрузку загрязнений на аэротенк, увеличить количество подаваемого воздуха. Биологический контроль за составом и количеством находящихся в активном иле организмов позволяет судить о правильном или нарушенном режиме работы аэротенков, что важно для своевременного принятия мер к устранению недостатков в эксплуатации сооружений. Подача воздуха в аэротенки должна производиться непрерывно, в противном случае произойдет нарушение окислительного процесса, активный ил осядет на дно аэротенка, что приведет к засорению фильтросных труб, а затем и к загниванию ила. Во всем объеме жидкости аэротенка должен быть растворенный кислород. Наличие растворенного кислорода определяется в ежедневных пробах, отбираемых в аэротенках. Минимальное количество растворенного кислорода в аэротенках должно быть 2мг/дм</w:t>
      </w:r>
      <w:r w:rsidRPr="00476586">
        <w:rPr>
          <w:vertAlign w:val="superscript"/>
        </w:rPr>
        <w:t>3</w:t>
      </w:r>
      <w:r w:rsidRPr="00413E2B">
        <w:t>. При нарушении режима очистки сточных вод, когда активный ил утрачивает очистительную способность, его</w:t>
      </w:r>
      <w:r>
        <w:t xml:space="preserve"> удаляют на иловую площадку</w:t>
      </w:r>
      <w:r w:rsidRPr="00413E2B">
        <w:t xml:space="preserve"> и начинают подготовку нового ила.</w:t>
      </w:r>
    </w:p>
    <w:p w:rsidR="00037310" w:rsidRPr="00413E2B" w:rsidRDefault="00037310" w:rsidP="00413E2B">
      <w:pPr>
        <w:ind w:firstLine="567"/>
      </w:pPr>
      <w:r w:rsidRPr="00413E2B">
        <w:t>1</w:t>
      </w:r>
      <w:r>
        <w:t xml:space="preserve"> </w:t>
      </w:r>
      <w:r w:rsidRPr="00413E2B">
        <w:t>раз в год требуется производить полное опорожнение аэротенков для очистки от загрязнений и промывки фильтросных труб раствором 20-30 процентной соляной кислотой.</w:t>
      </w:r>
    </w:p>
    <w:p w:rsidR="00037310" w:rsidRPr="00413E2B" w:rsidRDefault="00037310" w:rsidP="00413E2B">
      <w:pPr>
        <w:ind w:firstLine="567"/>
      </w:pPr>
      <w:r w:rsidRPr="00413E2B">
        <w:t>Далее иловая смесь, пройдя через распределительную чашу, поступает во вт</w:t>
      </w:r>
      <w:r>
        <w:t>оричные радиальные отстойники</w:t>
      </w:r>
      <w:r w:rsidRPr="00413E2B">
        <w:t>. Вторичные отстойники технологически связаны с аэротенками. Они предназначены для отделения активного ила от сточной жидкости, прошедшую биологическую очистку.</w:t>
      </w:r>
    </w:p>
    <w:p w:rsidR="00037310" w:rsidRPr="00413E2B" w:rsidRDefault="00037310" w:rsidP="00413E2B">
      <w:pPr>
        <w:ind w:firstLine="567"/>
      </w:pPr>
      <w:r w:rsidRPr="00413E2B">
        <w:t>Осевший актив</w:t>
      </w:r>
      <w:r>
        <w:t xml:space="preserve">ный ил, пройдя иловую камеру, </w:t>
      </w:r>
      <w:r w:rsidRPr="00413E2B">
        <w:t>по трубопроводу поступает в приемный резервуар насосной станции перекачки возвратного ила. Из резервуара насосами возвратный активный ил подается снова в аэротенки. Удаление активного ила требуется производить непрерывно, не допуская образования его отложений в отстойниках. Несвоевременное удаление активного ила приводит к его загниванию, что ухудшает качество очищенной жидкости из-за всплывания залежавшегося ила. При эксплуатации вторичных отстойников должно быть обеспечено</w:t>
      </w:r>
      <w:r>
        <w:t>,</w:t>
      </w:r>
      <w:r w:rsidRPr="00413E2B">
        <w:t xml:space="preserve"> возможно</w:t>
      </w:r>
      <w:r>
        <w:t>,</w:t>
      </w:r>
      <w:r w:rsidRPr="00413E2B">
        <w:t xml:space="preserve"> более полное задержание активного ила и возврат части его в аэротенки, а избыточной части - на дальнейшую переработку на иловые площадки.</w:t>
      </w:r>
    </w:p>
    <w:p w:rsidR="00037310" w:rsidRPr="00413E2B" w:rsidRDefault="00037310" w:rsidP="00413E2B">
      <w:pPr>
        <w:ind w:firstLine="567"/>
      </w:pPr>
      <w:r w:rsidRPr="00413E2B">
        <w:t>Поступление в аэротенки масел, нефтепродуктов и жиров приводит в всплыванию и выносу активного ила из вторичных отстойников. В этих случаях необходимо повысить задержание указанных веществ при предварительной очистке. По мере накопления активного ила лишний, так называемый, избыточный активный ил, насосом откачивается и по трубопроводу поступает в илоуплотни</w:t>
      </w:r>
      <w:r>
        <w:t>тели</w:t>
      </w:r>
      <w:r w:rsidRPr="00413E2B">
        <w:t>, где происходит его осаждение (уплотнение). Осветленная вода возвращается на повторную очистку, а уплотненный активный ил под гидростатическим давлением удаляется из илоуплотнителеи и по трубопроводу подается в приемный колодец насосной станции и насосами перекачивается на иловые площадки.</w:t>
      </w:r>
    </w:p>
    <w:p w:rsidR="00037310" w:rsidRPr="00413E2B" w:rsidRDefault="00037310" w:rsidP="00413E2B">
      <w:pPr>
        <w:ind w:firstLine="567"/>
      </w:pPr>
      <w:r w:rsidRPr="00413E2B">
        <w:t>Далее сточные воды, прошедшие очистные сооружения и содержащие патогенные бактерии, поступают в контактный резервуар, где обязательно подвергаются обеззараживанию. Для обеззараживания стоков применяется раствор гипохлорита натрия 8%, который уничтожает оставшиеся в очищенной сточной воде болезнетворные микроорганизмы. Подача хлорной воды в стоки осуществляется непосредственно в подводящий к контактному резервуару  трубопровод. Приготовление хлорной вод</w:t>
      </w:r>
      <w:r>
        <w:t xml:space="preserve">ы осуществляется в хлораторной </w:t>
      </w:r>
      <w:r w:rsidRPr="00413E2B">
        <w:t>очищенные и обеззараженные стоки по коллектору самотеком поступают в каскад биологических прудов (6 шт.), общей площадью 24 га, где происходит доочистка и далее в р. Тростянка.</w:t>
      </w:r>
    </w:p>
    <w:p w:rsidR="00037310" w:rsidRPr="00F17638" w:rsidRDefault="00037310" w:rsidP="008D4534">
      <w:pPr>
        <w:pStyle w:val="Heading3"/>
        <w:spacing w:after="240"/>
      </w:pPr>
      <w:bookmarkStart w:id="124" w:name="_Toc427759799"/>
      <w:r w:rsidRPr="00F17638">
        <w:t xml:space="preserve">3.1.3 </w:t>
      </w:r>
      <w:r>
        <w:t xml:space="preserve"> </w:t>
      </w:r>
      <w:r w:rsidRPr="00F17638">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124"/>
    </w:p>
    <w:p w:rsidR="00037310" w:rsidRPr="00F17638" w:rsidRDefault="00037310" w:rsidP="008D4534">
      <w:pPr>
        <w:ind w:firstLine="567"/>
      </w:pPr>
      <w:r w:rsidRPr="00F17638">
        <w:t xml:space="preserve">Федеральный закон от 7 декабря 2011 г. № 416-ФЗ «О водоснабжении и водоотведении» и постановление правительства РФ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вводят новые понятия в сфере водоснабжения и водоотведения: </w:t>
      </w:r>
    </w:p>
    <w:p w:rsidR="00037310" w:rsidRPr="00F17638" w:rsidRDefault="00037310" w:rsidP="008D4534">
      <w:pPr>
        <w:ind w:firstLine="567"/>
      </w:pPr>
      <w:r w:rsidRPr="00F17638">
        <w:t xml:space="preserve">- «технологическая зона водоотведения» - </w:t>
      </w:r>
      <w:r w:rsidRPr="00F17638">
        <w:rPr>
          <w:color w:val="000000"/>
          <w:shd w:val="clear" w:color="auto" w:fill="FFFFFF"/>
        </w:rPr>
        <w:t>часть канализационной сети, принадлежащей организации, осуществляющей водоотведение, в пределах которой обеспечиваются прием, транспортировка и отведение сточных вод или прямой (без очистки) выпуск сточных вод в водный объект.</w:t>
      </w:r>
    </w:p>
    <w:p w:rsidR="00037310" w:rsidRPr="00F17638" w:rsidRDefault="00037310" w:rsidP="008D4534">
      <w:pPr>
        <w:ind w:firstLine="567"/>
      </w:pPr>
      <w:r w:rsidRPr="00F17638">
        <w:t xml:space="preserve">Исходя из определения технологической зоны водоотведения в централизованной системе водоотведения </w:t>
      </w:r>
      <w:r w:rsidRPr="00953AAC">
        <w:t xml:space="preserve">МО </w:t>
      </w:r>
      <w:r>
        <w:t>город Балашов</w:t>
      </w:r>
      <w:r w:rsidRPr="00F17638">
        <w:t>, можно выделить следующие технологические зоны водоотведения:</w:t>
      </w:r>
      <w:bookmarkEnd w:id="122"/>
      <w:bookmarkEnd w:id="123"/>
    </w:p>
    <w:p w:rsidR="00037310" w:rsidRPr="00F17638" w:rsidRDefault="00037310" w:rsidP="008D4534">
      <w:pPr>
        <w:pStyle w:val="ListParagraph"/>
        <w:numPr>
          <w:ilvl w:val="0"/>
          <w:numId w:val="11"/>
        </w:numPr>
      </w:pPr>
      <w:r w:rsidRPr="00F17638">
        <w:t>Технологическая зона самотечной канализации от абонентов до КНС (</w:t>
      </w:r>
      <w:r>
        <w:t>19</w:t>
      </w:r>
      <w:r w:rsidRPr="00F17638">
        <w:t xml:space="preserve"> шт.).</w:t>
      </w:r>
    </w:p>
    <w:p w:rsidR="00037310" w:rsidRPr="00F17638" w:rsidRDefault="00037310" w:rsidP="008D4534">
      <w:pPr>
        <w:pStyle w:val="ListParagraph"/>
        <w:numPr>
          <w:ilvl w:val="0"/>
          <w:numId w:val="11"/>
        </w:numPr>
      </w:pPr>
      <w:r w:rsidRPr="00F17638">
        <w:t xml:space="preserve">Технологическая зона напорной канализации от КНС до </w:t>
      </w:r>
      <w:r>
        <w:t>КОС</w:t>
      </w:r>
      <w:r w:rsidRPr="00F17638">
        <w:t>.</w:t>
      </w:r>
    </w:p>
    <w:p w:rsidR="00037310" w:rsidRPr="00F17638" w:rsidRDefault="00037310" w:rsidP="008D4534">
      <w:pPr>
        <w:pStyle w:val="ListParagraph"/>
        <w:numPr>
          <w:ilvl w:val="0"/>
          <w:numId w:val="11"/>
        </w:numPr>
      </w:pPr>
      <w:r w:rsidRPr="00F17638">
        <w:t xml:space="preserve">Технологическая зона напорной канализации от </w:t>
      </w:r>
      <w:r>
        <w:t>КОС</w:t>
      </w:r>
      <w:r w:rsidRPr="00F17638">
        <w:t xml:space="preserve"> до </w:t>
      </w:r>
      <w:r>
        <w:t>сброса очищенных сточных вод</w:t>
      </w:r>
      <w:r w:rsidRPr="00F17638">
        <w:t>.</w:t>
      </w:r>
    </w:p>
    <w:p w:rsidR="00037310" w:rsidRPr="00F17638" w:rsidRDefault="00037310" w:rsidP="008D4534">
      <w:pPr>
        <w:pStyle w:val="Heading3"/>
        <w:spacing w:after="240"/>
      </w:pPr>
      <w:bookmarkStart w:id="125" w:name="_Toc385862069"/>
      <w:bookmarkStart w:id="126" w:name="_Toc392073606"/>
      <w:bookmarkStart w:id="127" w:name="_Toc427759800"/>
      <w:r w:rsidRPr="00F17638">
        <w:t>3.1.4. 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25"/>
      <w:bookmarkEnd w:id="126"/>
      <w:bookmarkEnd w:id="127"/>
    </w:p>
    <w:p w:rsidR="00037310" w:rsidRPr="00944FD2" w:rsidRDefault="00037310" w:rsidP="008D4534">
      <w:pPr>
        <w:ind w:firstLine="567"/>
      </w:pPr>
      <w:bookmarkStart w:id="128" w:name="_Toc385862070"/>
      <w:bookmarkStart w:id="129" w:name="_Toc392073607"/>
      <w:r w:rsidRPr="00944FD2">
        <w:t xml:space="preserve">В результате механической и биологической очистки сточных вод образуются осадки (осадок из первичных отстойников и избыточный активный ил, выделяемый во вторичных отстойниках). </w:t>
      </w:r>
    </w:p>
    <w:p w:rsidR="00037310" w:rsidRPr="00944FD2" w:rsidRDefault="00037310" w:rsidP="008D4534">
      <w:pPr>
        <w:ind w:firstLine="567"/>
      </w:pPr>
      <w:r w:rsidRPr="00944FD2">
        <w:t>Осадок, выпавший в первичных отстойниках и контактных резервуарах самотеком поступает в приямок иловой насосной станции, расположенной в блоке производственных помещений, откуда насосами перекачивается в илоперегниватели для сбраживания а затем поступает на иловые площадки. На иловых площадках осадок перегнивает от шести до двенадцати месяцев, после чего вывозится автомобилями в отвал.</w:t>
      </w:r>
    </w:p>
    <w:p w:rsidR="00037310" w:rsidRPr="00F17638" w:rsidRDefault="00037310" w:rsidP="008D4534">
      <w:pPr>
        <w:pStyle w:val="Heading3"/>
        <w:spacing w:after="240"/>
      </w:pPr>
      <w:bookmarkStart w:id="130" w:name="_Toc427759801"/>
      <w:r w:rsidRPr="00F17638">
        <w:t>3.1.5.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128"/>
      <w:bookmarkEnd w:id="129"/>
      <w:bookmarkEnd w:id="130"/>
    </w:p>
    <w:p w:rsidR="00037310" w:rsidRPr="00F17638" w:rsidRDefault="00037310" w:rsidP="008D4534">
      <w:pPr>
        <w:pStyle w:val="a"/>
        <w:spacing w:before="0" w:after="0" w:line="276" w:lineRule="auto"/>
        <w:rPr>
          <w:sz w:val="28"/>
          <w:szCs w:val="28"/>
          <w:lang w:eastAsia="en-US"/>
        </w:rPr>
      </w:pPr>
      <w:bookmarkStart w:id="131" w:name="_Toc385862071"/>
      <w:bookmarkStart w:id="132" w:name="_Toc392073608"/>
      <w:r w:rsidRPr="00F17638">
        <w:rPr>
          <w:sz w:val="28"/>
          <w:szCs w:val="28"/>
          <w:lang w:eastAsia="en-US"/>
        </w:rPr>
        <w:t xml:space="preserve">Анализ ситуации показал, что отведение производственно-бытовых сточных вод осуществляется самотечными сетями на канализационные насосные станции, расположенные в пониженных местах рельефа, от которых напорными трубопроводами подаются </w:t>
      </w:r>
      <w:r>
        <w:rPr>
          <w:sz w:val="28"/>
          <w:szCs w:val="28"/>
          <w:lang w:eastAsia="en-US"/>
        </w:rPr>
        <w:t>на</w:t>
      </w:r>
      <w:r w:rsidRPr="00F17638">
        <w:rPr>
          <w:sz w:val="28"/>
          <w:szCs w:val="28"/>
          <w:lang w:eastAsia="en-US"/>
        </w:rPr>
        <w:t xml:space="preserve"> </w:t>
      </w:r>
      <w:r>
        <w:rPr>
          <w:sz w:val="28"/>
          <w:szCs w:val="28"/>
          <w:lang w:eastAsia="en-US"/>
        </w:rPr>
        <w:t>очистные сооружения.</w:t>
      </w:r>
    </w:p>
    <w:p w:rsidR="00037310" w:rsidRPr="00BF615D" w:rsidRDefault="00037310" w:rsidP="00BF615D">
      <w:pPr>
        <w:spacing w:line="240" w:lineRule="auto"/>
        <w:ind w:firstLine="567"/>
        <w:jc w:val="left"/>
      </w:pPr>
      <w:r w:rsidRPr="00530108">
        <w:t xml:space="preserve">1.  </w:t>
      </w:r>
      <w:r w:rsidRPr="00BF615D">
        <w:t>Протяженность канализационных  сетей, всего</w:t>
      </w:r>
      <w:r w:rsidRPr="00BF615D">
        <w:tab/>
      </w:r>
      <w:r w:rsidRPr="00BF615D">
        <w:tab/>
      </w:r>
      <w:r w:rsidRPr="00BF615D">
        <w:tab/>
        <w:t xml:space="preserve"> - 183 км.</w:t>
      </w:r>
    </w:p>
    <w:p w:rsidR="00037310" w:rsidRPr="00BF615D" w:rsidRDefault="00037310" w:rsidP="00BF615D">
      <w:pPr>
        <w:spacing w:line="240" w:lineRule="auto"/>
        <w:ind w:firstLine="567"/>
        <w:jc w:val="left"/>
      </w:pPr>
      <w:r w:rsidRPr="00BF615D">
        <w:t xml:space="preserve">     в том числе:</w:t>
      </w:r>
    </w:p>
    <w:p w:rsidR="00037310" w:rsidRPr="00BF615D" w:rsidRDefault="00037310" w:rsidP="00BF615D">
      <w:pPr>
        <w:spacing w:line="240" w:lineRule="auto"/>
        <w:ind w:firstLine="567"/>
        <w:jc w:val="left"/>
      </w:pPr>
      <w:r w:rsidRPr="00BF615D">
        <w:t xml:space="preserve">     - напорных коллекторов</w:t>
      </w:r>
      <w:r w:rsidRPr="00BF615D">
        <w:tab/>
      </w:r>
      <w:r w:rsidRPr="00BF615D">
        <w:tab/>
        <w:t xml:space="preserve">                                                   -   71,62 км.</w:t>
      </w:r>
    </w:p>
    <w:p w:rsidR="00037310" w:rsidRPr="00BF615D" w:rsidRDefault="00037310" w:rsidP="00BF615D">
      <w:pPr>
        <w:spacing w:line="240" w:lineRule="auto"/>
        <w:ind w:firstLine="567"/>
        <w:jc w:val="left"/>
      </w:pPr>
      <w:r w:rsidRPr="00BF615D">
        <w:t xml:space="preserve">     - внутридворовых сетей</w:t>
      </w:r>
      <w:r w:rsidRPr="00BF615D">
        <w:tab/>
        <w:t xml:space="preserve">       </w:t>
      </w:r>
      <w:r w:rsidRPr="00BF615D">
        <w:tab/>
        <w:t xml:space="preserve">                                                   -   30,05 км.</w:t>
      </w:r>
    </w:p>
    <w:p w:rsidR="00037310" w:rsidRPr="00BF615D" w:rsidRDefault="00037310" w:rsidP="00BF615D">
      <w:pPr>
        <w:spacing w:line="240" w:lineRule="auto"/>
        <w:ind w:firstLine="567"/>
        <w:jc w:val="left"/>
      </w:pPr>
      <w:r w:rsidRPr="00BF615D">
        <w:t xml:space="preserve">     - уличных сетей</w:t>
      </w:r>
      <w:r w:rsidRPr="00BF615D">
        <w:tab/>
      </w:r>
      <w:r w:rsidRPr="00BF615D">
        <w:tab/>
      </w:r>
      <w:r w:rsidRPr="00BF615D">
        <w:tab/>
      </w:r>
      <w:r w:rsidRPr="00BF615D">
        <w:tab/>
      </w:r>
      <w:r w:rsidRPr="00BF615D">
        <w:tab/>
      </w:r>
      <w:r w:rsidRPr="00BF615D">
        <w:tab/>
      </w:r>
      <w:r w:rsidRPr="00BF615D">
        <w:tab/>
      </w:r>
      <w:r w:rsidRPr="00BF615D">
        <w:tab/>
        <w:t xml:space="preserve"> -   81,26км.</w:t>
      </w:r>
    </w:p>
    <w:p w:rsidR="00037310" w:rsidRPr="00BF615D" w:rsidRDefault="00037310" w:rsidP="00BF615D">
      <w:pPr>
        <w:spacing w:line="240" w:lineRule="auto"/>
        <w:ind w:firstLine="567"/>
        <w:jc w:val="left"/>
      </w:pPr>
      <w:r w:rsidRPr="00BF615D">
        <w:t>2.  Количество колодцев</w:t>
      </w:r>
      <w:r w:rsidRPr="00BF615D">
        <w:tab/>
      </w:r>
      <w:r w:rsidRPr="00BF615D">
        <w:tab/>
      </w:r>
      <w:r w:rsidRPr="00BF615D">
        <w:tab/>
      </w:r>
      <w:r w:rsidRPr="00BF615D">
        <w:tab/>
      </w:r>
      <w:r w:rsidRPr="00BF615D">
        <w:tab/>
      </w:r>
      <w:r w:rsidRPr="00BF615D">
        <w:tab/>
        <w:t xml:space="preserve">                     -  5548 шт.</w:t>
      </w:r>
    </w:p>
    <w:p w:rsidR="00037310" w:rsidRDefault="00037310" w:rsidP="00BF615D">
      <w:pPr>
        <w:spacing w:line="240" w:lineRule="auto"/>
        <w:ind w:firstLine="567"/>
        <w:jc w:val="left"/>
      </w:pPr>
      <w:r w:rsidRPr="00530108">
        <w:t xml:space="preserve">Износ канализационных сетей составляет </w:t>
      </w:r>
      <w:r>
        <w:t>72,5</w:t>
      </w:r>
      <w:r w:rsidRPr="00530108">
        <w:t xml:space="preserve"> %. </w:t>
      </w:r>
    </w:p>
    <w:p w:rsidR="00037310" w:rsidRPr="00530108" w:rsidRDefault="00037310" w:rsidP="00951E60">
      <w:pPr>
        <w:spacing w:line="240" w:lineRule="auto"/>
        <w:ind w:firstLine="567"/>
        <w:jc w:val="left"/>
      </w:pPr>
      <w:r>
        <w:t>Замене подлежат 132,7 км канализационных сетей.</w:t>
      </w:r>
    </w:p>
    <w:p w:rsidR="00037310" w:rsidRPr="00530108" w:rsidRDefault="00037310" w:rsidP="00951E60">
      <w:pPr>
        <w:spacing w:line="240" w:lineRule="auto"/>
        <w:ind w:firstLine="567"/>
        <w:jc w:val="left"/>
        <w:rPr>
          <w:b/>
          <w:bCs/>
          <w:i/>
          <w:iCs/>
        </w:rPr>
      </w:pPr>
      <w:r w:rsidRPr="00530108">
        <w:rPr>
          <w:b/>
          <w:bCs/>
          <w:i/>
          <w:iCs/>
        </w:rPr>
        <w:t>Передано по договору в безвозмездное пользование с 01.01.2015</w:t>
      </w:r>
      <w:r>
        <w:rPr>
          <w:b/>
          <w:bCs/>
          <w:i/>
          <w:iCs/>
        </w:rPr>
        <w:t xml:space="preserve"> </w:t>
      </w:r>
      <w:r w:rsidRPr="00530108">
        <w:rPr>
          <w:b/>
          <w:bCs/>
          <w:i/>
          <w:iCs/>
        </w:rPr>
        <w:t>г.:</w:t>
      </w:r>
    </w:p>
    <w:p w:rsidR="00037310" w:rsidRDefault="00037310" w:rsidP="00302909">
      <w:pPr>
        <w:tabs>
          <w:tab w:val="left" w:pos="7920"/>
          <w:tab w:val="left" w:pos="8100"/>
          <w:tab w:val="left" w:pos="8280"/>
        </w:tabs>
        <w:spacing w:line="240" w:lineRule="auto"/>
        <w:ind w:firstLine="567"/>
        <w:jc w:val="left"/>
      </w:pPr>
      <w:r w:rsidRPr="00530108">
        <w:t>1.</w:t>
      </w:r>
      <w:r>
        <w:t xml:space="preserve"> </w:t>
      </w:r>
      <w:r w:rsidRPr="00530108">
        <w:t xml:space="preserve"> Протяженность канализационных сетей, всего:                       </w:t>
      </w:r>
      <w:r>
        <w:t xml:space="preserve"> </w:t>
      </w:r>
      <w:r w:rsidRPr="00530108">
        <w:t xml:space="preserve">  -   20,54 км</w:t>
      </w:r>
    </w:p>
    <w:p w:rsidR="00037310" w:rsidRPr="00530108" w:rsidRDefault="00037310" w:rsidP="00302909">
      <w:pPr>
        <w:tabs>
          <w:tab w:val="left" w:pos="7920"/>
          <w:tab w:val="left" w:pos="8100"/>
          <w:tab w:val="left" w:pos="8280"/>
        </w:tabs>
        <w:spacing w:line="240" w:lineRule="auto"/>
        <w:ind w:firstLine="567"/>
        <w:jc w:val="left"/>
      </w:pPr>
      <w:r>
        <w:t xml:space="preserve">      </w:t>
      </w:r>
      <w:r w:rsidRPr="00530108">
        <w:t>в том числе:</w:t>
      </w:r>
    </w:p>
    <w:p w:rsidR="00037310" w:rsidRPr="00530108" w:rsidRDefault="00037310" w:rsidP="00302909">
      <w:pPr>
        <w:spacing w:line="240" w:lineRule="auto"/>
        <w:ind w:firstLine="567"/>
        <w:jc w:val="left"/>
      </w:pPr>
      <w:r w:rsidRPr="00530108">
        <w:t>- напорных коллекторов                                                                      -     7,02 км</w:t>
      </w:r>
    </w:p>
    <w:p w:rsidR="00037310" w:rsidRPr="00530108" w:rsidRDefault="00037310" w:rsidP="00302909">
      <w:pPr>
        <w:tabs>
          <w:tab w:val="left" w:pos="8280"/>
        </w:tabs>
        <w:spacing w:line="240" w:lineRule="auto"/>
        <w:ind w:firstLine="567"/>
        <w:jc w:val="left"/>
      </w:pPr>
      <w:r w:rsidRPr="00530108">
        <w:t>- внутридворовых сетей                                                                       -   11,76 км</w:t>
      </w:r>
    </w:p>
    <w:p w:rsidR="00037310" w:rsidRPr="00530108" w:rsidRDefault="00037310" w:rsidP="00302909">
      <w:pPr>
        <w:tabs>
          <w:tab w:val="left" w:pos="8280"/>
        </w:tabs>
        <w:spacing w:line="240" w:lineRule="auto"/>
        <w:ind w:firstLine="567"/>
        <w:jc w:val="left"/>
      </w:pPr>
      <w:r w:rsidRPr="00530108">
        <w:t>- уличных сетей                                                                                     -    1,76 км</w:t>
      </w:r>
    </w:p>
    <w:p w:rsidR="00037310" w:rsidRPr="00530108" w:rsidRDefault="00037310" w:rsidP="00302909">
      <w:pPr>
        <w:tabs>
          <w:tab w:val="left" w:pos="180"/>
          <w:tab w:val="left" w:pos="7920"/>
          <w:tab w:val="left" w:pos="8100"/>
          <w:tab w:val="left" w:pos="8280"/>
        </w:tabs>
        <w:spacing w:line="240" w:lineRule="auto"/>
        <w:ind w:firstLine="567"/>
        <w:jc w:val="left"/>
      </w:pPr>
      <w:r w:rsidRPr="00530108">
        <w:t xml:space="preserve">2.  Количество колодцев                                                                      -    </w:t>
      </w:r>
      <w:r>
        <w:t xml:space="preserve"> </w:t>
      </w:r>
      <w:r w:rsidRPr="00530108">
        <w:t>641 шт.</w:t>
      </w:r>
    </w:p>
    <w:p w:rsidR="00037310" w:rsidRPr="00F17638" w:rsidRDefault="00037310" w:rsidP="008D4534">
      <w:pPr>
        <w:pStyle w:val="Heading3"/>
        <w:spacing w:after="240"/>
      </w:pPr>
      <w:bookmarkStart w:id="133" w:name="_Toc427759802"/>
      <w:r w:rsidRPr="00F17638">
        <w:t>3.1.6. Оценка безопасности и надежности объектов централизованной системы водоотведения и их управляемости</w:t>
      </w:r>
      <w:bookmarkEnd w:id="131"/>
      <w:bookmarkEnd w:id="132"/>
      <w:bookmarkEnd w:id="133"/>
    </w:p>
    <w:p w:rsidR="00037310" w:rsidRPr="00F17638" w:rsidRDefault="00037310" w:rsidP="008D4534">
      <w:pPr>
        <w:ind w:firstLine="567"/>
      </w:pPr>
      <w:r w:rsidRPr="00F17638">
        <w:t xml:space="preserve">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муниципального образования. По системе, состоящей из трубопроводов, каналов, коллекторов закачиваются все сточные воды, образующиеся на территории </w:t>
      </w:r>
      <w:r w:rsidRPr="00B71D3E">
        <w:t xml:space="preserve">МО </w:t>
      </w:r>
      <w:r>
        <w:t>город Балашов</w:t>
      </w:r>
      <w:r w:rsidRPr="00F17638">
        <w:t>.</w:t>
      </w:r>
    </w:p>
    <w:p w:rsidR="00037310" w:rsidRPr="00F17638" w:rsidRDefault="00037310" w:rsidP="008D4534">
      <w:pPr>
        <w:ind w:firstLine="567"/>
      </w:pPr>
      <w:r w:rsidRPr="00F17638">
        <w:t xml:space="preserve">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w:t>
      </w:r>
      <w:r w:rsidRPr="00F17638">
        <w:rPr>
          <w:color w:val="000000"/>
          <w:spacing w:val="-3"/>
        </w:rPr>
        <w:t>круглосуточное наличие возможности сброса стоков в необходимом количестве</w:t>
      </w:r>
      <w:r w:rsidRPr="00F17638">
        <w:t xml:space="preserve"> и надежности работы сетей и сооружений.</w:t>
      </w:r>
    </w:p>
    <w:p w:rsidR="00037310" w:rsidRPr="00F17638" w:rsidRDefault="00037310" w:rsidP="008D4534">
      <w:pPr>
        <w:ind w:firstLine="567"/>
      </w:pPr>
      <w:r w:rsidRPr="00F17638">
        <w:t>Практика показывает, что трубопроводные сети являются</w:t>
      </w:r>
      <w:r>
        <w:t>,</w:t>
      </w:r>
      <w:r w:rsidRPr="00F17638">
        <w:t xml:space="preserve">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Поэтому в последние годы особое внимание уделяется ее реконструкции и модернизации. </w:t>
      </w:r>
    </w:p>
    <w:p w:rsidR="00037310" w:rsidRPr="00F17638" w:rsidRDefault="00037310" w:rsidP="008D4534">
      <w:pPr>
        <w:pStyle w:val="Heading3"/>
        <w:spacing w:after="240"/>
      </w:pPr>
      <w:bookmarkStart w:id="134" w:name="_Toc385862072"/>
      <w:bookmarkStart w:id="135" w:name="_Toc392073609"/>
      <w:bookmarkStart w:id="136" w:name="_Toc427759803"/>
      <w:r w:rsidRPr="00F17638">
        <w:t>3.1.7. Оценка воздействия сбросов сточных вод через централизованную систему водоотведения на окружающую среду</w:t>
      </w:r>
      <w:bookmarkEnd w:id="134"/>
      <w:bookmarkEnd w:id="135"/>
      <w:bookmarkEnd w:id="136"/>
    </w:p>
    <w:p w:rsidR="00037310" w:rsidRPr="00F17638" w:rsidRDefault="00037310" w:rsidP="008D4534">
      <w:pPr>
        <w:ind w:firstLine="567"/>
      </w:pPr>
      <w:r w:rsidRPr="00F17638">
        <w:t>На сегодняшний день требования к предельно допустимому сбросу ужесточились. Очистные сооружения должны обеспечивать эффект очистки сточных вод до норм предельно допустимой концентрации рыбохозяйственных водоёмов согласно СанПиН 4630-88 «Охрана поверхностных вод от загрязнений».</w:t>
      </w:r>
    </w:p>
    <w:p w:rsidR="00037310" w:rsidRPr="00413E2B" w:rsidRDefault="00037310" w:rsidP="00F110AE">
      <w:pPr>
        <w:ind w:firstLine="567"/>
        <w:rPr>
          <w:b/>
          <w:bCs/>
        </w:rPr>
      </w:pPr>
      <w:r w:rsidRPr="00413E2B">
        <w:rPr>
          <w:b/>
          <w:bCs/>
        </w:rPr>
        <w:t>МУП «БЖКХ»</w:t>
      </w:r>
    </w:p>
    <w:p w:rsidR="00037310" w:rsidRPr="00F110AE" w:rsidRDefault="00037310" w:rsidP="00F110AE">
      <w:pPr>
        <w:ind w:firstLine="567"/>
      </w:pPr>
      <w:r w:rsidRPr="00F110AE">
        <w:t>Отбор проб воды с последующим химическим и бактериологическим исследованиями проводится по ГОСТ Р51592-2000  согласно «Графику аналитического контроля сточных вод и осадка очистных сооружений канализации г. Балашова». Данный график утверждается руководителем предприятия и согласовывается с ФГБУ «Приволжское УГМС»; с территориальным отделом управления Федеральной службы по надзору в сфере защиты прав потребителей и благополучия человека по Саратовской области в Балашовском районе; с филиалом ФФБУЗ «Центр гигиены и эпидемиологии в Саратовской области в Балашовском  районе».</w:t>
      </w:r>
    </w:p>
    <w:p w:rsidR="00037310" w:rsidRPr="00F110AE" w:rsidRDefault="00037310" w:rsidP="00F110AE">
      <w:pPr>
        <w:ind w:firstLine="567"/>
      </w:pPr>
      <w:r w:rsidRPr="00F110AE">
        <w:rPr>
          <w:i/>
          <w:iCs/>
        </w:rPr>
        <w:t xml:space="preserve">Ежедневно </w:t>
      </w:r>
      <w:r w:rsidRPr="00F110AE">
        <w:t xml:space="preserve">проводится анализ проб на органолептические и микробиологические показатели;  </w:t>
      </w:r>
      <w:r w:rsidRPr="00F110AE">
        <w:rPr>
          <w:i/>
          <w:iCs/>
        </w:rPr>
        <w:t>один раз в месяц</w:t>
      </w:r>
      <w:r w:rsidRPr="00F110AE">
        <w:t xml:space="preserve"> – на обобщающие и паразитологические показатели; </w:t>
      </w:r>
      <w:r w:rsidRPr="00F110AE">
        <w:rPr>
          <w:i/>
          <w:iCs/>
        </w:rPr>
        <w:t>один раз в сезон</w:t>
      </w:r>
      <w:r w:rsidRPr="00F110AE">
        <w:t xml:space="preserve"> – на неорганические, органические и паразитологические показатели.</w:t>
      </w:r>
    </w:p>
    <w:p w:rsidR="00037310" w:rsidRPr="00F17638" w:rsidRDefault="00037310" w:rsidP="008D4534">
      <w:pPr>
        <w:ind w:firstLine="567"/>
      </w:pPr>
      <w:r>
        <w:t>Показатели качества воды приведены в таб. 3.1.7.1.</w:t>
      </w:r>
    </w:p>
    <w:p w:rsidR="00037310" w:rsidRDefault="00037310" w:rsidP="008D4534">
      <w:pPr>
        <w:ind w:firstLine="567"/>
        <w:jc w:val="right"/>
      </w:pPr>
      <w:r w:rsidRPr="00F17638">
        <w:t xml:space="preserve">Таблица 3.1.7.1 </w:t>
      </w:r>
      <w:r>
        <w:t xml:space="preserve">Показатели качества воды </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6"/>
        <w:gridCol w:w="2130"/>
        <w:gridCol w:w="1228"/>
        <w:gridCol w:w="1244"/>
        <w:gridCol w:w="1229"/>
        <w:gridCol w:w="1244"/>
        <w:gridCol w:w="1214"/>
        <w:gridCol w:w="1244"/>
      </w:tblGrid>
      <w:tr w:rsidR="00037310" w:rsidRPr="00882870">
        <w:tc>
          <w:tcPr>
            <w:tcW w:w="497" w:type="dxa"/>
            <w:vMerge w:val="restart"/>
            <w:vAlign w:val="center"/>
          </w:tcPr>
          <w:p w:rsidR="00037310" w:rsidRPr="00882870" w:rsidRDefault="00037310" w:rsidP="00D7077C">
            <w:pPr>
              <w:jc w:val="center"/>
            </w:pPr>
            <w:r w:rsidRPr="00882870">
              <w:t>№</w:t>
            </w:r>
          </w:p>
        </w:tc>
        <w:tc>
          <w:tcPr>
            <w:tcW w:w="2130" w:type="dxa"/>
            <w:vMerge w:val="restart"/>
            <w:vAlign w:val="center"/>
          </w:tcPr>
          <w:p w:rsidR="00037310" w:rsidRPr="00882870" w:rsidRDefault="00037310" w:rsidP="00D7077C">
            <w:pPr>
              <w:jc w:val="center"/>
            </w:pPr>
            <w:r w:rsidRPr="00882870">
              <w:t>Наименование ингредиента</w:t>
            </w:r>
          </w:p>
        </w:tc>
        <w:tc>
          <w:tcPr>
            <w:tcW w:w="7510" w:type="dxa"/>
            <w:gridSpan w:val="6"/>
            <w:vAlign w:val="center"/>
          </w:tcPr>
          <w:p w:rsidR="00037310" w:rsidRPr="00882870" w:rsidRDefault="00037310" w:rsidP="00D7077C">
            <w:pPr>
              <w:jc w:val="center"/>
            </w:pPr>
            <w:r w:rsidRPr="00882870">
              <w:t>Средняя концентрация загрязняющих веществ, мг/дм</w:t>
            </w:r>
            <w:r w:rsidRPr="00882870">
              <w:rPr>
                <w:vertAlign w:val="superscript"/>
              </w:rPr>
              <w:t>3</w:t>
            </w:r>
          </w:p>
        </w:tc>
      </w:tr>
      <w:tr w:rsidR="00037310" w:rsidRPr="00882870">
        <w:tc>
          <w:tcPr>
            <w:tcW w:w="497" w:type="dxa"/>
            <w:vMerge/>
            <w:vAlign w:val="center"/>
          </w:tcPr>
          <w:p w:rsidR="00037310" w:rsidRPr="00882870" w:rsidRDefault="00037310" w:rsidP="00D7077C">
            <w:pPr>
              <w:jc w:val="center"/>
            </w:pPr>
          </w:p>
        </w:tc>
        <w:tc>
          <w:tcPr>
            <w:tcW w:w="2130" w:type="dxa"/>
            <w:vMerge/>
            <w:vAlign w:val="center"/>
          </w:tcPr>
          <w:p w:rsidR="00037310" w:rsidRPr="00882870" w:rsidRDefault="00037310" w:rsidP="00D7077C">
            <w:pPr>
              <w:jc w:val="center"/>
            </w:pPr>
          </w:p>
        </w:tc>
        <w:tc>
          <w:tcPr>
            <w:tcW w:w="2506" w:type="dxa"/>
            <w:gridSpan w:val="2"/>
            <w:vAlign w:val="center"/>
          </w:tcPr>
          <w:p w:rsidR="00037310" w:rsidRPr="00882870" w:rsidRDefault="00037310" w:rsidP="00D7077C">
            <w:pPr>
              <w:jc w:val="center"/>
            </w:pPr>
            <w:r w:rsidRPr="00882870">
              <w:t>2012 год</w:t>
            </w:r>
          </w:p>
        </w:tc>
        <w:tc>
          <w:tcPr>
            <w:tcW w:w="2506" w:type="dxa"/>
            <w:gridSpan w:val="2"/>
            <w:vAlign w:val="center"/>
          </w:tcPr>
          <w:p w:rsidR="00037310" w:rsidRPr="00882870" w:rsidRDefault="00037310" w:rsidP="00D7077C">
            <w:pPr>
              <w:jc w:val="center"/>
            </w:pPr>
            <w:r w:rsidRPr="00882870">
              <w:t>2013 год</w:t>
            </w:r>
          </w:p>
        </w:tc>
        <w:tc>
          <w:tcPr>
            <w:tcW w:w="2498" w:type="dxa"/>
            <w:gridSpan w:val="2"/>
            <w:vAlign w:val="center"/>
          </w:tcPr>
          <w:p w:rsidR="00037310" w:rsidRPr="00882870" w:rsidRDefault="00037310" w:rsidP="00D7077C">
            <w:pPr>
              <w:jc w:val="center"/>
            </w:pPr>
            <w:r w:rsidRPr="00882870">
              <w:t>2014 год</w:t>
            </w:r>
          </w:p>
        </w:tc>
      </w:tr>
      <w:tr w:rsidR="00037310" w:rsidRPr="00882870">
        <w:tc>
          <w:tcPr>
            <w:tcW w:w="497" w:type="dxa"/>
            <w:vMerge/>
            <w:vAlign w:val="center"/>
          </w:tcPr>
          <w:p w:rsidR="00037310" w:rsidRPr="00882870" w:rsidRDefault="00037310" w:rsidP="00D7077C">
            <w:pPr>
              <w:jc w:val="center"/>
            </w:pPr>
          </w:p>
        </w:tc>
        <w:tc>
          <w:tcPr>
            <w:tcW w:w="2130" w:type="dxa"/>
            <w:vMerge/>
            <w:vAlign w:val="center"/>
          </w:tcPr>
          <w:p w:rsidR="00037310" w:rsidRPr="00882870" w:rsidRDefault="00037310" w:rsidP="00D7077C">
            <w:pPr>
              <w:jc w:val="center"/>
            </w:pPr>
          </w:p>
        </w:tc>
        <w:tc>
          <w:tcPr>
            <w:tcW w:w="1249" w:type="dxa"/>
            <w:vAlign w:val="center"/>
          </w:tcPr>
          <w:p w:rsidR="00037310" w:rsidRPr="00882870" w:rsidRDefault="00037310" w:rsidP="00D7077C">
            <w:pPr>
              <w:jc w:val="center"/>
            </w:pPr>
            <w:r w:rsidRPr="00882870">
              <w:t>на входе</w:t>
            </w:r>
          </w:p>
        </w:tc>
        <w:tc>
          <w:tcPr>
            <w:tcW w:w="1257" w:type="dxa"/>
            <w:vAlign w:val="center"/>
          </w:tcPr>
          <w:p w:rsidR="00037310" w:rsidRPr="00882870" w:rsidRDefault="00037310" w:rsidP="00D7077C">
            <w:pPr>
              <w:jc w:val="center"/>
            </w:pPr>
            <w:r w:rsidRPr="00882870">
              <w:t>на выходе</w:t>
            </w:r>
          </w:p>
        </w:tc>
        <w:tc>
          <w:tcPr>
            <w:tcW w:w="1249" w:type="dxa"/>
            <w:vAlign w:val="center"/>
          </w:tcPr>
          <w:p w:rsidR="00037310" w:rsidRPr="00882870" w:rsidRDefault="00037310" w:rsidP="00D7077C">
            <w:pPr>
              <w:jc w:val="center"/>
            </w:pPr>
            <w:r w:rsidRPr="00882870">
              <w:t>на входе</w:t>
            </w:r>
          </w:p>
        </w:tc>
        <w:tc>
          <w:tcPr>
            <w:tcW w:w="1257" w:type="dxa"/>
            <w:vAlign w:val="center"/>
          </w:tcPr>
          <w:p w:rsidR="00037310" w:rsidRPr="00882870" w:rsidRDefault="00037310" w:rsidP="00D7077C">
            <w:pPr>
              <w:jc w:val="center"/>
            </w:pPr>
            <w:r w:rsidRPr="00882870">
              <w:t>на выходе</w:t>
            </w:r>
          </w:p>
        </w:tc>
        <w:tc>
          <w:tcPr>
            <w:tcW w:w="1241" w:type="dxa"/>
            <w:vAlign w:val="center"/>
          </w:tcPr>
          <w:p w:rsidR="00037310" w:rsidRPr="00882870" w:rsidRDefault="00037310" w:rsidP="00D7077C">
            <w:pPr>
              <w:jc w:val="center"/>
            </w:pPr>
            <w:r w:rsidRPr="00882870">
              <w:t>на входе</w:t>
            </w:r>
          </w:p>
        </w:tc>
        <w:tc>
          <w:tcPr>
            <w:tcW w:w="1257" w:type="dxa"/>
            <w:vAlign w:val="center"/>
          </w:tcPr>
          <w:p w:rsidR="00037310" w:rsidRPr="00882870" w:rsidRDefault="00037310" w:rsidP="00D7077C">
            <w:pPr>
              <w:jc w:val="center"/>
            </w:pPr>
            <w:r w:rsidRPr="00882870">
              <w:t>на выходе</w:t>
            </w:r>
          </w:p>
        </w:tc>
      </w:tr>
      <w:tr w:rsidR="00037310" w:rsidRPr="00882870">
        <w:tc>
          <w:tcPr>
            <w:tcW w:w="497" w:type="dxa"/>
            <w:vAlign w:val="center"/>
          </w:tcPr>
          <w:p w:rsidR="00037310" w:rsidRPr="00882870" w:rsidRDefault="00037310" w:rsidP="00D7077C">
            <w:pPr>
              <w:jc w:val="center"/>
            </w:pPr>
            <w:r w:rsidRPr="00882870">
              <w:t>1</w:t>
            </w:r>
          </w:p>
        </w:tc>
        <w:tc>
          <w:tcPr>
            <w:tcW w:w="2130" w:type="dxa"/>
            <w:vAlign w:val="center"/>
          </w:tcPr>
          <w:p w:rsidR="00037310" w:rsidRPr="00882870" w:rsidRDefault="00037310" w:rsidP="00D7077C">
            <w:pPr>
              <w:jc w:val="center"/>
            </w:pPr>
            <w:r w:rsidRPr="00882870">
              <w:t>Взвешенные вещества</w:t>
            </w:r>
          </w:p>
        </w:tc>
        <w:tc>
          <w:tcPr>
            <w:tcW w:w="1249" w:type="dxa"/>
            <w:vAlign w:val="center"/>
          </w:tcPr>
          <w:p w:rsidR="00037310" w:rsidRPr="00882870" w:rsidRDefault="00037310" w:rsidP="00D7077C">
            <w:pPr>
              <w:jc w:val="center"/>
            </w:pPr>
            <w:r w:rsidRPr="00882870">
              <w:t>116,35</w:t>
            </w:r>
          </w:p>
        </w:tc>
        <w:tc>
          <w:tcPr>
            <w:tcW w:w="1257" w:type="dxa"/>
            <w:vAlign w:val="center"/>
          </w:tcPr>
          <w:p w:rsidR="00037310" w:rsidRPr="00882870" w:rsidRDefault="00037310" w:rsidP="00D7077C">
            <w:pPr>
              <w:jc w:val="center"/>
            </w:pPr>
            <w:r w:rsidRPr="00882870">
              <w:t>49,96</w:t>
            </w:r>
          </w:p>
        </w:tc>
        <w:tc>
          <w:tcPr>
            <w:tcW w:w="1249" w:type="dxa"/>
            <w:vAlign w:val="center"/>
          </w:tcPr>
          <w:p w:rsidR="00037310" w:rsidRPr="00882870" w:rsidRDefault="00037310" w:rsidP="00D7077C">
            <w:pPr>
              <w:jc w:val="center"/>
            </w:pPr>
            <w:r w:rsidRPr="00882870">
              <w:t>111,18</w:t>
            </w:r>
          </w:p>
        </w:tc>
        <w:tc>
          <w:tcPr>
            <w:tcW w:w="1257" w:type="dxa"/>
            <w:vAlign w:val="center"/>
          </w:tcPr>
          <w:p w:rsidR="00037310" w:rsidRPr="00882870" w:rsidRDefault="00037310" w:rsidP="00D7077C">
            <w:pPr>
              <w:jc w:val="center"/>
            </w:pPr>
            <w:r w:rsidRPr="00882870">
              <w:t>57,77</w:t>
            </w:r>
          </w:p>
        </w:tc>
        <w:tc>
          <w:tcPr>
            <w:tcW w:w="1241" w:type="dxa"/>
            <w:vAlign w:val="center"/>
          </w:tcPr>
          <w:p w:rsidR="00037310" w:rsidRPr="00882870" w:rsidRDefault="00037310" w:rsidP="00D7077C">
            <w:pPr>
              <w:jc w:val="center"/>
            </w:pPr>
            <w:r w:rsidRPr="00882870">
              <w:t>120,5</w:t>
            </w:r>
          </w:p>
        </w:tc>
        <w:tc>
          <w:tcPr>
            <w:tcW w:w="1257" w:type="dxa"/>
            <w:vAlign w:val="center"/>
          </w:tcPr>
          <w:p w:rsidR="00037310" w:rsidRPr="00882870" w:rsidRDefault="00037310" w:rsidP="00D7077C">
            <w:pPr>
              <w:jc w:val="center"/>
            </w:pPr>
            <w:r w:rsidRPr="00882870">
              <w:t>39,28</w:t>
            </w:r>
          </w:p>
        </w:tc>
      </w:tr>
      <w:tr w:rsidR="00037310" w:rsidRPr="00882870">
        <w:tc>
          <w:tcPr>
            <w:tcW w:w="497" w:type="dxa"/>
            <w:vAlign w:val="center"/>
          </w:tcPr>
          <w:p w:rsidR="00037310" w:rsidRPr="00882870" w:rsidRDefault="00037310" w:rsidP="00D7077C">
            <w:pPr>
              <w:jc w:val="center"/>
            </w:pPr>
            <w:r w:rsidRPr="00882870">
              <w:t>2</w:t>
            </w:r>
          </w:p>
        </w:tc>
        <w:tc>
          <w:tcPr>
            <w:tcW w:w="2130" w:type="dxa"/>
            <w:vAlign w:val="center"/>
          </w:tcPr>
          <w:p w:rsidR="00037310" w:rsidRPr="00882870" w:rsidRDefault="00037310" w:rsidP="00D7077C">
            <w:pPr>
              <w:jc w:val="center"/>
            </w:pPr>
            <w:r w:rsidRPr="00882870">
              <w:t xml:space="preserve">БПК </w:t>
            </w:r>
            <w:r w:rsidRPr="00882870">
              <w:rPr>
                <w:vertAlign w:val="subscript"/>
              </w:rPr>
              <w:t>пол</w:t>
            </w:r>
          </w:p>
        </w:tc>
        <w:tc>
          <w:tcPr>
            <w:tcW w:w="1249" w:type="dxa"/>
            <w:vAlign w:val="center"/>
          </w:tcPr>
          <w:p w:rsidR="00037310" w:rsidRPr="00882870" w:rsidRDefault="00037310" w:rsidP="00D7077C">
            <w:pPr>
              <w:jc w:val="center"/>
            </w:pPr>
            <w:r w:rsidRPr="00882870">
              <w:t>107,25</w:t>
            </w:r>
          </w:p>
        </w:tc>
        <w:tc>
          <w:tcPr>
            <w:tcW w:w="1257" w:type="dxa"/>
            <w:vAlign w:val="center"/>
          </w:tcPr>
          <w:p w:rsidR="00037310" w:rsidRPr="00882870" w:rsidRDefault="00037310" w:rsidP="00D7077C">
            <w:pPr>
              <w:jc w:val="center"/>
            </w:pPr>
            <w:r w:rsidRPr="00882870">
              <w:t>68,81</w:t>
            </w:r>
          </w:p>
        </w:tc>
        <w:tc>
          <w:tcPr>
            <w:tcW w:w="1249" w:type="dxa"/>
            <w:vAlign w:val="center"/>
          </w:tcPr>
          <w:p w:rsidR="00037310" w:rsidRPr="00882870" w:rsidRDefault="00037310" w:rsidP="00D7077C">
            <w:pPr>
              <w:jc w:val="center"/>
            </w:pPr>
            <w:r w:rsidRPr="00882870">
              <w:t>110,0</w:t>
            </w:r>
          </w:p>
        </w:tc>
        <w:tc>
          <w:tcPr>
            <w:tcW w:w="1257" w:type="dxa"/>
            <w:vAlign w:val="center"/>
          </w:tcPr>
          <w:p w:rsidR="00037310" w:rsidRPr="00882870" w:rsidRDefault="00037310" w:rsidP="00D7077C">
            <w:pPr>
              <w:jc w:val="center"/>
            </w:pPr>
            <w:r w:rsidRPr="00882870">
              <w:t>67,9</w:t>
            </w:r>
          </w:p>
        </w:tc>
        <w:tc>
          <w:tcPr>
            <w:tcW w:w="1241" w:type="dxa"/>
            <w:vAlign w:val="center"/>
          </w:tcPr>
          <w:p w:rsidR="00037310" w:rsidRPr="00882870" w:rsidRDefault="00037310" w:rsidP="00D7077C">
            <w:pPr>
              <w:jc w:val="center"/>
            </w:pPr>
            <w:r w:rsidRPr="00882870">
              <w:t>122,5</w:t>
            </w:r>
          </w:p>
        </w:tc>
        <w:tc>
          <w:tcPr>
            <w:tcW w:w="1257" w:type="dxa"/>
            <w:vAlign w:val="center"/>
          </w:tcPr>
          <w:p w:rsidR="00037310" w:rsidRPr="00882870" w:rsidRDefault="00037310" w:rsidP="00D7077C">
            <w:pPr>
              <w:jc w:val="center"/>
            </w:pPr>
            <w:r w:rsidRPr="00882870">
              <w:t>66,9</w:t>
            </w:r>
          </w:p>
        </w:tc>
      </w:tr>
      <w:tr w:rsidR="00037310" w:rsidRPr="00882870">
        <w:tc>
          <w:tcPr>
            <w:tcW w:w="497" w:type="dxa"/>
            <w:vAlign w:val="center"/>
          </w:tcPr>
          <w:p w:rsidR="00037310" w:rsidRPr="00882870" w:rsidRDefault="00037310" w:rsidP="00D7077C">
            <w:pPr>
              <w:jc w:val="center"/>
            </w:pPr>
            <w:r w:rsidRPr="00882870">
              <w:t>3</w:t>
            </w:r>
          </w:p>
        </w:tc>
        <w:tc>
          <w:tcPr>
            <w:tcW w:w="2130" w:type="dxa"/>
            <w:vAlign w:val="center"/>
          </w:tcPr>
          <w:p w:rsidR="00037310" w:rsidRPr="00882870" w:rsidRDefault="00037310" w:rsidP="00D7077C">
            <w:pPr>
              <w:jc w:val="center"/>
            </w:pPr>
            <w:r w:rsidRPr="00882870">
              <w:t>Сухой остаток</w:t>
            </w:r>
          </w:p>
        </w:tc>
        <w:tc>
          <w:tcPr>
            <w:tcW w:w="1249" w:type="dxa"/>
            <w:vAlign w:val="center"/>
          </w:tcPr>
          <w:p w:rsidR="00037310" w:rsidRPr="00882870" w:rsidRDefault="00037310" w:rsidP="00D7077C">
            <w:pPr>
              <w:jc w:val="center"/>
            </w:pPr>
            <w:r w:rsidRPr="00882870">
              <w:t>789,46</w:t>
            </w:r>
          </w:p>
        </w:tc>
        <w:tc>
          <w:tcPr>
            <w:tcW w:w="1257" w:type="dxa"/>
            <w:vAlign w:val="center"/>
          </w:tcPr>
          <w:p w:rsidR="00037310" w:rsidRPr="00882870" w:rsidRDefault="00037310" w:rsidP="00D7077C">
            <w:pPr>
              <w:jc w:val="center"/>
            </w:pPr>
            <w:r w:rsidRPr="00882870">
              <w:t>708,91</w:t>
            </w:r>
          </w:p>
        </w:tc>
        <w:tc>
          <w:tcPr>
            <w:tcW w:w="1249" w:type="dxa"/>
            <w:vAlign w:val="center"/>
          </w:tcPr>
          <w:p w:rsidR="00037310" w:rsidRPr="00882870" w:rsidRDefault="00037310" w:rsidP="00D7077C">
            <w:pPr>
              <w:jc w:val="center"/>
            </w:pPr>
            <w:r w:rsidRPr="00882870">
              <w:t>847,01</w:t>
            </w:r>
          </w:p>
        </w:tc>
        <w:tc>
          <w:tcPr>
            <w:tcW w:w="1257" w:type="dxa"/>
            <w:vAlign w:val="center"/>
          </w:tcPr>
          <w:p w:rsidR="00037310" w:rsidRPr="00882870" w:rsidRDefault="00037310" w:rsidP="00D7077C">
            <w:pPr>
              <w:jc w:val="center"/>
            </w:pPr>
            <w:r w:rsidRPr="00882870">
              <w:t>807,92</w:t>
            </w:r>
          </w:p>
        </w:tc>
        <w:tc>
          <w:tcPr>
            <w:tcW w:w="1241" w:type="dxa"/>
            <w:vAlign w:val="center"/>
          </w:tcPr>
          <w:p w:rsidR="00037310" w:rsidRPr="00882870" w:rsidRDefault="00037310" w:rsidP="00D7077C">
            <w:pPr>
              <w:jc w:val="center"/>
            </w:pPr>
            <w:r w:rsidRPr="00882870">
              <w:t>847,8</w:t>
            </w:r>
          </w:p>
        </w:tc>
        <w:tc>
          <w:tcPr>
            <w:tcW w:w="1257" w:type="dxa"/>
            <w:vAlign w:val="center"/>
          </w:tcPr>
          <w:p w:rsidR="00037310" w:rsidRPr="00882870" w:rsidRDefault="00037310" w:rsidP="00D7077C">
            <w:pPr>
              <w:jc w:val="center"/>
            </w:pPr>
            <w:r w:rsidRPr="00882870">
              <w:t>779,4</w:t>
            </w:r>
          </w:p>
        </w:tc>
      </w:tr>
      <w:tr w:rsidR="00037310" w:rsidRPr="00882870">
        <w:tc>
          <w:tcPr>
            <w:tcW w:w="497" w:type="dxa"/>
            <w:vAlign w:val="center"/>
          </w:tcPr>
          <w:p w:rsidR="00037310" w:rsidRPr="00882870" w:rsidRDefault="00037310" w:rsidP="00D7077C">
            <w:pPr>
              <w:jc w:val="center"/>
            </w:pPr>
            <w:r w:rsidRPr="00882870">
              <w:t>4</w:t>
            </w:r>
          </w:p>
        </w:tc>
        <w:tc>
          <w:tcPr>
            <w:tcW w:w="2130" w:type="dxa"/>
            <w:vAlign w:val="center"/>
          </w:tcPr>
          <w:p w:rsidR="00037310" w:rsidRPr="00882870" w:rsidRDefault="00037310" w:rsidP="00D7077C">
            <w:pPr>
              <w:jc w:val="center"/>
            </w:pPr>
            <w:r w:rsidRPr="00882870">
              <w:t>Фосфаты</w:t>
            </w:r>
          </w:p>
        </w:tc>
        <w:tc>
          <w:tcPr>
            <w:tcW w:w="1249" w:type="dxa"/>
            <w:vAlign w:val="center"/>
          </w:tcPr>
          <w:p w:rsidR="00037310" w:rsidRPr="00882870" w:rsidRDefault="00037310" w:rsidP="00D7077C">
            <w:pPr>
              <w:jc w:val="center"/>
            </w:pPr>
            <w:r w:rsidRPr="00882870">
              <w:t>6,1</w:t>
            </w:r>
          </w:p>
        </w:tc>
        <w:tc>
          <w:tcPr>
            <w:tcW w:w="1257" w:type="dxa"/>
            <w:vAlign w:val="center"/>
          </w:tcPr>
          <w:p w:rsidR="00037310" w:rsidRPr="00882870" w:rsidRDefault="00037310" w:rsidP="00D7077C">
            <w:pPr>
              <w:jc w:val="center"/>
            </w:pPr>
            <w:r w:rsidRPr="00882870">
              <w:t>5,05</w:t>
            </w:r>
          </w:p>
        </w:tc>
        <w:tc>
          <w:tcPr>
            <w:tcW w:w="1249" w:type="dxa"/>
            <w:vAlign w:val="center"/>
          </w:tcPr>
          <w:p w:rsidR="00037310" w:rsidRPr="00882870" w:rsidRDefault="00037310" w:rsidP="00D7077C">
            <w:pPr>
              <w:jc w:val="center"/>
            </w:pPr>
            <w:r w:rsidRPr="00882870">
              <w:t>6,37</w:t>
            </w:r>
          </w:p>
        </w:tc>
        <w:tc>
          <w:tcPr>
            <w:tcW w:w="1257" w:type="dxa"/>
            <w:vAlign w:val="center"/>
          </w:tcPr>
          <w:p w:rsidR="00037310" w:rsidRPr="00882870" w:rsidRDefault="00037310" w:rsidP="00D7077C">
            <w:pPr>
              <w:jc w:val="center"/>
            </w:pPr>
            <w:r w:rsidRPr="00882870">
              <w:t>4,74</w:t>
            </w:r>
          </w:p>
        </w:tc>
        <w:tc>
          <w:tcPr>
            <w:tcW w:w="1241" w:type="dxa"/>
            <w:vAlign w:val="center"/>
          </w:tcPr>
          <w:p w:rsidR="00037310" w:rsidRPr="00882870" w:rsidRDefault="00037310" w:rsidP="00D7077C">
            <w:pPr>
              <w:jc w:val="center"/>
            </w:pPr>
            <w:r w:rsidRPr="00882870">
              <w:t>7,53</w:t>
            </w:r>
          </w:p>
        </w:tc>
        <w:tc>
          <w:tcPr>
            <w:tcW w:w="1257" w:type="dxa"/>
            <w:vAlign w:val="center"/>
          </w:tcPr>
          <w:p w:rsidR="00037310" w:rsidRPr="00882870" w:rsidRDefault="00037310" w:rsidP="00D7077C">
            <w:pPr>
              <w:jc w:val="center"/>
            </w:pPr>
            <w:r w:rsidRPr="00882870">
              <w:t>3,55</w:t>
            </w:r>
          </w:p>
        </w:tc>
      </w:tr>
      <w:tr w:rsidR="00037310" w:rsidRPr="00882870">
        <w:tc>
          <w:tcPr>
            <w:tcW w:w="497" w:type="dxa"/>
            <w:vAlign w:val="center"/>
          </w:tcPr>
          <w:p w:rsidR="00037310" w:rsidRPr="00882870" w:rsidRDefault="00037310" w:rsidP="00D7077C">
            <w:pPr>
              <w:jc w:val="center"/>
            </w:pPr>
            <w:r w:rsidRPr="00882870">
              <w:t>5</w:t>
            </w:r>
          </w:p>
        </w:tc>
        <w:tc>
          <w:tcPr>
            <w:tcW w:w="2130" w:type="dxa"/>
            <w:vAlign w:val="center"/>
          </w:tcPr>
          <w:p w:rsidR="00037310" w:rsidRPr="00882870" w:rsidRDefault="00037310" w:rsidP="00D7077C">
            <w:pPr>
              <w:jc w:val="center"/>
            </w:pPr>
            <w:r w:rsidRPr="00882870">
              <w:t>Нитрат анион</w:t>
            </w:r>
          </w:p>
        </w:tc>
        <w:tc>
          <w:tcPr>
            <w:tcW w:w="1249" w:type="dxa"/>
            <w:vAlign w:val="center"/>
          </w:tcPr>
          <w:p w:rsidR="00037310" w:rsidRPr="00882870" w:rsidRDefault="00037310" w:rsidP="00D7077C">
            <w:pPr>
              <w:jc w:val="center"/>
            </w:pPr>
            <w:r w:rsidRPr="00882870">
              <w:t>4,34</w:t>
            </w:r>
          </w:p>
        </w:tc>
        <w:tc>
          <w:tcPr>
            <w:tcW w:w="1257" w:type="dxa"/>
            <w:vAlign w:val="center"/>
          </w:tcPr>
          <w:p w:rsidR="00037310" w:rsidRPr="00882870" w:rsidRDefault="00037310" w:rsidP="00D7077C">
            <w:pPr>
              <w:jc w:val="center"/>
            </w:pPr>
            <w:r w:rsidRPr="00882870">
              <w:t>4,28</w:t>
            </w:r>
          </w:p>
        </w:tc>
        <w:tc>
          <w:tcPr>
            <w:tcW w:w="1249" w:type="dxa"/>
            <w:vAlign w:val="center"/>
          </w:tcPr>
          <w:p w:rsidR="00037310" w:rsidRPr="00882870" w:rsidRDefault="00037310" w:rsidP="00D7077C">
            <w:pPr>
              <w:jc w:val="center"/>
            </w:pPr>
            <w:r w:rsidRPr="00882870">
              <w:t>2,12</w:t>
            </w:r>
          </w:p>
        </w:tc>
        <w:tc>
          <w:tcPr>
            <w:tcW w:w="1257" w:type="dxa"/>
            <w:vAlign w:val="center"/>
          </w:tcPr>
          <w:p w:rsidR="00037310" w:rsidRPr="00882870" w:rsidRDefault="00037310" w:rsidP="00D7077C">
            <w:pPr>
              <w:jc w:val="center"/>
            </w:pPr>
            <w:r w:rsidRPr="00882870">
              <w:t>2,27</w:t>
            </w:r>
          </w:p>
        </w:tc>
        <w:tc>
          <w:tcPr>
            <w:tcW w:w="1241" w:type="dxa"/>
            <w:vAlign w:val="center"/>
          </w:tcPr>
          <w:p w:rsidR="00037310" w:rsidRPr="00882870" w:rsidRDefault="00037310" w:rsidP="00D7077C">
            <w:pPr>
              <w:jc w:val="center"/>
            </w:pPr>
            <w:r w:rsidRPr="00882870">
              <w:t>2,18</w:t>
            </w:r>
          </w:p>
        </w:tc>
        <w:tc>
          <w:tcPr>
            <w:tcW w:w="1257" w:type="dxa"/>
            <w:vAlign w:val="center"/>
          </w:tcPr>
          <w:p w:rsidR="00037310" w:rsidRPr="00882870" w:rsidRDefault="00037310" w:rsidP="00D7077C">
            <w:pPr>
              <w:jc w:val="center"/>
            </w:pPr>
            <w:r w:rsidRPr="00882870">
              <w:t>1,99</w:t>
            </w:r>
          </w:p>
        </w:tc>
      </w:tr>
      <w:tr w:rsidR="00037310" w:rsidRPr="00882870">
        <w:tc>
          <w:tcPr>
            <w:tcW w:w="497" w:type="dxa"/>
            <w:vAlign w:val="center"/>
          </w:tcPr>
          <w:p w:rsidR="00037310" w:rsidRPr="00882870" w:rsidRDefault="00037310" w:rsidP="00D7077C">
            <w:pPr>
              <w:jc w:val="center"/>
            </w:pPr>
            <w:r w:rsidRPr="00882870">
              <w:t>6</w:t>
            </w:r>
          </w:p>
        </w:tc>
        <w:tc>
          <w:tcPr>
            <w:tcW w:w="2130" w:type="dxa"/>
            <w:vAlign w:val="center"/>
          </w:tcPr>
          <w:p w:rsidR="00037310" w:rsidRPr="00882870" w:rsidRDefault="00037310" w:rsidP="00D7077C">
            <w:pPr>
              <w:jc w:val="center"/>
            </w:pPr>
            <w:r w:rsidRPr="00882870">
              <w:t>Хлориды</w:t>
            </w:r>
          </w:p>
        </w:tc>
        <w:tc>
          <w:tcPr>
            <w:tcW w:w="1249" w:type="dxa"/>
            <w:vAlign w:val="center"/>
          </w:tcPr>
          <w:p w:rsidR="00037310" w:rsidRPr="00882870" w:rsidRDefault="00037310" w:rsidP="00D7077C">
            <w:pPr>
              <w:jc w:val="center"/>
            </w:pPr>
            <w:r w:rsidRPr="00882870">
              <w:t>94,14</w:t>
            </w:r>
          </w:p>
        </w:tc>
        <w:tc>
          <w:tcPr>
            <w:tcW w:w="1257" w:type="dxa"/>
            <w:vAlign w:val="center"/>
          </w:tcPr>
          <w:p w:rsidR="00037310" w:rsidRPr="00882870" w:rsidRDefault="00037310" w:rsidP="00D7077C">
            <w:pPr>
              <w:jc w:val="center"/>
            </w:pPr>
            <w:r w:rsidRPr="00882870">
              <w:t>83,63</w:t>
            </w:r>
          </w:p>
        </w:tc>
        <w:tc>
          <w:tcPr>
            <w:tcW w:w="1249" w:type="dxa"/>
            <w:vAlign w:val="center"/>
          </w:tcPr>
          <w:p w:rsidR="00037310" w:rsidRPr="00882870" w:rsidRDefault="00037310" w:rsidP="00D7077C">
            <w:pPr>
              <w:jc w:val="center"/>
            </w:pPr>
            <w:r w:rsidRPr="00882870">
              <w:t>102,43</w:t>
            </w:r>
          </w:p>
        </w:tc>
        <w:tc>
          <w:tcPr>
            <w:tcW w:w="1257" w:type="dxa"/>
            <w:vAlign w:val="center"/>
          </w:tcPr>
          <w:p w:rsidR="00037310" w:rsidRPr="00882870" w:rsidRDefault="00037310" w:rsidP="00D7077C">
            <w:pPr>
              <w:jc w:val="center"/>
            </w:pPr>
            <w:r w:rsidRPr="00882870">
              <w:t>88,99</w:t>
            </w:r>
          </w:p>
        </w:tc>
        <w:tc>
          <w:tcPr>
            <w:tcW w:w="1241" w:type="dxa"/>
            <w:vAlign w:val="center"/>
          </w:tcPr>
          <w:p w:rsidR="00037310" w:rsidRPr="00882870" w:rsidRDefault="00037310" w:rsidP="00D7077C">
            <w:pPr>
              <w:jc w:val="center"/>
            </w:pPr>
            <w:r w:rsidRPr="00882870">
              <w:t>95,57</w:t>
            </w:r>
          </w:p>
        </w:tc>
        <w:tc>
          <w:tcPr>
            <w:tcW w:w="1257" w:type="dxa"/>
            <w:vAlign w:val="center"/>
          </w:tcPr>
          <w:p w:rsidR="00037310" w:rsidRPr="00882870" w:rsidRDefault="00037310" w:rsidP="00D7077C">
            <w:pPr>
              <w:jc w:val="center"/>
            </w:pPr>
            <w:r w:rsidRPr="00882870">
              <w:t>58,57</w:t>
            </w:r>
          </w:p>
        </w:tc>
      </w:tr>
      <w:tr w:rsidR="00037310" w:rsidRPr="00882870">
        <w:tc>
          <w:tcPr>
            <w:tcW w:w="497" w:type="dxa"/>
            <w:vAlign w:val="center"/>
          </w:tcPr>
          <w:p w:rsidR="00037310" w:rsidRPr="00882870" w:rsidRDefault="00037310" w:rsidP="00D7077C">
            <w:pPr>
              <w:jc w:val="center"/>
            </w:pPr>
            <w:r w:rsidRPr="00882870">
              <w:t>7</w:t>
            </w:r>
          </w:p>
        </w:tc>
        <w:tc>
          <w:tcPr>
            <w:tcW w:w="2130" w:type="dxa"/>
            <w:vAlign w:val="center"/>
          </w:tcPr>
          <w:p w:rsidR="00037310" w:rsidRPr="00882870" w:rsidRDefault="00037310" w:rsidP="00D7077C">
            <w:pPr>
              <w:jc w:val="center"/>
            </w:pPr>
            <w:r w:rsidRPr="00882870">
              <w:t>Сульфат анион</w:t>
            </w:r>
          </w:p>
        </w:tc>
        <w:tc>
          <w:tcPr>
            <w:tcW w:w="1249" w:type="dxa"/>
            <w:vAlign w:val="center"/>
          </w:tcPr>
          <w:p w:rsidR="00037310" w:rsidRPr="00882870" w:rsidRDefault="00037310" w:rsidP="00D7077C">
            <w:pPr>
              <w:jc w:val="center"/>
            </w:pPr>
            <w:r w:rsidRPr="00882870">
              <w:t>144,22</w:t>
            </w:r>
          </w:p>
        </w:tc>
        <w:tc>
          <w:tcPr>
            <w:tcW w:w="1257" w:type="dxa"/>
            <w:vAlign w:val="center"/>
          </w:tcPr>
          <w:p w:rsidR="00037310" w:rsidRPr="00882870" w:rsidRDefault="00037310" w:rsidP="00D7077C">
            <w:pPr>
              <w:jc w:val="center"/>
            </w:pPr>
            <w:r w:rsidRPr="00882870">
              <w:t>111,57</w:t>
            </w:r>
          </w:p>
        </w:tc>
        <w:tc>
          <w:tcPr>
            <w:tcW w:w="1249" w:type="dxa"/>
            <w:vAlign w:val="center"/>
          </w:tcPr>
          <w:p w:rsidR="00037310" w:rsidRPr="00882870" w:rsidRDefault="00037310" w:rsidP="00D7077C">
            <w:pPr>
              <w:jc w:val="center"/>
            </w:pPr>
            <w:r w:rsidRPr="00882870">
              <w:t>136,1</w:t>
            </w:r>
          </w:p>
        </w:tc>
        <w:tc>
          <w:tcPr>
            <w:tcW w:w="1257" w:type="dxa"/>
            <w:vAlign w:val="center"/>
          </w:tcPr>
          <w:p w:rsidR="00037310" w:rsidRPr="00882870" w:rsidRDefault="00037310" w:rsidP="00D7077C">
            <w:pPr>
              <w:jc w:val="center"/>
            </w:pPr>
            <w:r w:rsidRPr="00882870">
              <w:t>108,36</w:t>
            </w:r>
          </w:p>
        </w:tc>
        <w:tc>
          <w:tcPr>
            <w:tcW w:w="1241" w:type="dxa"/>
            <w:vAlign w:val="center"/>
          </w:tcPr>
          <w:p w:rsidR="00037310" w:rsidRPr="00882870" w:rsidRDefault="00037310" w:rsidP="00D7077C">
            <w:pPr>
              <w:jc w:val="center"/>
            </w:pPr>
            <w:r w:rsidRPr="00882870">
              <w:t>126,5</w:t>
            </w:r>
          </w:p>
        </w:tc>
        <w:tc>
          <w:tcPr>
            <w:tcW w:w="1257" w:type="dxa"/>
            <w:vAlign w:val="center"/>
          </w:tcPr>
          <w:p w:rsidR="00037310" w:rsidRPr="00882870" w:rsidRDefault="00037310" w:rsidP="00D7077C">
            <w:pPr>
              <w:jc w:val="center"/>
            </w:pPr>
            <w:r w:rsidRPr="00882870">
              <w:t>92,14</w:t>
            </w:r>
          </w:p>
        </w:tc>
      </w:tr>
      <w:tr w:rsidR="00037310" w:rsidRPr="00882870">
        <w:tc>
          <w:tcPr>
            <w:tcW w:w="497" w:type="dxa"/>
            <w:vAlign w:val="center"/>
          </w:tcPr>
          <w:p w:rsidR="00037310" w:rsidRPr="00882870" w:rsidRDefault="00037310" w:rsidP="00D7077C">
            <w:pPr>
              <w:jc w:val="center"/>
            </w:pPr>
            <w:r w:rsidRPr="00882870">
              <w:t>8</w:t>
            </w:r>
          </w:p>
        </w:tc>
        <w:tc>
          <w:tcPr>
            <w:tcW w:w="2130" w:type="dxa"/>
            <w:vAlign w:val="center"/>
          </w:tcPr>
          <w:p w:rsidR="00037310" w:rsidRPr="00882870" w:rsidRDefault="00037310" w:rsidP="00D7077C">
            <w:pPr>
              <w:jc w:val="center"/>
            </w:pPr>
            <w:r w:rsidRPr="00882870">
              <w:t>Азот аммонийный</w:t>
            </w:r>
          </w:p>
        </w:tc>
        <w:tc>
          <w:tcPr>
            <w:tcW w:w="1249" w:type="dxa"/>
            <w:vAlign w:val="center"/>
          </w:tcPr>
          <w:p w:rsidR="00037310" w:rsidRPr="00882870" w:rsidRDefault="00037310" w:rsidP="00D7077C">
            <w:pPr>
              <w:jc w:val="center"/>
            </w:pPr>
            <w:r w:rsidRPr="00882870">
              <w:t>23,06</w:t>
            </w:r>
          </w:p>
        </w:tc>
        <w:tc>
          <w:tcPr>
            <w:tcW w:w="1257" w:type="dxa"/>
            <w:vAlign w:val="center"/>
          </w:tcPr>
          <w:p w:rsidR="00037310" w:rsidRPr="00882870" w:rsidRDefault="00037310" w:rsidP="00D7077C">
            <w:pPr>
              <w:jc w:val="center"/>
            </w:pPr>
            <w:r w:rsidRPr="00882870">
              <w:t>18,3</w:t>
            </w:r>
          </w:p>
        </w:tc>
        <w:tc>
          <w:tcPr>
            <w:tcW w:w="1249" w:type="dxa"/>
            <w:vAlign w:val="center"/>
          </w:tcPr>
          <w:p w:rsidR="00037310" w:rsidRPr="00882870" w:rsidRDefault="00037310" w:rsidP="00D7077C">
            <w:pPr>
              <w:jc w:val="center"/>
            </w:pPr>
            <w:r w:rsidRPr="00882870">
              <w:t>23,53</w:t>
            </w:r>
          </w:p>
        </w:tc>
        <w:tc>
          <w:tcPr>
            <w:tcW w:w="1257" w:type="dxa"/>
            <w:vAlign w:val="center"/>
          </w:tcPr>
          <w:p w:rsidR="00037310" w:rsidRPr="00882870" w:rsidRDefault="00037310" w:rsidP="00D7077C">
            <w:pPr>
              <w:jc w:val="center"/>
            </w:pPr>
            <w:r w:rsidRPr="00882870">
              <w:t>18,76</w:t>
            </w:r>
          </w:p>
        </w:tc>
        <w:tc>
          <w:tcPr>
            <w:tcW w:w="1241" w:type="dxa"/>
            <w:vAlign w:val="center"/>
          </w:tcPr>
          <w:p w:rsidR="00037310" w:rsidRPr="00882870" w:rsidRDefault="00037310" w:rsidP="00D7077C">
            <w:pPr>
              <w:jc w:val="center"/>
            </w:pPr>
            <w:r w:rsidRPr="00882870">
              <w:t>22,75</w:t>
            </w:r>
          </w:p>
        </w:tc>
        <w:tc>
          <w:tcPr>
            <w:tcW w:w="1257" w:type="dxa"/>
            <w:vAlign w:val="center"/>
          </w:tcPr>
          <w:p w:rsidR="00037310" w:rsidRPr="00882870" w:rsidRDefault="00037310" w:rsidP="00D7077C">
            <w:pPr>
              <w:jc w:val="center"/>
            </w:pPr>
            <w:r w:rsidRPr="00882870">
              <w:t>19,89</w:t>
            </w:r>
          </w:p>
        </w:tc>
      </w:tr>
      <w:tr w:rsidR="00037310" w:rsidRPr="00882870">
        <w:tc>
          <w:tcPr>
            <w:tcW w:w="497" w:type="dxa"/>
            <w:vAlign w:val="center"/>
          </w:tcPr>
          <w:p w:rsidR="00037310" w:rsidRPr="00882870" w:rsidRDefault="00037310" w:rsidP="00D7077C">
            <w:pPr>
              <w:jc w:val="center"/>
            </w:pPr>
            <w:r w:rsidRPr="00882870">
              <w:t>9</w:t>
            </w:r>
          </w:p>
        </w:tc>
        <w:tc>
          <w:tcPr>
            <w:tcW w:w="2130" w:type="dxa"/>
            <w:vAlign w:val="center"/>
          </w:tcPr>
          <w:p w:rsidR="00037310" w:rsidRPr="00882870" w:rsidRDefault="00037310" w:rsidP="00D7077C">
            <w:pPr>
              <w:jc w:val="center"/>
            </w:pPr>
            <w:r w:rsidRPr="00882870">
              <w:t>Нитрит анион</w:t>
            </w:r>
          </w:p>
        </w:tc>
        <w:tc>
          <w:tcPr>
            <w:tcW w:w="1249" w:type="dxa"/>
            <w:vAlign w:val="center"/>
          </w:tcPr>
          <w:p w:rsidR="00037310" w:rsidRPr="00882870" w:rsidRDefault="00037310" w:rsidP="00D7077C">
            <w:pPr>
              <w:jc w:val="center"/>
            </w:pPr>
            <w:r w:rsidRPr="00882870">
              <w:t>0,35</w:t>
            </w:r>
          </w:p>
        </w:tc>
        <w:tc>
          <w:tcPr>
            <w:tcW w:w="1257" w:type="dxa"/>
            <w:vAlign w:val="center"/>
          </w:tcPr>
          <w:p w:rsidR="00037310" w:rsidRPr="00882870" w:rsidRDefault="00037310" w:rsidP="00D7077C">
            <w:pPr>
              <w:jc w:val="center"/>
            </w:pPr>
            <w:r w:rsidRPr="00882870">
              <w:t>0,22</w:t>
            </w:r>
          </w:p>
        </w:tc>
        <w:tc>
          <w:tcPr>
            <w:tcW w:w="1249" w:type="dxa"/>
            <w:vAlign w:val="center"/>
          </w:tcPr>
          <w:p w:rsidR="00037310" w:rsidRPr="00882870" w:rsidRDefault="00037310" w:rsidP="00D7077C">
            <w:pPr>
              <w:jc w:val="center"/>
            </w:pPr>
            <w:r w:rsidRPr="00882870">
              <w:t>0,26</w:t>
            </w:r>
          </w:p>
        </w:tc>
        <w:tc>
          <w:tcPr>
            <w:tcW w:w="1257" w:type="dxa"/>
            <w:vAlign w:val="center"/>
          </w:tcPr>
          <w:p w:rsidR="00037310" w:rsidRPr="00882870" w:rsidRDefault="00037310" w:rsidP="00D7077C">
            <w:pPr>
              <w:jc w:val="center"/>
            </w:pPr>
            <w:r w:rsidRPr="00882870">
              <w:t>0,15</w:t>
            </w:r>
          </w:p>
        </w:tc>
        <w:tc>
          <w:tcPr>
            <w:tcW w:w="1241" w:type="dxa"/>
            <w:vAlign w:val="center"/>
          </w:tcPr>
          <w:p w:rsidR="00037310" w:rsidRPr="00882870" w:rsidRDefault="00037310" w:rsidP="00D7077C">
            <w:pPr>
              <w:jc w:val="center"/>
            </w:pPr>
            <w:r w:rsidRPr="00882870">
              <w:t>0,17</w:t>
            </w:r>
          </w:p>
        </w:tc>
        <w:tc>
          <w:tcPr>
            <w:tcW w:w="1257" w:type="dxa"/>
            <w:vAlign w:val="center"/>
          </w:tcPr>
          <w:p w:rsidR="00037310" w:rsidRPr="00882870" w:rsidRDefault="00037310" w:rsidP="00D7077C">
            <w:pPr>
              <w:jc w:val="center"/>
            </w:pPr>
            <w:r w:rsidRPr="00882870">
              <w:t>0,08</w:t>
            </w:r>
          </w:p>
        </w:tc>
      </w:tr>
      <w:tr w:rsidR="00037310" w:rsidRPr="00882870">
        <w:tc>
          <w:tcPr>
            <w:tcW w:w="497" w:type="dxa"/>
            <w:vAlign w:val="center"/>
          </w:tcPr>
          <w:p w:rsidR="00037310" w:rsidRPr="00882870" w:rsidRDefault="00037310" w:rsidP="00D7077C">
            <w:pPr>
              <w:jc w:val="center"/>
            </w:pPr>
            <w:r w:rsidRPr="00882870">
              <w:t>10</w:t>
            </w:r>
          </w:p>
        </w:tc>
        <w:tc>
          <w:tcPr>
            <w:tcW w:w="2130" w:type="dxa"/>
            <w:vAlign w:val="center"/>
          </w:tcPr>
          <w:p w:rsidR="00037310" w:rsidRPr="00882870" w:rsidRDefault="00037310" w:rsidP="00D7077C">
            <w:pPr>
              <w:jc w:val="center"/>
            </w:pPr>
            <w:r w:rsidRPr="00882870">
              <w:t>Железо общее</w:t>
            </w:r>
          </w:p>
        </w:tc>
        <w:tc>
          <w:tcPr>
            <w:tcW w:w="1249" w:type="dxa"/>
            <w:vAlign w:val="center"/>
          </w:tcPr>
          <w:p w:rsidR="00037310" w:rsidRPr="00882870" w:rsidRDefault="00037310" w:rsidP="00D7077C">
            <w:pPr>
              <w:jc w:val="center"/>
            </w:pPr>
            <w:r w:rsidRPr="00882870">
              <w:t>0,63</w:t>
            </w:r>
          </w:p>
        </w:tc>
        <w:tc>
          <w:tcPr>
            <w:tcW w:w="1257" w:type="dxa"/>
            <w:vAlign w:val="center"/>
          </w:tcPr>
          <w:p w:rsidR="00037310" w:rsidRPr="00882870" w:rsidRDefault="00037310" w:rsidP="00D7077C">
            <w:pPr>
              <w:jc w:val="center"/>
            </w:pPr>
            <w:r w:rsidRPr="00882870">
              <w:t>0,51</w:t>
            </w:r>
          </w:p>
        </w:tc>
        <w:tc>
          <w:tcPr>
            <w:tcW w:w="1249" w:type="dxa"/>
            <w:vAlign w:val="center"/>
          </w:tcPr>
          <w:p w:rsidR="00037310" w:rsidRPr="00882870" w:rsidRDefault="00037310" w:rsidP="00D7077C">
            <w:pPr>
              <w:jc w:val="center"/>
            </w:pPr>
            <w:r w:rsidRPr="00882870">
              <w:t>0,52</w:t>
            </w:r>
          </w:p>
        </w:tc>
        <w:tc>
          <w:tcPr>
            <w:tcW w:w="1257" w:type="dxa"/>
            <w:vAlign w:val="center"/>
          </w:tcPr>
          <w:p w:rsidR="00037310" w:rsidRPr="00882870" w:rsidRDefault="00037310" w:rsidP="00D7077C">
            <w:pPr>
              <w:jc w:val="center"/>
            </w:pPr>
            <w:r w:rsidRPr="00882870">
              <w:t>0,41</w:t>
            </w:r>
          </w:p>
        </w:tc>
        <w:tc>
          <w:tcPr>
            <w:tcW w:w="1241" w:type="dxa"/>
            <w:vAlign w:val="center"/>
          </w:tcPr>
          <w:p w:rsidR="00037310" w:rsidRPr="00882870" w:rsidRDefault="00037310" w:rsidP="00D7077C">
            <w:pPr>
              <w:jc w:val="center"/>
            </w:pPr>
            <w:r w:rsidRPr="00882870">
              <w:t>0,57</w:t>
            </w:r>
          </w:p>
        </w:tc>
        <w:tc>
          <w:tcPr>
            <w:tcW w:w="1257" w:type="dxa"/>
            <w:vAlign w:val="center"/>
          </w:tcPr>
          <w:p w:rsidR="00037310" w:rsidRPr="00882870" w:rsidRDefault="00037310" w:rsidP="00D7077C">
            <w:pPr>
              <w:jc w:val="center"/>
            </w:pPr>
            <w:r w:rsidRPr="00882870">
              <w:t>0,2</w:t>
            </w:r>
          </w:p>
        </w:tc>
      </w:tr>
      <w:tr w:rsidR="00037310" w:rsidRPr="00882870">
        <w:tc>
          <w:tcPr>
            <w:tcW w:w="497" w:type="dxa"/>
            <w:vAlign w:val="center"/>
          </w:tcPr>
          <w:p w:rsidR="00037310" w:rsidRPr="00882870" w:rsidRDefault="00037310" w:rsidP="00D7077C">
            <w:pPr>
              <w:jc w:val="center"/>
            </w:pPr>
            <w:r w:rsidRPr="00882870">
              <w:t>11</w:t>
            </w:r>
          </w:p>
        </w:tc>
        <w:tc>
          <w:tcPr>
            <w:tcW w:w="2130" w:type="dxa"/>
            <w:vAlign w:val="center"/>
          </w:tcPr>
          <w:p w:rsidR="00037310" w:rsidRPr="00882870" w:rsidRDefault="00037310" w:rsidP="00D7077C">
            <w:pPr>
              <w:jc w:val="center"/>
            </w:pPr>
            <w:r w:rsidRPr="00882870">
              <w:t>СПАВ</w:t>
            </w:r>
          </w:p>
        </w:tc>
        <w:tc>
          <w:tcPr>
            <w:tcW w:w="1249" w:type="dxa"/>
            <w:vAlign w:val="center"/>
          </w:tcPr>
          <w:p w:rsidR="00037310" w:rsidRPr="00882870" w:rsidRDefault="00037310" w:rsidP="00D7077C">
            <w:pPr>
              <w:jc w:val="center"/>
            </w:pPr>
            <w:r w:rsidRPr="00882870">
              <w:t>0,82</w:t>
            </w:r>
          </w:p>
        </w:tc>
        <w:tc>
          <w:tcPr>
            <w:tcW w:w="1257" w:type="dxa"/>
            <w:vAlign w:val="center"/>
          </w:tcPr>
          <w:p w:rsidR="00037310" w:rsidRPr="00882870" w:rsidRDefault="00037310" w:rsidP="00D7077C">
            <w:pPr>
              <w:jc w:val="center"/>
            </w:pPr>
            <w:r w:rsidRPr="00882870">
              <w:t>0,61</w:t>
            </w:r>
          </w:p>
        </w:tc>
        <w:tc>
          <w:tcPr>
            <w:tcW w:w="1249" w:type="dxa"/>
            <w:vAlign w:val="center"/>
          </w:tcPr>
          <w:p w:rsidR="00037310" w:rsidRPr="00882870" w:rsidRDefault="00037310" w:rsidP="00D7077C">
            <w:pPr>
              <w:jc w:val="center"/>
            </w:pPr>
            <w:r w:rsidRPr="00882870">
              <w:t>0,73</w:t>
            </w:r>
          </w:p>
        </w:tc>
        <w:tc>
          <w:tcPr>
            <w:tcW w:w="1257" w:type="dxa"/>
            <w:vAlign w:val="center"/>
          </w:tcPr>
          <w:p w:rsidR="00037310" w:rsidRPr="00882870" w:rsidRDefault="00037310" w:rsidP="00D7077C">
            <w:pPr>
              <w:jc w:val="center"/>
            </w:pPr>
            <w:r w:rsidRPr="00882870">
              <w:t>0,54</w:t>
            </w:r>
          </w:p>
        </w:tc>
        <w:tc>
          <w:tcPr>
            <w:tcW w:w="1241" w:type="dxa"/>
            <w:vAlign w:val="center"/>
          </w:tcPr>
          <w:p w:rsidR="00037310" w:rsidRPr="00882870" w:rsidRDefault="00037310" w:rsidP="00D7077C">
            <w:pPr>
              <w:jc w:val="center"/>
            </w:pPr>
            <w:r w:rsidRPr="00882870">
              <w:t>0,82</w:t>
            </w:r>
          </w:p>
        </w:tc>
        <w:tc>
          <w:tcPr>
            <w:tcW w:w="1257" w:type="dxa"/>
            <w:vAlign w:val="center"/>
          </w:tcPr>
          <w:p w:rsidR="00037310" w:rsidRPr="00882870" w:rsidRDefault="00037310" w:rsidP="00D7077C">
            <w:pPr>
              <w:jc w:val="center"/>
            </w:pPr>
            <w:r w:rsidRPr="00882870">
              <w:t>0,56</w:t>
            </w:r>
          </w:p>
        </w:tc>
      </w:tr>
      <w:tr w:rsidR="00037310" w:rsidRPr="00882870">
        <w:tc>
          <w:tcPr>
            <w:tcW w:w="497" w:type="dxa"/>
            <w:vAlign w:val="center"/>
          </w:tcPr>
          <w:p w:rsidR="00037310" w:rsidRPr="00882870" w:rsidRDefault="00037310" w:rsidP="00D7077C">
            <w:pPr>
              <w:jc w:val="center"/>
            </w:pPr>
            <w:r w:rsidRPr="00882870">
              <w:t>12</w:t>
            </w:r>
          </w:p>
        </w:tc>
        <w:tc>
          <w:tcPr>
            <w:tcW w:w="2130" w:type="dxa"/>
            <w:vAlign w:val="center"/>
          </w:tcPr>
          <w:p w:rsidR="00037310" w:rsidRPr="00882870" w:rsidRDefault="00037310" w:rsidP="00D7077C">
            <w:pPr>
              <w:jc w:val="center"/>
            </w:pPr>
            <w:r w:rsidRPr="00882870">
              <w:t>Нефтепродукты</w:t>
            </w:r>
          </w:p>
        </w:tc>
        <w:tc>
          <w:tcPr>
            <w:tcW w:w="1249" w:type="dxa"/>
            <w:vAlign w:val="center"/>
          </w:tcPr>
          <w:p w:rsidR="00037310" w:rsidRPr="00882870" w:rsidRDefault="00037310" w:rsidP="00D7077C">
            <w:pPr>
              <w:jc w:val="center"/>
            </w:pPr>
            <w:r w:rsidRPr="00882870">
              <w:t>0,4</w:t>
            </w:r>
          </w:p>
        </w:tc>
        <w:tc>
          <w:tcPr>
            <w:tcW w:w="1257" w:type="dxa"/>
            <w:vAlign w:val="center"/>
          </w:tcPr>
          <w:p w:rsidR="00037310" w:rsidRPr="00882870" w:rsidRDefault="00037310" w:rsidP="00D7077C">
            <w:pPr>
              <w:jc w:val="center"/>
            </w:pPr>
            <w:r w:rsidRPr="00882870">
              <w:t>0,23</w:t>
            </w:r>
          </w:p>
        </w:tc>
        <w:tc>
          <w:tcPr>
            <w:tcW w:w="1249" w:type="dxa"/>
            <w:vAlign w:val="center"/>
          </w:tcPr>
          <w:p w:rsidR="00037310" w:rsidRPr="00882870" w:rsidRDefault="00037310" w:rsidP="00D7077C">
            <w:pPr>
              <w:jc w:val="center"/>
            </w:pPr>
            <w:r w:rsidRPr="00882870">
              <w:t>0,62</w:t>
            </w:r>
          </w:p>
        </w:tc>
        <w:tc>
          <w:tcPr>
            <w:tcW w:w="1257" w:type="dxa"/>
            <w:vAlign w:val="center"/>
          </w:tcPr>
          <w:p w:rsidR="00037310" w:rsidRPr="00882870" w:rsidRDefault="00037310" w:rsidP="00D7077C">
            <w:pPr>
              <w:jc w:val="center"/>
            </w:pPr>
            <w:r w:rsidRPr="00882870">
              <w:t>0,41</w:t>
            </w:r>
          </w:p>
        </w:tc>
        <w:tc>
          <w:tcPr>
            <w:tcW w:w="1241" w:type="dxa"/>
            <w:vAlign w:val="center"/>
          </w:tcPr>
          <w:p w:rsidR="00037310" w:rsidRPr="00882870" w:rsidRDefault="00037310" w:rsidP="00D7077C">
            <w:pPr>
              <w:jc w:val="center"/>
            </w:pPr>
            <w:r w:rsidRPr="00882870">
              <w:t>0,85</w:t>
            </w:r>
          </w:p>
        </w:tc>
        <w:tc>
          <w:tcPr>
            <w:tcW w:w="1257" w:type="dxa"/>
            <w:vAlign w:val="center"/>
          </w:tcPr>
          <w:p w:rsidR="00037310" w:rsidRPr="00882870" w:rsidRDefault="00037310" w:rsidP="00D7077C">
            <w:pPr>
              <w:jc w:val="center"/>
            </w:pPr>
            <w:r w:rsidRPr="00882870">
              <w:t>0,67</w:t>
            </w:r>
          </w:p>
        </w:tc>
      </w:tr>
      <w:tr w:rsidR="00037310" w:rsidRPr="00882870">
        <w:tc>
          <w:tcPr>
            <w:tcW w:w="497" w:type="dxa"/>
            <w:vAlign w:val="center"/>
          </w:tcPr>
          <w:p w:rsidR="00037310" w:rsidRPr="00882870" w:rsidRDefault="00037310" w:rsidP="00D7077C">
            <w:pPr>
              <w:jc w:val="center"/>
            </w:pPr>
            <w:r w:rsidRPr="00882870">
              <w:t>13</w:t>
            </w:r>
          </w:p>
        </w:tc>
        <w:tc>
          <w:tcPr>
            <w:tcW w:w="2130" w:type="dxa"/>
            <w:vAlign w:val="center"/>
          </w:tcPr>
          <w:p w:rsidR="00037310" w:rsidRPr="00882870" w:rsidRDefault="00037310" w:rsidP="00D7077C">
            <w:pPr>
              <w:jc w:val="center"/>
            </w:pPr>
            <w:r w:rsidRPr="00882870">
              <w:t>Сульфиды</w:t>
            </w:r>
          </w:p>
        </w:tc>
        <w:tc>
          <w:tcPr>
            <w:tcW w:w="1249" w:type="dxa"/>
            <w:vAlign w:val="center"/>
          </w:tcPr>
          <w:p w:rsidR="00037310" w:rsidRPr="00882870" w:rsidRDefault="00037310" w:rsidP="00D7077C">
            <w:pPr>
              <w:jc w:val="center"/>
            </w:pPr>
            <w:r w:rsidRPr="00882870">
              <w:t>0,12</w:t>
            </w:r>
          </w:p>
        </w:tc>
        <w:tc>
          <w:tcPr>
            <w:tcW w:w="1257" w:type="dxa"/>
            <w:vAlign w:val="center"/>
          </w:tcPr>
          <w:p w:rsidR="00037310" w:rsidRPr="00882870" w:rsidRDefault="00037310" w:rsidP="00D7077C">
            <w:pPr>
              <w:jc w:val="center"/>
            </w:pPr>
            <w:r w:rsidRPr="00882870">
              <w:t>0,01</w:t>
            </w:r>
          </w:p>
        </w:tc>
        <w:tc>
          <w:tcPr>
            <w:tcW w:w="1249" w:type="dxa"/>
            <w:vAlign w:val="center"/>
          </w:tcPr>
          <w:p w:rsidR="00037310" w:rsidRPr="00882870" w:rsidRDefault="00037310" w:rsidP="00D7077C">
            <w:pPr>
              <w:jc w:val="center"/>
            </w:pPr>
            <w:r w:rsidRPr="00882870">
              <w:t>0,11</w:t>
            </w:r>
          </w:p>
        </w:tc>
        <w:tc>
          <w:tcPr>
            <w:tcW w:w="1257" w:type="dxa"/>
            <w:vAlign w:val="center"/>
          </w:tcPr>
          <w:p w:rsidR="00037310" w:rsidRPr="00882870" w:rsidRDefault="00037310" w:rsidP="00D7077C">
            <w:pPr>
              <w:jc w:val="center"/>
            </w:pPr>
            <w:r w:rsidRPr="00882870">
              <w:t>0</w:t>
            </w:r>
          </w:p>
        </w:tc>
        <w:tc>
          <w:tcPr>
            <w:tcW w:w="1241" w:type="dxa"/>
            <w:vAlign w:val="center"/>
          </w:tcPr>
          <w:p w:rsidR="00037310" w:rsidRPr="00882870" w:rsidRDefault="00037310" w:rsidP="00D7077C">
            <w:pPr>
              <w:jc w:val="center"/>
            </w:pPr>
            <w:r w:rsidRPr="00882870">
              <w:t>0,16</w:t>
            </w:r>
          </w:p>
        </w:tc>
        <w:tc>
          <w:tcPr>
            <w:tcW w:w="1257" w:type="dxa"/>
            <w:vAlign w:val="center"/>
          </w:tcPr>
          <w:p w:rsidR="00037310" w:rsidRPr="00882870" w:rsidRDefault="00037310" w:rsidP="00D7077C">
            <w:pPr>
              <w:jc w:val="center"/>
            </w:pPr>
            <w:r w:rsidRPr="00882870">
              <w:t>0</w:t>
            </w:r>
          </w:p>
        </w:tc>
      </w:tr>
    </w:tbl>
    <w:p w:rsidR="00037310" w:rsidRDefault="00037310" w:rsidP="00F110AE">
      <w:pPr>
        <w:ind w:firstLine="567"/>
      </w:pPr>
      <w:r w:rsidRPr="00F110AE">
        <w:t>Очищенные стоки по концентрации основных загрязнений не соответствуют нормативам допустимых сбросов веществ и микроорганизмов в р. Хопер, утвержденных Нижне - Волжским бассейновым водным управлением 01.06.2010 г.</w:t>
      </w:r>
    </w:p>
    <w:p w:rsidR="00037310" w:rsidRPr="00114319" w:rsidRDefault="00037310" w:rsidP="00ED6866">
      <w:pPr>
        <w:ind w:firstLine="567"/>
        <w:rPr>
          <w:b/>
          <w:bCs/>
        </w:rPr>
      </w:pPr>
      <w:r w:rsidRPr="00114319">
        <w:rPr>
          <w:b/>
          <w:bCs/>
        </w:rPr>
        <w:t>ООО «КПТ»</w:t>
      </w:r>
    </w:p>
    <w:p w:rsidR="00037310" w:rsidRPr="00413E2B" w:rsidRDefault="00037310" w:rsidP="00413E2B">
      <w:pPr>
        <w:ind w:firstLine="567"/>
      </w:pPr>
      <w:r w:rsidRPr="00413E2B">
        <w:t>Химико — технологический контроль за работой осуществляется в лаборатории на очистных сооружениях канализации.</w:t>
      </w:r>
    </w:p>
    <w:p w:rsidR="00037310" w:rsidRDefault="00037310" w:rsidP="00413E2B">
      <w:pPr>
        <w:ind w:firstLine="567"/>
      </w:pPr>
      <w:r w:rsidRPr="00413E2B">
        <w:t>Контроль за качеством очищенной сточной воды осуществляется согласно графику аналитического контроля, который предусматривает ежедневные и среднесуточные исследования.</w:t>
      </w:r>
    </w:p>
    <w:p w:rsidR="00037310" w:rsidRPr="00413E2B" w:rsidRDefault="00037310" w:rsidP="00413E2B">
      <w:pPr>
        <w:ind w:firstLine="567"/>
      </w:pPr>
      <w:r w:rsidRPr="00413E2B">
        <w:t>Показатели качества воды приведены в таб. 3.1.7.</w:t>
      </w:r>
      <w:r>
        <w:t>2</w:t>
      </w:r>
      <w:r w:rsidRPr="00413E2B">
        <w:t>.</w:t>
      </w:r>
    </w:p>
    <w:p w:rsidR="00037310" w:rsidRDefault="00037310">
      <w:pPr>
        <w:spacing w:after="200"/>
        <w:jc w:val="left"/>
      </w:pPr>
      <w:r>
        <w:br w:type="page"/>
      </w:r>
    </w:p>
    <w:p w:rsidR="00037310" w:rsidRPr="00413E2B" w:rsidRDefault="00037310" w:rsidP="00413E2B">
      <w:pPr>
        <w:ind w:firstLine="567"/>
        <w:jc w:val="right"/>
      </w:pPr>
      <w:r w:rsidRPr="00413E2B">
        <w:t>Таблица 3.1.7.</w:t>
      </w:r>
      <w:r>
        <w:t>2.</w:t>
      </w:r>
      <w:r w:rsidRPr="00413E2B">
        <w:t xml:space="preserve"> Показатели качества воды </w:t>
      </w:r>
    </w:p>
    <w:tbl>
      <w:tblPr>
        <w:tblW w:w="9950" w:type="dxa"/>
        <w:tblInd w:w="2" w:type="dxa"/>
        <w:tblLayout w:type="fixed"/>
        <w:tblCellMar>
          <w:left w:w="0" w:type="dxa"/>
          <w:right w:w="0" w:type="dxa"/>
        </w:tblCellMar>
        <w:tblLook w:val="0000"/>
      </w:tblPr>
      <w:tblGrid>
        <w:gridCol w:w="816"/>
        <w:gridCol w:w="2678"/>
        <w:gridCol w:w="1642"/>
        <w:gridCol w:w="1651"/>
        <w:gridCol w:w="1670"/>
        <w:gridCol w:w="1493"/>
      </w:tblGrid>
      <w:tr w:rsidR="00037310" w:rsidRPr="00882870">
        <w:trPr>
          <w:trHeight w:val="456"/>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p>
        </w:tc>
        <w:tc>
          <w:tcPr>
            <w:tcW w:w="1642" w:type="dxa"/>
            <w:vMerge w:val="restart"/>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ПДК для рыбохозяйст</w:t>
            </w:r>
            <w:r w:rsidRPr="00882870">
              <w:softHyphen/>
              <w:t>венных водоемов, мг/дм</w:t>
            </w:r>
            <w:r w:rsidRPr="00882870">
              <w:rPr>
                <w:vertAlign w:val="superscript"/>
              </w:rPr>
              <w:t>3</w:t>
            </w:r>
          </w:p>
        </w:tc>
        <w:tc>
          <w:tcPr>
            <w:tcW w:w="3321" w:type="dxa"/>
            <w:gridSpan w:val="2"/>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Концентрация вещества.</w:t>
            </w:r>
          </w:p>
        </w:tc>
        <w:tc>
          <w:tcPr>
            <w:tcW w:w="1493" w:type="dxa"/>
            <w:tcBorders>
              <w:top w:val="single" w:sz="4" w:space="0" w:color="auto"/>
              <w:left w:val="nil"/>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t>мг/дм</w:t>
            </w:r>
            <w:r w:rsidRPr="00882870">
              <w:rPr>
                <w:vertAlign w:val="superscript"/>
              </w:rPr>
              <w:t>3</w:t>
            </w:r>
          </w:p>
        </w:tc>
      </w:tr>
      <w:tr w:rsidR="00037310" w:rsidRPr="00882870">
        <w:trPr>
          <w:trHeight w:val="960"/>
        </w:trPr>
        <w:tc>
          <w:tcPr>
            <w:tcW w:w="816" w:type="dxa"/>
            <w:tcBorders>
              <w:top w:val="nil"/>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w:t>
            </w:r>
          </w:p>
          <w:p w:rsidR="00037310" w:rsidRPr="00882870" w:rsidRDefault="00037310" w:rsidP="00413E2B">
            <w:pPr>
              <w:spacing w:line="240" w:lineRule="auto"/>
              <w:jc w:val="center"/>
            </w:pPr>
            <w:r w:rsidRPr="00882870">
              <w:t>п/п</w:t>
            </w:r>
          </w:p>
        </w:tc>
        <w:tc>
          <w:tcPr>
            <w:tcW w:w="2678" w:type="dxa"/>
            <w:tcBorders>
              <w:top w:val="nil"/>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Определяемое</w:t>
            </w:r>
          </w:p>
          <w:p w:rsidR="00037310" w:rsidRPr="00882870" w:rsidRDefault="00037310" w:rsidP="00413E2B">
            <w:pPr>
              <w:spacing w:line="240" w:lineRule="auto"/>
              <w:jc w:val="center"/>
            </w:pPr>
            <w:r w:rsidRPr="00882870">
              <w:t>вещество</w:t>
            </w:r>
          </w:p>
        </w:tc>
        <w:tc>
          <w:tcPr>
            <w:tcW w:w="1642" w:type="dxa"/>
            <w:vMerge/>
            <w:tcBorders>
              <w:top w:val="nil"/>
              <w:left w:val="single" w:sz="4" w:space="0" w:color="auto"/>
              <w:bottom w:val="nil"/>
              <w:right w:val="nil"/>
            </w:tcBorders>
            <w:shd w:val="clear" w:color="auto" w:fill="FFFFFF"/>
            <w:vAlign w:val="center"/>
          </w:tcPr>
          <w:p w:rsidR="00037310" w:rsidRPr="00882870" w:rsidRDefault="00037310" w:rsidP="00413E2B">
            <w:pPr>
              <w:spacing w:line="240" w:lineRule="auto"/>
              <w:jc w:val="center"/>
            </w:pP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р. Тростянка т.1</w:t>
            </w:r>
          </w:p>
          <w:p w:rsidR="00037310" w:rsidRPr="00882870" w:rsidRDefault="00037310" w:rsidP="00413E2B">
            <w:pPr>
              <w:spacing w:line="240" w:lineRule="auto"/>
              <w:jc w:val="center"/>
            </w:pPr>
            <w:r w:rsidRPr="00882870">
              <w:t>фоновая</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р. Тростянка</w:t>
            </w:r>
          </w:p>
          <w:p w:rsidR="00037310" w:rsidRPr="00882870" w:rsidRDefault="00037310" w:rsidP="00413E2B">
            <w:pPr>
              <w:spacing w:line="240" w:lineRule="auto"/>
              <w:jc w:val="center"/>
            </w:pPr>
            <w:r w:rsidRPr="00882870">
              <w:t>т.2</w:t>
            </w:r>
          </w:p>
          <w:p w:rsidR="00037310" w:rsidRPr="00882870" w:rsidRDefault="00037310" w:rsidP="00413E2B">
            <w:pPr>
              <w:spacing w:line="240" w:lineRule="auto"/>
              <w:jc w:val="center"/>
            </w:pPr>
            <w:r w:rsidRPr="00882870">
              <w:t>го</w:t>
            </w:r>
          </w:p>
          <w:p w:rsidR="00037310" w:rsidRPr="00882870" w:rsidRDefault="00037310" w:rsidP="00413E2B">
            <w:pPr>
              <w:spacing w:line="240" w:lineRule="auto"/>
              <w:jc w:val="center"/>
            </w:pPr>
            <w:r w:rsidRPr="00882870">
              <w:t>место сороса</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t>р. Старый Хопер т.З контрольная</w:t>
            </w:r>
          </w:p>
        </w:tc>
      </w:tr>
      <w:tr w:rsidR="00037310" w:rsidRPr="00882870">
        <w:trPr>
          <w:trHeight w:val="571"/>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1</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Кислород</w:t>
            </w:r>
          </w:p>
          <w:p w:rsidR="00037310" w:rsidRPr="00882870" w:rsidRDefault="00037310" w:rsidP="00413E2B">
            <w:pPr>
              <w:spacing w:line="240" w:lineRule="auto"/>
              <w:jc w:val="center"/>
            </w:pPr>
            <w:r w:rsidRPr="00882870">
              <w:t>растворенный</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не &lt; 4,0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5,60±0.090</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4.85x0.078</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5.65x0.090</w:t>
            </w:r>
          </w:p>
        </w:tc>
      </w:tr>
      <w:tr w:rsidR="00037310" w:rsidRPr="00882870">
        <w:trPr>
          <w:trHeight w:val="576"/>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2</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Взвешенные вещества</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Ф+0.75</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23,0x4,0</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23,0x4.0</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13,0x4.0</w:t>
            </w:r>
          </w:p>
        </w:tc>
      </w:tr>
      <w:tr w:rsidR="00037310" w:rsidRPr="00882870">
        <w:trPr>
          <w:trHeight w:val="571"/>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3</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747A81">
            <w:pPr>
              <w:spacing w:line="240" w:lineRule="auto"/>
              <w:jc w:val="center"/>
            </w:pPr>
            <w:r w:rsidRPr="00882870">
              <w:t>БПК</w:t>
            </w:r>
            <w:r w:rsidRPr="00882870">
              <w:rPr>
                <w:vertAlign w:val="subscript"/>
              </w:rPr>
              <w:t>полн.</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3,0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6,29</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5,15</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t>6.58</w:t>
            </w:r>
          </w:p>
        </w:tc>
      </w:tr>
      <w:tr w:rsidR="00037310" w:rsidRPr="00882870">
        <w:trPr>
          <w:trHeight w:val="566"/>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4</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Сухой остаток</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1000,0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930,0x84.0</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780.0±70.0</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880.0x79.0</w:t>
            </w:r>
          </w:p>
        </w:tc>
      </w:tr>
      <w:tr w:rsidR="00037310" w:rsidRPr="00882870">
        <w:trPr>
          <w:trHeight w:val="571"/>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5</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Хлориды</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300,0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134,7±5.44</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149.0x5.72</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t xml:space="preserve">1 </w:t>
            </w:r>
            <w:r w:rsidRPr="00882870">
              <w:rPr>
                <w:lang w:val="en-US"/>
              </w:rPr>
              <w:t>00,0x4,40</w:t>
            </w:r>
          </w:p>
        </w:tc>
      </w:tr>
      <w:tr w:rsidR="00037310" w:rsidRPr="00882870">
        <w:trPr>
          <w:trHeight w:val="576"/>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6</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Сульфаты</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100.0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239,2x20.74</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122,5x12.58</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179.6x16.57</w:t>
            </w:r>
          </w:p>
        </w:tc>
      </w:tr>
      <w:tr w:rsidR="00037310" w:rsidRPr="00882870">
        <w:trPr>
          <w:trHeight w:val="571"/>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7</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 xml:space="preserve">Азот аммонийный </w:t>
            </w:r>
            <w:r w:rsidRPr="00882870">
              <w:rPr>
                <w:lang w:val="en-US"/>
              </w:rPr>
              <w:t>(N)</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023D96">
            <w:pPr>
              <w:spacing w:line="240" w:lineRule="auto"/>
              <w:jc w:val="center"/>
            </w:pPr>
            <w:r w:rsidRPr="00882870">
              <w:t>0,40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4.58±0,11</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6.40x0.22</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0.84x0.05</w:t>
            </w:r>
          </w:p>
        </w:tc>
      </w:tr>
      <w:tr w:rsidR="00037310" w:rsidRPr="00882870">
        <w:trPr>
          <w:trHeight w:val="571"/>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8</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747A81">
            <w:pPr>
              <w:spacing w:line="240" w:lineRule="auto"/>
              <w:jc w:val="center"/>
            </w:pPr>
            <w:r w:rsidRPr="00882870">
              <w:t xml:space="preserve">Азот нитритный </w:t>
            </w:r>
            <w:r w:rsidRPr="00882870">
              <w:rPr>
                <w:lang w:val="en-US"/>
              </w:rPr>
              <w:t>(N)</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0,020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0.023х0.0070</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023D96">
            <w:pPr>
              <w:spacing w:line="240" w:lineRule="auto"/>
              <w:jc w:val="center"/>
            </w:pPr>
            <w:r w:rsidRPr="00882870">
              <w:t>0,010±0,0053</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0.024x0.0071</w:t>
            </w:r>
          </w:p>
        </w:tc>
      </w:tr>
      <w:tr w:rsidR="00037310" w:rsidRPr="00882870">
        <w:trPr>
          <w:trHeight w:val="571"/>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9</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 xml:space="preserve">Азот нитратный </w:t>
            </w:r>
            <w:r w:rsidRPr="00882870">
              <w:rPr>
                <w:lang w:val="en-US"/>
              </w:rPr>
              <w:t>(N)</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023D96">
            <w:pPr>
              <w:spacing w:line="240" w:lineRule="auto"/>
              <w:jc w:val="center"/>
            </w:pPr>
            <w:r w:rsidRPr="00882870">
              <w:t>9,0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0,23±0,061</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023D96">
            <w:pPr>
              <w:spacing w:line="240" w:lineRule="auto"/>
              <w:jc w:val="center"/>
            </w:pPr>
            <w:r w:rsidRPr="00882870">
              <w:t>0,10х0.030</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0.12x0.035</w:t>
            </w:r>
          </w:p>
        </w:tc>
      </w:tr>
      <w:tr w:rsidR="00037310" w:rsidRPr="00882870">
        <w:trPr>
          <w:trHeight w:val="576"/>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10</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Нефтепродукты</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023D96">
            <w:pPr>
              <w:spacing w:line="240" w:lineRule="auto"/>
              <w:jc w:val="center"/>
            </w:pPr>
            <w:r w:rsidRPr="00882870">
              <w:t>0,05</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0.00</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0,1</w:t>
            </w:r>
            <w:r w:rsidRPr="00882870">
              <w:rPr>
                <w:lang w:val="en-US"/>
              </w:rPr>
              <w:t>0x0.029</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t>0.04хО.018</w:t>
            </w:r>
          </w:p>
        </w:tc>
      </w:tr>
      <w:tr w:rsidR="00037310" w:rsidRPr="00882870">
        <w:trPr>
          <w:trHeight w:val="571"/>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11</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Железо общее</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0,10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0,30x0,039</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0.20x0,027</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0.14x0.020</w:t>
            </w:r>
          </w:p>
        </w:tc>
      </w:tr>
      <w:tr w:rsidR="00037310" w:rsidRPr="00882870">
        <w:trPr>
          <w:trHeight w:val="566"/>
        </w:trPr>
        <w:tc>
          <w:tcPr>
            <w:tcW w:w="816"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12</w:t>
            </w:r>
          </w:p>
        </w:tc>
        <w:tc>
          <w:tcPr>
            <w:tcW w:w="2678"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Фосфаты (Р)</w:t>
            </w:r>
          </w:p>
        </w:tc>
        <w:tc>
          <w:tcPr>
            <w:tcW w:w="1642"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0,20</w:t>
            </w:r>
          </w:p>
        </w:tc>
        <w:tc>
          <w:tcPr>
            <w:tcW w:w="1651"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rPr>
                <w:lang w:val="en-US"/>
              </w:rPr>
              <w:t>0.47 8x0.048</w:t>
            </w:r>
          </w:p>
        </w:tc>
        <w:tc>
          <w:tcPr>
            <w:tcW w:w="1670" w:type="dxa"/>
            <w:tcBorders>
              <w:top w:val="single" w:sz="4" w:space="0" w:color="auto"/>
              <w:left w:val="single" w:sz="4" w:space="0" w:color="auto"/>
              <w:bottom w:val="nil"/>
              <w:right w:val="nil"/>
            </w:tcBorders>
            <w:shd w:val="clear" w:color="auto" w:fill="FFFFFF"/>
            <w:vAlign w:val="center"/>
          </w:tcPr>
          <w:p w:rsidR="00037310" w:rsidRPr="00882870" w:rsidRDefault="00037310" w:rsidP="00413E2B">
            <w:pPr>
              <w:spacing w:line="240" w:lineRule="auto"/>
              <w:jc w:val="center"/>
            </w:pPr>
            <w:r w:rsidRPr="00882870">
              <w:t>0.154±0.016</w:t>
            </w:r>
          </w:p>
        </w:tc>
        <w:tc>
          <w:tcPr>
            <w:tcW w:w="1493" w:type="dxa"/>
            <w:tcBorders>
              <w:top w:val="single" w:sz="4" w:space="0" w:color="auto"/>
              <w:left w:val="single" w:sz="4" w:space="0" w:color="auto"/>
              <w:bottom w:val="nil"/>
              <w:right w:val="single" w:sz="4" w:space="0" w:color="auto"/>
            </w:tcBorders>
            <w:shd w:val="clear" w:color="auto" w:fill="FFFFFF"/>
            <w:vAlign w:val="center"/>
          </w:tcPr>
          <w:p w:rsidR="00037310" w:rsidRPr="00882870" w:rsidRDefault="00037310" w:rsidP="00413E2B">
            <w:pPr>
              <w:spacing w:line="240" w:lineRule="auto"/>
              <w:jc w:val="center"/>
            </w:pPr>
            <w:r w:rsidRPr="00882870">
              <w:rPr>
                <w:lang w:val="en-US"/>
              </w:rPr>
              <w:t>0.838x0.085</w:t>
            </w:r>
          </w:p>
        </w:tc>
      </w:tr>
      <w:tr w:rsidR="00037310" w:rsidRPr="00882870">
        <w:trPr>
          <w:trHeight w:val="595"/>
        </w:trPr>
        <w:tc>
          <w:tcPr>
            <w:tcW w:w="816" w:type="dxa"/>
            <w:tcBorders>
              <w:top w:val="single" w:sz="4" w:space="0" w:color="auto"/>
              <w:left w:val="single" w:sz="4" w:space="0" w:color="auto"/>
              <w:bottom w:val="single" w:sz="4" w:space="0" w:color="auto"/>
              <w:right w:val="nil"/>
            </w:tcBorders>
            <w:shd w:val="clear" w:color="auto" w:fill="FFFFFF"/>
            <w:vAlign w:val="center"/>
          </w:tcPr>
          <w:p w:rsidR="00037310" w:rsidRPr="00882870" w:rsidRDefault="00037310" w:rsidP="00413E2B">
            <w:pPr>
              <w:spacing w:line="240" w:lineRule="auto"/>
              <w:jc w:val="center"/>
            </w:pPr>
            <w:r w:rsidRPr="00882870">
              <w:t>13</w:t>
            </w:r>
          </w:p>
        </w:tc>
        <w:tc>
          <w:tcPr>
            <w:tcW w:w="2678" w:type="dxa"/>
            <w:tcBorders>
              <w:top w:val="single" w:sz="4" w:space="0" w:color="auto"/>
              <w:left w:val="single" w:sz="4" w:space="0" w:color="auto"/>
              <w:bottom w:val="single" w:sz="4" w:space="0" w:color="auto"/>
              <w:right w:val="nil"/>
            </w:tcBorders>
            <w:shd w:val="clear" w:color="auto" w:fill="FFFFFF"/>
            <w:vAlign w:val="center"/>
          </w:tcPr>
          <w:p w:rsidR="00037310" w:rsidRPr="00882870" w:rsidRDefault="00037310" w:rsidP="00413E2B">
            <w:pPr>
              <w:spacing w:line="240" w:lineRule="auto"/>
              <w:jc w:val="center"/>
            </w:pPr>
            <w:r w:rsidRPr="00882870">
              <w:t>СПАВ</w:t>
            </w:r>
          </w:p>
        </w:tc>
        <w:tc>
          <w:tcPr>
            <w:tcW w:w="1642" w:type="dxa"/>
            <w:tcBorders>
              <w:top w:val="single" w:sz="4" w:space="0" w:color="auto"/>
              <w:left w:val="single" w:sz="4" w:space="0" w:color="auto"/>
              <w:bottom w:val="single" w:sz="4" w:space="0" w:color="auto"/>
              <w:right w:val="nil"/>
            </w:tcBorders>
            <w:shd w:val="clear" w:color="auto" w:fill="FFFFFF"/>
            <w:vAlign w:val="center"/>
          </w:tcPr>
          <w:p w:rsidR="00037310" w:rsidRPr="00882870" w:rsidRDefault="00037310" w:rsidP="00413E2B">
            <w:pPr>
              <w:spacing w:line="240" w:lineRule="auto"/>
              <w:jc w:val="center"/>
            </w:pPr>
            <w:r w:rsidRPr="00882870">
              <w:t>0,10</w:t>
            </w:r>
          </w:p>
        </w:tc>
        <w:tc>
          <w:tcPr>
            <w:tcW w:w="1651" w:type="dxa"/>
            <w:tcBorders>
              <w:top w:val="single" w:sz="4" w:space="0" w:color="auto"/>
              <w:left w:val="single" w:sz="4" w:space="0" w:color="auto"/>
              <w:bottom w:val="single" w:sz="4" w:space="0" w:color="auto"/>
              <w:right w:val="nil"/>
            </w:tcBorders>
            <w:shd w:val="clear" w:color="auto" w:fill="FFFFFF"/>
            <w:vAlign w:val="center"/>
          </w:tcPr>
          <w:p w:rsidR="00037310" w:rsidRPr="00882870" w:rsidRDefault="00037310" w:rsidP="00413E2B">
            <w:pPr>
              <w:spacing w:line="240" w:lineRule="auto"/>
              <w:jc w:val="center"/>
            </w:pPr>
            <w:r w:rsidRPr="00882870">
              <w:t>0,02±0,007</w:t>
            </w:r>
          </w:p>
        </w:tc>
        <w:tc>
          <w:tcPr>
            <w:tcW w:w="1670" w:type="dxa"/>
            <w:tcBorders>
              <w:top w:val="single" w:sz="4" w:space="0" w:color="auto"/>
              <w:left w:val="single" w:sz="4" w:space="0" w:color="auto"/>
              <w:bottom w:val="single" w:sz="4" w:space="0" w:color="auto"/>
              <w:right w:val="nil"/>
            </w:tcBorders>
            <w:shd w:val="clear" w:color="auto" w:fill="FFFFFF"/>
            <w:vAlign w:val="center"/>
          </w:tcPr>
          <w:p w:rsidR="00037310" w:rsidRPr="00882870" w:rsidRDefault="00037310" w:rsidP="00413E2B">
            <w:pPr>
              <w:spacing w:line="240" w:lineRule="auto"/>
              <w:jc w:val="center"/>
            </w:pPr>
            <w:r w:rsidRPr="00882870">
              <w:t>0.00</w:t>
            </w:r>
          </w:p>
        </w:tc>
        <w:tc>
          <w:tcPr>
            <w:tcW w:w="1493" w:type="dxa"/>
            <w:tcBorders>
              <w:top w:val="single" w:sz="4" w:space="0" w:color="auto"/>
              <w:left w:val="single" w:sz="4" w:space="0" w:color="auto"/>
              <w:bottom w:val="single" w:sz="4" w:space="0" w:color="auto"/>
              <w:right w:val="single" w:sz="4" w:space="0" w:color="auto"/>
            </w:tcBorders>
            <w:shd w:val="clear" w:color="auto" w:fill="FFFFFF"/>
            <w:vAlign w:val="center"/>
          </w:tcPr>
          <w:p w:rsidR="00037310" w:rsidRPr="00882870" w:rsidRDefault="00037310" w:rsidP="00413E2B">
            <w:pPr>
              <w:spacing w:line="240" w:lineRule="auto"/>
              <w:jc w:val="center"/>
            </w:pPr>
            <w:r w:rsidRPr="00882870">
              <w:t>0.00</w:t>
            </w:r>
          </w:p>
        </w:tc>
      </w:tr>
    </w:tbl>
    <w:p w:rsidR="00037310" w:rsidRPr="00413E2B" w:rsidRDefault="00037310" w:rsidP="00413E2B">
      <w:pPr>
        <w:ind w:firstLine="567"/>
      </w:pPr>
      <w:r w:rsidRPr="00114319">
        <w:t>В результате проводимых проверок было обнаружено превышение нормативов содержания загрязняющих веществ, установленных решением о предоставлении водного объекта в пользование по различным веществам от 1,12 до 17 раз</w:t>
      </w:r>
    </w:p>
    <w:p w:rsidR="00037310" w:rsidRPr="00F17638" w:rsidRDefault="00037310" w:rsidP="008D4534">
      <w:pPr>
        <w:pStyle w:val="Heading3"/>
        <w:spacing w:after="240"/>
      </w:pPr>
      <w:bookmarkStart w:id="137" w:name="_Toc385862073"/>
      <w:bookmarkStart w:id="138" w:name="_Toc392073610"/>
      <w:bookmarkStart w:id="139" w:name="_Toc427759804"/>
      <w:r w:rsidRPr="00F17638">
        <w:t>3.1.8. Описание территорий муниципального образования, не охваченных централизованной системой водоотведения</w:t>
      </w:r>
      <w:bookmarkEnd w:id="137"/>
      <w:bookmarkEnd w:id="138"/>
      <w:bookmarkEnd w:id="139"/>
    </w:p>
    <w:p w:rsidR="00037310" w:rsidRDefault="00037310" w:rsidP="008D4534">
      <w:pPr>
        <w:ind w:firstLine="567"/>
        <w:rPr>
          <w:spacing w:val="-5"/>
        </w:rPr>
      </w:pPr>
      <w:bookmarkStart w:id="140" w:name="_Toc385862074"/>
      <w:r>
        <w:rPr>
          <w:spacing w:val="-5"/>
        </w:rPr>
        <w:t>Практически все многоэтажные дома подключены в централизованной системе водоотведения.</w:t>
      </w:r>
    </w:p>
    <w:p w:rsidR="00037310" w:rsidRDefault="00037310" w:rsidP="008D4534">
      <w:pPr>
        <w:ind w:firstLine="567"/>
        <w:rPr>
          <w:b/>
          <w:bCs/>
          <w:spacing w:val="-5"/>
        </w:rPr>
      </w:pPr>
      <w:r w:rsidRPr="00BD2716">
        <w:rPr>
          <w:spacing w:val="-5"/>
        </w:rPr>
        <w:t xml:space="preserve">Водоотведение частично отсутствует </w:t>
      </w:r>
      <w:r>
        <w:rPr>
          <w:spacing w:val="-5"/>
        </w:rPr>
        <w:t>в центральной части муниципального образования (частный сектор), где стоки</w:t>
      </w:r>
      <w:r w:rsidRPr="00BD2716">
        <w:rPr>
          <w:spacing w:val="-5"/>
        </w:rPr>
        <w:t xml:space="preserve"> собираются в септик</w:t>
      </w:r>
      <w:r>
        <w:rPr>
          <w:spacing w:val="-5"/>
        </w:rPr>
        <w:t>и</w:t>
      </w:r>
      <w:r w:rsidRPr="00BD2716">
        <w:rPr>
          <w:spacing w:val="-5"/>
        </w:rPr>
        <w:t>.</w:t>
      </w:r>
    </w:p>
    <w:p w:rsidR="00037310" w:rsidRPr="00F17638" w:rsidRDefault="00037310" w:rsidP="008D4534">
      <w:pPr>
        <w:pStyle w:val="Heading3"/>
      </w:pPr>
      <w:bookmarkStart w:id="141" w:name="_Toc427759805"/>
      <w:r w:rsidRPr="00F17638">
        <w:t xml:space="preserve">3.1.9. Описание существующих технических и технологических проблем системы водоотведения </w:t>
      </w:r>
      <w:bookmarkEnd w:id="140"/>
      <w:r w:rsidRPr="00C478CC">
        <w:t xml:space="preserve">МО </w:t>
      </w:r>
      <w:r>
        <w:t>город Балашов</w:t>
      </w:r>
      <w:bookmarkEnd w:id="141"/>
    </w:p>
    <w:p w:rsidR="00037310" w:rsidRDefault="00037310" w:rsidP="008D4534">
      <w:pPr>
        <w:ind w:firstLine="567"/>
      </w:pPr>
      <w:r w:rsidRPr="00F17638">
        <w:t xml:space="preserve">Проведенный анализ системы водоотведения на территории </w:t>
      </w:r>
      <w:r w:rsidRPr="00C478CC">
        <w:t xml:space="preserve">МО </w:t>
      </w:r>
      <w:r>
        <w:t xml:space="preserve">город Балашов </w:t>
      </w:r>
      <w:r w:rsidRPr="00F17638">
        <w:t xml:space="preserve">выявил, что основными техническими и технологическими проблемами системы водоотведения </w:t>
      </w:r>
      <w:r w:rsidRPr="00C478CC">
        <w:t xml:space="preserve">МО </w:t>
      </w:r>
      <w:r>
        <w:t xml:space="preserve">город Балашов </w:t>
      </w:r>
      <w:r w:rsidRPr="00F17638">
        <w:t>являются:</w:t>
      </w:r>
    </w:p>
    <w:p w:rsidR="00037310" w:rsidRPr="00302909" w:rsidRDefault="00037310" w:rsidP="00302909">
      <w:pPr>
        <w:ind w:firstLine="567"/>
        <w:rPr>
          <w:b/>
          <w:bCs/>
        </w:rPr>
      </w:pPr>
      <w:r>
        <w:rPr>
          <w:b/>
          <w:bCs/>
        </w:rPr>
        <w:t xml:space="preserve">1. </w:t>
      </w:r>
      <w:r w:rsidRPr="00302909">
        <w:rPr>
          <w:b/>
          <w:bCs/>
        </w:rPr>
        <w:t>Городские очистные сооружения канализации</w:t>
      </w:r>
    </w:p>
    <w:p w:rsidR="00037310" w:rsidRPr="00302909" w:rsidRDefault="00037310" w:rsidP="00302909">
      <w:pPr>
        <w:ind w:firstLine="567"/>
      </w:pPr>
      <w:r w:rsidRPr="00302909">
        <w:t>Действующие ГОСК, находящиеся в  эксплуатации с 1971 года, имеют проектную мощность 4,5 тыс. м³/сут, фактическую – 5,6  тыс. м³/сут (в паводковый период эта цифра достигает 10÷11 тыс. м³/сут). Кроме того, очистка сточных вод производится только механически (в отстойниках), биологическая очистка отсутствует изначально. В результате сточные воды очищаются неэффективно и по многим показателям не соответствуют нормативам допустимых сбросов. Реконструкции существующие ГОСК не подлежат в связи с высокой изношенностью строительных конструкций, а, также, из-за размещения их в охранной зоне р. Хопер. Требуется предусмотреть строительство новых ГОСК с биологической очисткой и увеличением проектной мощности до 16,5 тыс.</w:t>
      </w:r>
      <w:r>
        <w:t xml:space="preserve"> </w:t>
      </w:r>
      <w:r w:rsidRPr="00302909">
        <w:t>м</w:t>
      </w:r>
      <w:r w:rsidRPr="00F04CC7">
        <w:rPr>
          <w:vertAlign w:val="superscript"/>
        </w:rPr>
        <w:t>3</w:t>
      </w:r>
      <w:r w:rsidRPr="00302909">
        <w:t>/сутки в связи с возможным ростом абонентов</w:t>
      </w:r>
      <w:r>
        <w:t>,</w:t>
      </w:r>
      <w:r w:rsidRPr="00302909">
        <w:t xml:space="preserve"> не канализованных районов: центральной части города, района ул. Нефтяная, района «Ветлянка», учитывая также, перспективу застройки в данных и близлежащих жилых массивах. </w:t>
      </w:r>
    </w:p>
    <w:p w:rsidR="00037310" w:rsidRPr="00302909" w:rsidRDefault="00037310" w:rsidP="00302909">
      <w:pPr>
        <w:ind w:firstLine="567"/>
      </w:pPr>
      <w:r w:rsidRPr="00302909">
        <w:t>11 ноября 2014 года заключен муниципальный контракт с ООО «Н-КОМ» (г. Москва) по разработке проектно-сметной документации на строительство новых очистных сооружений в рамках реализации муниципальной программы «По модернизации жилищно-коммунального хозяйства муниципального образования город Балашов 2012-2020 гг.». Предполагаемый срок реализации проекта – 2020 г.</w:t>
      </w:r>
    </w:p>
    <w:p w:rsidR="00037310" w:rsidRPr="00302909" w:rsidRDefault="00037310" w:rsidP="00302909">
      <w:pPr>
        <w:ind w:firstLine="567"/>
        <w:rPr>
          <w:b/>
          <w:bCs/>
        </w:rPr>
      </w:pPr>
      <w:r>
        <w:rPr>
          <w:b/>
          <w:bCs/>
        </w:rPr>
        <w:t xml:space="preserve">2. </w:t>
      </w:r>
      <w:r w:rsidRPr="00302909">
        <w:rPr>
          <w:b/>
          <w:bCs/>
        </w:rPr>
        <w:t>Канализационно - насосные станции</w:t>
      </w:r>
    </w:p>
    <w:p w:rsidR="00037310" w:rsidRPr="00302909" w:rsidRDefault="00037310" w:rsidP="00302909">
      <w:pPr>
        <w:ind w:firstLine="567"/>
      </w:pPr>
      <w:r w:rsidRPr="00302909">
        <w:t>В связи с тем, что в настоящее время на КНС установлено морально устаревшее насосное оборудование, а, также, с целью экономии трудовых, материальных и энергетических ресурсов, требуется модернизация КНС № 2 (ул. Полярная) – начата в январе 2015 г.; КНС № 6 (ул. Ревякина) – при строительстве новых ГОСК;  КНС № 8 (ул. Юбилейная);  КНС в «Военном городке»; КНС ст. Хопер (ул. Нижняя). При необходимости увеличить мощность КНС. Срок реализации мероприятия – 2015 ÷ 2017 гг.</w:t>
      </w:r>
    </w:p>
    <w:p w:rsidR="00037310" w:rsidRPr="00302909" w:rsidRDefault="00037310" w:rsidP="00302909">
      <w:pPr>
        <w:ind w:firstLine="567"/>
        <w:rPr>
          <w:b/>
          <w:bCs/>
        </w:rPr>
      </w:pPr>
      <w:r>
        <w:rPr>
          <w:b/>
          <w:bCs/>
        </w:rPr>
        <w:t xml:space="preserve">3. </w:t>
      </w:r>
      <w:r w:rsidRPr="00302909">
        <w:rPr>
          <w:b/>
          <w:bCs/>
        </w:rPr>
        <w:t>Напорные канализационные коллектора:</w:t>
      </w:r>
    </w:p>
    <w:p w:rsidR="00037310" w:rsidRPr="00302909" w:rsidRDefault="00037310" w:rsidP="00302909">
      <w:pPr>
        <w:ind w:firstLine="567"/>
      </w:pPr>
      <w:r w:rsidRPr="00302909">
        <w:t>100 % износ ниже перечисленных напорных канализационных коллекторов приводит к частым аварийным ситуациям на трубопроводах, вследствие чего происходит подтопление придомовых территорий из-за близости расположения коллекторов к жилой застройке. В связи с этим ухудшается экологическая обстановка в городе и возрастает риск инфекционных заболеваний среди населения. Все трубопроводы проложены в одну нитку, нет возможности переключиться на резервную линию:</w:t>
      </w:r>
    </w:p>
    <w:p w:rsidR="00037310" w:rsidRPr="00302909" w:rsidRDefault="00037310" w:rsidP="00C74CA8">
      <w:pPr>
        <w:pStyle w:val="ListParagraph"/>
        <w:numPr>
          <w:ilvl w:val="0"/>
          <w:numId w:val="49"/>
        </w:numPr>
      </w:pPr>
      <w:r w:rsidRPr="00302909">
        <w:t>коллектор Ø 300</w:t>
      </w:r>
      <w:r>
        <w:t xml:space="preserve"> </w:t>
      </w:r>
      <w:r w:rsidRPr="00302909">
        <w:t>мм по ул. Озерная от КНС № 6 (ул. Ревякина)  до ГОСК (ул. 2-ая Хоперская).  Протяженность трубопровода 1500</w:t>
      </w:r>
      <w:r>
        <w:t xml:space="preserve"> </w:t>
      </w:r>
      <w:r w:rsidRPr="00302909">
        <w:t>м. При строительстве новых ГОСК предусмотреть увеличение пропускной способности коллектора и изменение трассы трубопровода;</w:t>
      </w:r>
    </w:p>
    <w:p w:rsidR="00037310" w:rsidRPr="00302909" w:rsidRDefault="00037310" w:rsidP="00C74CA8">
      <w:pPr>
        <w:pStyle w:val="ListParagraph"/>
        <w:numPr>
          <w:ilvl w:val="0"/>
          <w:numId w:val="49"/>
        </w:numPr>
      </w:pPr>
      <w:r>
        <w:t>к</w:t>
      </w:r>
      <w:r w:rsidRPr="00302909">
        <w:t>оллектор Ø 200</w:t>
      </w:r>
      <w:r>
        <w:t xml:space="preserve"> </w:t>
      </w:r>
      <w:r w:rsidRPr="00302909">
        <w:t>мм по ул. Астраханская от КНС №1 (ул. Народная)  до КНС №2 (ул. Полярная).  Протяженность трубопровода 1960</w:t>
      </w:r>
      <w:r>
        <w:t xml:space="preserve"> </w:t>
      </w:r>
      <w:r w:rsidRPr="00302909">
        <w:t xml:space="preserve">м; </w:t>
      </w:r>
    </w:p>
    <w:p w:rsidR="00037310" w:rsidRPr="00302909" w:rsidRDefault="00037310" w:rsidP="00C74CA8">
      <w:pPr>
        <w:pStyle w:val="ListParagraph"/>
        <w:numPr>
          <w:ilvl w:val="0"/>
          <w:numId w:val="49"/>
        </w:numPr>
      </w:pPr>
      <w:r w:rsidRPr="00302909">
        <w:t>коллектор Ø 400</w:t>
      </w:r>
      <w:r>
        <w:t xml:space="preserve"> </w:t>
      </w:r>
      <w:r w:rsidRPr="00302909">
        <w:t>мм от КНС № 10 (ул. Зюльковского)  до КНС № 4 (за Рембазой).  Протяженность трубопровода 3368</w:t>
      </w:r>
      <w:r>
        <w:t xml:space="preserve"> </w:t>
      </w:r>
      <w:r w:rsidRPr="00302909">
        <w:t>м;</w:t>
      </w:r>
    </w:p>
    <w:p w:rsidR="00037310" w:rsidRPr="00302909" w:rsidRDefault="00037310" w:rsidP="00C74CA8">
      <w:pPr>
        <w:pStyle w:val="ListParagraph"/>
        <w:numPr>
          <w:ilvl w:val="0"/>
          <w:numId w:val="49"/>
        </w:numPr>
      </w:pPr>
      <w:r w:rsidRPr="00302909">
        <w:t>коллектор Ø 150</w:t>
      </w:r>
      <w:r>
        <w:t xml:space="preserve"> </w:t>
      </w:r>
      <w:r w:rsidRPr="00302909">
        <w:t>мм от КНС № 9 (ул. Шоссейная)  до КНС № 3 (ул. Титова). Протяженность трубопровода 700</w:t>
      </w:r>
      <w:r>
        <w:t xml:space="preserve"> </w:t>
      </w:r>
      <w:r w:rsidRPr="00302909">
        <w:t>м;</w:t>
      </w:r>
    </w:p>
    <w:p w:rsidR="00037310" w:rsidRPr="00302909" w:rsidRDefault="00037310" w:rsidP="00C74CA8">
      <w:pPr>
        <w:pStyle w:val="ListParagraph"/>
        <w:numPr>
          <w:ilvl w:val="0"/>
          <w:numId w:val="49"/>
        </w:numPr>
      </w:pPr>
      <w:r w:rsidRPr="00302909">
        <w:t>коллектор Ø 700</w:t>
      </w:r>
      <w:r>
        <w:t xml:space="preserve"> </w:t>
      </w:r>
      <w:r w:rsidRPr="00302909">
        <w:t>мм  от КНС № 4 (за Рембазой)  до ОСК ООО «ГУК». Протяженность трубопровода 2600</w:t>
      </w:r>
      <w:r>
        <w:t xml:space="preserve"> </w:t>
      </w:r>
      <w:r w:rsidRPr="00302909">
        <w:t xml:space="preserve">м. </w:t>
      </w:r>
    </w:p>
    <w:p w:rsidR="00037310" w:rsidRPr="00302909" w:rsidRDefault="00037310" w:rsidP="00302909">
      <w:pPr>
        <w:ind w:firstLine="567"/>
      </w:pPr>
      <w:r w:rsidRPr="00302909">
        <w:t>Срок реализации мероприятия – 2016 ÷ 2020 гг.</w:t>
      </w:r>
    </w:p>
    <w:p w:rsidR="00037310" w:rsidRPr="00302909" w:rsidRDefault="00037310" w:rsidP="00302909">
      <w:pPr>
        <w:ind w:firstLine="567"/>
        <w:rPr>
          <w:b/>
          <w:bCs/>
        </w:rPr>
      </w:pPr>
      <w:r w:rsidRPr="00302909">
        <w:rPr>
          <w:b/>
          <w:bCs/>
        </w:rPr>
        <w:t>4. Самотечные канализационные коллектора:</w:t>
      </w:r>
    </w:p>
    <w:p w:rsidR="00037310" w:rsidRPr="00302909" w:rsidRDefault="00037310" w:rsidP="00302909">
      <w:pPr>
        <w:ind w:firstLine="567"/>
      </w:pPr>
      <w:r w:rsidRPr="00302909">
        <w:t>-  коллектор Ø 400</w:t>
      </w:r>
      <w:r>
        <w:t xml:space="preserve"> </w:t>
      </w:r>
      <w:r w:rsidRPr="00302909">
        <w:t>мм по ул. Ревякина от ул. Уральская до пер. Западный имеет 100 % износ и на некоторых участках проложен с контруклоном, что приводит к переполнению системы,  нарушая в целом работу самотечной канализации.  Протяженность трубопровода 1040</w:t>
      </w:r>
      <w:r>
        <w:t xml:space="preserve"> </w:t>
      </w:r>
      <w:r w:rsidRPr="00302909">
        <w:t>м. Предусмотреть увеличение пропускной способности коллектора;</w:t>
      </w:r>
    </w:p>
    <w:p w:rsidR="00037310" w:rsidRPr="00302909" w:rsidRDefault="00037310" w:rsidP="00302909">
      <w:pPr>
        <w:ind w:firstLine="567"/>
      </w:pPr>
      <w:r w:rsidRPr="00302909">
        <w:t>-  коллектор Ø 300</w:t>
      </w:r>
      <w:r>
        <w:t xml:space="preserve"> </w:t>
      </w:r>
      <w:r w:rsidRPr="00302909">
        <w:t>мм по ул. 167 Стрелковой дивизии проложен с контруклоном на участке длиной 380</w:t>
      </w:r>
      <w:r>
        <w:t xml:space="preserve"> </w:t>
      </w:r>
      <w:r w:rsidRPr="00302909">
        <w:t>м, что нарушает работу всего коллектора протяженностью 1315</w:t>
      </w:r>
      <w:r>
        <w:t xml:space="preserve"> </w:t>
      </w:r>
      <w:r w:rsidRPr="00302909">
        <w:t>м. Предусмотреть увеличение пропускной способности коллектора.</w:t>
      </w:r>
    </w:p>
    <w:p w:rsidR="00037310" w:rsidRPr="00302909" w:rsidRDefault="00037310" w:rsidP="00302909">
      <w:pPr>
        <w:ind w:firstLine="567"/>
      </w:pPr>
      <w:r w:rsidRPr="00302909">
        <w:t>Срок реализации мероприятия – 2015 ÷ 2016 гг.</w:t>
      </w:r>
    </w:p>
    <w:p w:rsidR="00037310" w:rsidRPr="00BF615D" w:rsidRDefault="00037310" w:rsidP="00BF615D">
      <w:pPr>
        <w:ind w:firstLine="567"/>
        <w:rPr>
          <w:b/>
          <w:bCs/>
        </w:rPr>
      </w:pPr>
      <w:r w:rsidRPr="00BF615D">
        <w:rPr>
          <w:b/>
          <w:bCs/>
        </w:rPr>
        <w:t>5. Автомобильная и тракторная техника:</w:t>
      </w:r>
    </w:p>
    <w:p w:rsidR="00037310" w:rsidRDefault="00037310" w:rsidP="00BF615D">
      <w:pPr>
        <w:ind w:firstLine="567"/>
      </w:pPr>
      <w:r w:rsidRPr="00BF615D">
        <w:t>Для осуществления замены и реконструкции канализационных сетей требуется  приобретение инженерной и автомобильной техники на общую сумму 4,53 млн. руб. в следующем составе: экскаватор марки ТВЭКС ЕК-8 (1 шт.) стоимостью 1,7 млн. руб.; автомобиль ГАЗ -3309 (вахтовка) – 2 шт. общей стоимостью 1,82 млн. руб., вакуумная машина КО – 503В (бочка) – 1 шт.  стоимостью 1,01 млн. руб.  Срок реализации -   2015÷2017 годы.</w:t>
      </w:r>
    </w:p>
    <w:p w:rsidR="00037310" w:rsidRPr="00B13D54" w:rsidRDefault="00037310" w:rsidP="00B13D54">
      <w:pPr>
        <w:ind w:firstLine="567"/>
      </w:pPr>
      <w:r w:rsidRPr="00B13D54">
        <w:t xml:space="preserve">При планируемом расширении строительства жилого сектора  в микрорайоне КПТ КНС-2 ООО «КПТ»,  принять увеличенный объем сточных вод не сможет, так как требует реконструкции и модернизации оборудования и участка напорных коллекторов. </w:t>
      </w:r>
    </w:p>
    <w:p w:rsidR="00037310" w:rsidRPr="00B13D54" w:rsidRDefault="00037310" w:rsidP="00B13D54">
      <w:pPr>
        <w:ind w:firstLine="567"/>
      </w:pPr>
      <w:r w:rsidRPr="00B13D54">
        <w:t>При сбросе сточных вод от КНС №5 МУП необходимо устройство колодца-гасителя диаметром 1,5 м и приемного колодца диаметром 2м.  На КНС ООО «КПТ» установить насосы большей производительности 4 шт. марки СМ200-150-400-4, заменить запорную и регулирующую арматуру; заменить участок напорных коллекторов на полиэтиленовую с запорной арматурой протяженностью 2 х 100м.</w:t>
      </w:r>
    </w:p>
    <w:p w:rsidR="00037310" w:rsidRPr="00B13D54" w:rsidRDefault="00037310" w:rsidP="00B13D54">
      <w:pPr>
        <w:ind w:firstLine="567"/>
      </w:pPr>
      <w:r w:rsidRPr="00B13D54">
        <w:t>При перекачивании сточных вод на БОСК ООО «КПТ» для дальнейшей чистки необходимо:</w:t>
      </w:r>
    </w:p>
    <w:p w:rsidR="00037310" w:rsidRPr="00B13D54" w:rsidRDefault="00037310" w:rsidP="00B13D54">
      <w:pPr>
        <w:ind w:firstLine="567"/>
      </w:pPr>
      <w:r w:rsidRPr="00B13D54">
        <w:t>-</w:t>
      </w:r>
      <w:r>
        <w:t xml:space="preserve"> </w:t>
      </w:r>
      <w:r w:rsidRPr="00B13D54">
        <w:t>расширение приемной камеры</w:t>
      </w:r>
    </w:p>
    <w:p w:rsidR="00037310" w:rsidRPr="00B13D54" w:rsidRDefault="00037310" w:rsidP="00B13D54">
      <w:pPr>
        <w:ind w:firstLine="567"/>
      </w:pPr>
      <w:r w:rsidRPr="00B13D54">
        <w:t>- водоприемных лотков длиной 300м</w:t>
      </w:r>
    </w:p>
    <w:p w:rsidR="00037310" w:rsidRPr="00B13D54" w:rsidRDefault="00037310" w:rsidP="00B13D54">
      <w:pPr>
        <w:ind w:firstLine="567"/>
      </w:pPr>
      <w:r w:rsidRPr="00B13D54">
        <w:t>-</w:t>
      </w:r>
      <w:r>
        <w:t xml:space="preserve"> </w:t>
      </w:r>
      <w:r w:rsidRPr="00B13D54">
        <w:t>насос на перекачку ила марки 5Ф12 -12 – 2 шт.</w:t>
      </w:r>
    </w:p>
    <w:p w:rsidR="00037310" w:rsidRPr="00B13D54" w:rsidRDefault="00037310" w:rsidP="00B13D54">
      <w:pPr>
        <w:ind w:firstLine="567"/>
      </w:pPr>
      <w:r w:rsidRPr="00B13D54">
        <w:t>- для дополнительной аэрации в аэротенках установить воздуходувку ТВ 80-1,6.</w:t>
      </w:r>
    </w:p>
    <w:p w:rsidR="00037310" w:rsidRPr="00872D61" w:rsidRDefault="00037310" w:rsidP="008D4534">
      <w:pPr>
        <w:pStyle w:val="Heading2"/>
        <w:spacing w:after="240"/>
        <w:ind w:firstLine="567"/>
        <w:rPr>
          <w:rFonts w:ascii="Times New Roman" w:hAnsi="Times New Roman" w:cs="Times New Roman"/>
          <w:color w:val="auto"/>
          <w:sz w:val="28"/>
          <w:szCs w:val="28"/>
        </w:rPr>
      </w:pPr>
      <w:bookmarkStart w:id="142" w:name="_Toc385862075"/>
      <w:bookmarkStart w:id="143" w:name="_Toc392073611"/>
      <w:bookmarkStart w:id="144" w:name="_Toc427759806"/>
      <w:r w:rsidRPr="00872D61">
        <w:rPr>
          <w:rFonts w:ascii="Times New Roman" w:hAnsi="Times New Roman" w:cs="Times New Roman"/>
          <w:color w:val="auto"/>
          <w:sz w:val="28"/>
          <w:szCs w:val="28"/>
        </w:rPr>
        <w:t>3.2. Балансы сточных вод в системе водоотведения</w:t>
      </w:r>
      <w:bookmarkEnd w:id="142"/>
      <w:bookmarkEnd w:id="143"/>
      <w:bookmarkEnd w:id="144"/>
    </w:p>
    <w:p w:rsidR="00037310" w:rsidRPr="00872D61" w:rsidRDefault="00037310" w:rsidP="008D4534">
      <w:pPr>
        <w:pStyle w:val="Heading3"/>
        <w:spacing w:after="240"/>
      </w:pPr>
      <w:bookmarkStart w:id="145" w:name="_Toc377565603"/>
      <w:bookmarkStart w:id="146" w:name="_Toc385862076"/>
      <w:bookmarkStart w:id="147" w:name="_Toc392073612"/>
      <w:bookmarkStart w:id="148" w:name="_Toc427759807"/>
      <w:r w:rsidRPr="00872D61">
        <w:t>3.2.1. Баланс поступления сточных вод в централизованную систему водоотведения и отведения стоков по технологическим зонам водоотведения</w:t>
      </w:r>
      <w:bookmarkEnd w:id="145"/>
      <w:bookmarkEnd w:id="146"/>
      <w:bookmarkEnd w:id="147"/>
      <w:bookmarkEnd w:id="148"/>
    </w:p>
    <w:p w:rsidR="00037310" w:rsidRPr="00872D61" w:rsidRDefault="00037310" w:rsidP="008D4534">
      <w:pPr>
        <w:autoSpaceDE w:val="0"/>
        <w:autoSpaceDN w:val="0"/>
        <w:adjustRightInd w:val="0"/>
        <w:ind w:firstLine="567"/>
      </w:pPr>
      <w:r w:rsidRPr="00872D61">
        <w:t>Результаты анализа территориального баланса поступления сточных вод в централизованную систему водоотведения представлены в таб. 3.2.1.1.</w:t>
      </w:r>
    </w:p>
    <w:p w:rsidR="00037310" w:rsidRPr="00872D61" w:rsidRDefault="00037310" w:rsidP="008D4534">
      <w:pPr>
        <w:jc w:val="right"/>
      </w:pPr>
      <w:r w:rsidRPr="00872D61">
        <w:t xml:space="preserve">Таб. 3.2.1.1. Территориальный баланс </w:t>
      </w:r>
      <w:r w:rsidRPr="00872D61">
        <w:br/>
        <w:t>поступления сточных вод</w:t>
      </w:r>
      <w:r>
        <w:t xml:space="preserve"> МУП</w:t>
      </w:r>
      <w:r w:rsidRPr="00872D61">
        <w:t xml:space="preserve"> «Балашовское ЖКХ»</w:t>
      </w:r>
      <w:r>
        <w:t xml:space="preserve"> за 2013 г.</w:t>
      </w:r>
    </w:p>
    <w:tbl>
      <w:tblPr>
        <w:tblW w:w="5000" w:type="pct"/>
        <w:tblInd w:w="2" w:type="dxa"/>
        <w:tblLook w:val="0000"/>
      </w:tblPr>
      <w:tblGrid>
        <w:gridCol w:w="5862"/>
        <w:gridCol w:w="2025"/>
        <w:gridCol w:w="2250"/>
      </w:tblGrid>
      <w:tr w:rsidR="00037310" w:rsidRPr="00882870">
        <w:trPr>
          <w:trHeight w:val="613"/>
          <w:tblHeader/>
        </w:trPr>
        <w:tc>
          <w:tcPr>
            <w:tcW w:w="2891" w:type="pct"/>
            <w:tcBorders>
              <w:top w:val="single" w:sz="4" w:space="0" w:color="000000"/>
              <w:left w:val="single" w:sz="4" w:space="0" w:color="000000"/>
              <w:bottom w:val="single" w:sz="4" w:space="0" w:color="000000"/>
            </w:tcBorders>
            <w:vAlign w:val="center"/>
          </w:tcPr>
          <w:p w:rsidR="00037310" w:rsidRPr="00882870" w:rsidRDefault="00037310" w:rsidP="006933D2">
            <w:pPr>
              <w:snapToGrid w:val="0"/>
              <w:jc w:val="center"/>
              <w:rPr>
                <w:b/>
                <w:bCs/>
              </w:rPr>
            </w:pPr>
            <w:r w:rsidRPr="00882870">
              <w:rPr>
                <w:b/>
                <w:bCs/>
              </w:rPr>
              <w:t>Виды потребления воды</w:t>
            </w:r>
          </w:p>
        </w:tc>
        <w:tc>
          <w:tcPr>
            <w:tcW w:w="999" w:type="pct"/>
            <w:tcBorders>
              <w:top w:val="single" w:sz="4" w:space="0" w:color="000000"/>
              <w:left w:val="single" w:sz="4" w:space="0" w:color="000000"/>
              <w:bottom w:val="single" w:sz="4" w:space="0" w:color="000000"/>
            </w:tcBorders>
            <w:vAlign w:val="center"/>
          </w:tcPr>
          <w:p w:rsidR="00037310" w:rsidRPr="00882870" w:rsidRDefault="00037310" w:rsidP="006933D2">
            <w:pPr>
              <w:snapToGrid w:val="0"/>
              <w:jc w:val="center"/>
              <w:rPr>
                <w:b/>
                <w:bCs/>
              </w:rPr>
            </w:pPr>
            <w:r w:rsidRPr="00882870">
              <w:rPr>
                <w:b/>
                <w:bCs/>
              </w:rPr>
              <w:t>м³/сутки</w:t>
            </w:r>
          </w:p>
        </w:tc>
        <w:tc>
          <w:tcPr>
            <w:tcW w:w="1110" w:type="pct"/>
            <w:tcBorders>
              <w:top w:val="single" w:sz="4" w:space="0" w:color="000000"/>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r w:rsidRPr="00882870">
              <w:rPr>
                <w:b/>
                <w:bCs/>
              </w:rPr>
              <w:t>тыс. м³/год</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rPr>
                <w:b/>
                <w:bCs/>
              </w:rPr>
            </w:pPr>
            <w:r w:rsidRPr="00882870">
              <w:rPr>
                <w:b/>
                <w:bCs/>
              </w:rPr>
              <w:t>Общее расчетное водоотведение в</w:t>
            </w:r>
          </w:p>
          <w:p w:rsidR="00037310" w:rsidRPr="00882870" w:rsidRDefault="00037310" w:rsidP="006933D2">
            <w:pPr>
              <w:snapToGrid w:val="0"/>
              <w:jc w:val="left"/>
              <w:rPr>
                <w:b/>
                <w:bCs/>
              </w:rPr>
            </w:pPr>
            <w:r w:rsidRPr="00882870">
              <w:rPr>
                <w:b/>
                <w:bCs/>
              </w:rPr>
              <w:t>р. Хопер, всего:</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rPr>
                <w:b/>
                <w:bCs/>
              </w:rPr>
            </w:pPr>
            <w:r w:rsidRPr="00882870">
              <w:rPr>
                <w:b/>
                <w:bCs/>
              </w:rPr>
              <w:t>16003,63</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r w:rsidRPr="00882870">
              <w:rPr>
                <w:b/>
                <w:bCs/>
              </w:rPr>
              <w:t>5590,95</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В том числе:</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p>
        </w:tc>
      </w:tr>
      <w:tr w:rsidR="00037310" w:rsidRPr="00882870">
        <w:trPr>
          <w:trHeight w:val="539"/>
        </w:trPr>
        <w:tc>
          <w:tcPr>
            <w:tcW w:w="2891" w:type="pct"/>
            <w:tcBorders>
              <w:left w:val="single" w:sz="4" w:space="0" w:color="000000"/>
              <w:bottom w:val="single" w:sz="4" w:space="0" w:color="000000"/>
            </w:tcBorders>
            <w:vAlign w:val="center"/>
          </w:tcPr>
          <w:p w:rsidR="00037310" w:rsidRPr="00882870" w:rsidRDefault="00037310" w:rsidP="006933D2">
            <w:pPr>
              <w:snapToGrid w:val="0"/>
              <w:jc w:val="left"/>
              <w:rPr>
                <w:b/>
                <w:bCs/>
              </w:rPr>
            </w:pPr>
            <w:r w:rsidRPr="00882870">
              <w:rPr>
                <w:b/>
                <w:bCs/>
              </w:rPr>
              <w:t>1.   Водовыпуск в р. Хопер, всего:</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rPr>
                <w:b/>
                <w:bCs/>
              </w:rPr>
            </w:pPr>
            <w:r w:rsidRPr="00882870">
              <w:rPr>
                <w:b/>
                <w:bCs/>
              </w:rPr>
              <w:t>10553,28</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r w:rsidRPr="00882870">
              <w:rPr>
                <w:b/>
                <w:bCs/>
              </w:rPr>
              <w:t>3731,6</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в том числе:</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1.1  Промывка фильтров и отстойников на НФС:</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2037,12</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743,55</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462"/>
              </w:tabs>
              <w:snapToGrid w:val="0"/>
              <w:jc w:val="left"/>
            </w:pPr>
            <w:r w:rsidRPr="00882870">
              <w:t>1.2 Канализация ГОСК, всего:</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8516,16</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2988,05</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462"/>
              </w:tabs>
              <w:snapToGrid w:val="0"/>
              <w:jc w:val="left"/>
            </w:pPr>
            <w:r w:rsidRPr="00882870">
              <w:t>в том числе:</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а)   хозяйственно-бытовые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7038,46</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2569,01</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б)   производственные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1477,7</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419,04</w:t>
            </w:r>
          </w:p>
        </w:tc>
      </w:tr>
      <w:tr w:rsidR="00037310" w:rsidRPr="00882870">
        <w:trPr>
          <w:trHeight w:val="187"/>
        </w:trPr>
        <w:tc>
          <w:tcPr>
            <w:tcW w:w="2891" w:type="pct"/>
            <w:tcBorders>
              <w:left w:val="single" w:sz="4" w:space="0" w:color="000000"/>
              <w:bottom w:val="single" w:sz="4" w:space="0" w:color="000000"/>
            </w:tcBorders>
            <w:vAlign w:val="center"/>
          </w:tcPr>
          <w:p w:rsidR="00037310" w:rsidRPr="00882870" w:rsidRDefault="00037310" w:rsidP="006933D2">
            <w:pPr>
              <w:snapToGrid w:val="0"/>
              <w:jc w:val="left"/>
              <w:rPr>
                <w:b/>
                <w:bCs/>
              </w:rPr>
            </w:pP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p>
        </w:tc>
      </w:tr>
      <w:tr w:rsidR="00037310" w:rsidRPr="00882870">
        <w:trPr>
          <w:trHeight w:val="238"/>
        </w:trPr>
        <w:tc>
          <w:tcPr>
            <w:tcW w:w="2891" w:type="pct"/>
            <w:tcBorders>
              <w:left w:val="single" w:sz="4" w:space="0" w:color="000000"/>
              <w:bottom w:val="single" w:sz="4" w:space="0" w:color="000000"/>
            </w:tcBorders>
            <w:vAlign w:val="center"/>
          </w:tcPr>
          <w:p w:rsidR="00037310" w:rsidRPr="00882870" w:rsidRDefault="00037310" w:rsidP="00697172">
            <w:pPr>
              <w:tabs>
                <w:tab w:val="left" w:pos="327"/>
                <w:tab w:val="left" w:pos="552"/>
              </w:tabs>
              <w:snapToGrid w:val="0"/>
              <w:jc w:val="left"/>
              <w:rPr>
                <w:b/>
                <w:bCs/>
              </w:rPr>
            </w:pPr>
            <w:r w:rsidRPr="00882870">
              <w:rPr>
                <w:b/>
                <w:bCs/>
              </w:rPr>
              <w:t>2.   Канализационный коллектор ОСК ООО «КПТ», всего:</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rPr>
                <w:b/>
                <w:bCs/>
              </w:rPr>
            </w:pPr>
            <w:r w:rsidRPr="00882870">
              <w:rPr>
                <w:b/>
                <w:bCs/>
              </w:rPr>
              <w:t>4420,44</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r w:rsidRPr="00882870">
              <w:rPr>
                <w:b/>
                <w:bCs/>
              </w:rPr>
              <w:t>1535,56</w:t>
            </w:r>
          </w:p>
        </w:tc>
      </w:tr>
      <w:tr w:rsidR="00037310" w:rsidRPr="00882870">
        <w:trPr>
          <w:trHeight w:val="318"/>
        </w:trPr>
        <w:tc>
          <w:tcPr>
            <w:tcW w:w="2891" w:type="pct"/>
            <w:tcBorders>
              <w:left w:val="single" w:sz="4" w:space="0" w:color="000000"/>
              <w:bottom w:val="single" w:sz="4" w:space="0" w:color="000000"/>
            </w:tcBorders>
            <w:vAlign w:val="center"/>
          </w:tcPr>
          <w:p w:rsidR="00037310" w:rsidRPr="00882870" w:rsidRDefault="00037310" w:rsidP="006933D2">
            <w:pPr>
              <w:tabs>
                <w:tab w:val="left" w:pos="612"/>
                <w:tab w:val="left" w:pos="702"/>
              </w:tabs>
              <w:snapToGrid w:val="0"/>
              <w:jc w:val="left"/>
            </w:pPr>
            <w:r w:rsidRPr="00882870">
              <w:t>в том числе:</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rPr>
                <w:b/>
                <w:bCs/>
              </w:rP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а)    хозяйственно-бытовые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3009,55</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1078,86</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б)    производственные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1410,89</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456,7</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rPr>
                <w:b/>
                <w:bCs/>
              </w:rPr>
            </w:pPr>
            <w:r w:rsidRPr="00882870">
              <w:rPr>
                <w:b/>
                <w:bCs/>
              </w:rPr>
              <w:t>3. Яма испаритель - производственные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rPr>
                <w:b/>
                <w:bCs/>
              </w:rPr>
            </w:pPr>
            <w:r w:rsidRPr="00882870">
              <w:rPr>
                <w:b/>
                <w:bCs/>
              </w:rPr>
              <w:t>193,26</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r w:rsidRPr="00882870">
              <w:rPr>
                <w:b/>
                <w:bCs/>
              </w:rPr>
              <w:t>22,03</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rPr>
                <w:b/>
                <w:bCs/>
              </w:rPr>
            </w:pPr>
            <w:r w:rsidRPr="00882870">
              <w:rPr>
                <w:b/>
                <w:bCs/>
              </w:rPr>
              <w:t>4. Самовывоз, всего:</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rPr>
                <w:b/>
                <w:bCs/>
              </w:rPr>
            </w:pPr>
            <w:r w:rsidRPr="00882870">
              <w:rPr>
                <w:b/>
                <w:bCs/>
              </w:rPr>
              <w:t>836,65</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r w:rsidRPr="00882870">
              <w:rPr>
                <w:b/>
                <w:bCs/>
              </w:rPr>
              <w:t>301,76</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612"/>
                <w:tab w:val="left" w:pos="702"/>
              </w:tabs>
              <w:snapToGrid w:val="0"/>
              <w:jc w:val="left"/>
            </w:pPr>
            <w:r w:rsidRPr="00882870">
              <w:t>в том числе:</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rPr>
                <w:b/>
                <w:bCs/>
              </w:rP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rPr>
                <w:b/>
                <w:bCs/>
              </w:rP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612"/>
                <w:tab w:val="left" w:pos="702"/>
              </w:tabs>
              <w:snapToGrid w:val="0"/>
              <w:jc w:val="left"/>
            </w:pPr>
            <w:r w:rsidRPr="00882870">
              <w:t>4.1  Выгребная яма (далее на свалку):</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824,23</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298,88</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612"/>
                <w:tab w:val="left" w:pos="702"/>
              </w:tabs>
              <w:snapToGrid w:val="0"/>
              <w:jc w:val="left"/>
            </w:pPr>
            <w:r w:rsidRPr="00882870">
              <w:t>в том числе:</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612"/>
                <w:tab w:val="left" w:pos="702"/>
              </w:tabs>
              <w:snapToGrid w:val="0"/>
              <w:jc w:val="left"/>
            </w:pPr>
            <w:r w:rsidRPr="00882870">
              <w:t>а)   хозяйственно-бытовые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788,52</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287,81</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snapToGrid w:val="0"/>
              <w:jc w:val="left"/>
            </w:pPr>
            <w:r w:rsidRPr="00882870">
              <w:t>б)   производственные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35,71</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11,07</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447"/>
                <w:tab w:val="left" w:pos="612"/>
              </w:tabs>
              <w:snapToGrid w:val="0"/>
              <w:jc w:val="left"/>
            </w:pPr>
            <w:r w:rsidRPr="00882870">
              <w:t>4.2  Тростянский луг:</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12,42</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jc w:val="center"/>
            </w:pPr>
            <w:r w:rsidRPr="00882870">
              <w:t>2,88</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447"/>
                <w:tab w:val="left" w:pos="612"/>
              </w:tabs>
              <w:snapToGrid w:val="0"/>
              <w:jc w:val="left"/>
            </w:pPr>
            <w:r w:rsidRPr="00882870">
              <w:t>в том числе:</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jc w:val="center"/>
            </w:pP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612"/>
              </w:tabs>
              <w:snapToGrid w:val="0"/>
              <w:jc w:val="left"/>
            </w:pPr>
            <w:r w:rsidRPr="00882870">
              <w:t>а)    хозяйственно-бытовые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1,3</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jc w:val="center"/>
            </w:pPr>
            <w:r w:rsidRPr="00882870">
              <w:t>0,48</w:t>
            </w:r>
          </w:p>
        </w:tc>
      </w:tr>
      <w:tr w:rsidR="00037310" w:rsidRPr="00882870">
        <w:tc>
          <w:tcPr>
            <w:tcW w:w="2891" w:type="pct"/>
            <w:tcBorders>
              <w:left w:val="single" w:sz="4" w:space="0" w:color="000000"/>
              <w:bottom w:val="single" w:sz="4" w:space="0" w:color="000000"/>
            </w:tcBorders>
            <w:vAlign w:val="center"/>
          </w:tcPr>
          <w:p w:rsidR="00037310" w:rsidRPr="00882870" w:rsidRDefault="00037310" w:rsidP="006933D2">
            <w:pPr>
              <w:tabs>
                <w:tab w:val="left" w:pos="612"/>
              </w:tabs>
              <w:snapToGrid w:val="0"/>
              <w:jc w:val="left"/>
              <w:rPr>
                <w:b/>
                <w:bCs/>
              </w:rPr>
            </w:pPr>
            <w:r w:rsidRPr="00882870">
              <w:t>б)   производственные стоки</w:t>
            </w:r>
          </w:p>
        </w:tc>
        <w:tc>
          <w:tcPr>
            <w:tcW w:w="999" w:type="pct"/>
            <w:tcBorders>
              <w:left w:val="single" w:sz="4" w:space="0" w:color="000000"/>
              <w:bottom w:val="single" w:sz="4" w:space="0" w:color="000000"/>
            </w:tcBorders>
            <w:vAlign w:val="center"/>
          </w:tcPr>
          <w:p w:rsidR="00037310" w:rsidRPr="00882870" w:rsidRDefault="00037310" w:rsidP="006933D2">
            <w:pPr>
              <w:snapToGrid w:val="0"/>
              <w:jc w:val="center"/>
            </w:pPr>
            <w:r w:rsidRPr="00882870">
              <w:t>11,12</w:t>
            </w:r>
          </w:p>
        </w:tc>
        <w:tc>
          <w:tcPr>
            <w:tcW w:w="1110" w:type="pct"/>
            <w:tcBorders>
              <w:left w:val="single" w:sz="4" w:space="0" w:color="000000"/>
              <w:bottom w:val="single" w:sz="4" w:space="0" w:color="000000"/>
              <w:right w:val="single" w:sz="4" w:space="0" w:color="000000"/>
            </w:tcBorders>
            <w:vAlign w:val="center"/>
          </w:tcPr>
          <w:p w:rsidR="00037310" w:rsidRPr="00882870" w:rsidRDefault="00037310" w:rsidP="006933D2">
            <w:pPr>
              <w:snapToGrid w:val="0"/>
              <w:jc w:val="center"/>
            </w:pPr>
            <w:r w:rsidRPr="00882870">
              <w:t>2,4</w:t>
            </w:r>
          </w:p>
        </w:tc>
      </w:tr>
    </w:tbl>
    <w:p w:rsidR="00037310" w:rsidRPr="00872D61" w:rsidRDefault="00037310" w:rsidP="008D4534">
      <w:pPr>
        <w:autoSpaceDE w:val="0"/>
        <w:autoSpaceDN w:val="0"/>
        <w:adjustRightInd w:val="0"/>
        <w:spacing w:before="120"/>
        <w:ind w:firstLine="709"/>
      </w:pPr>
      <w:r w:rsidRPr="00872D61">
        <w:t>Результаты анализа структурного баланса поступления сточных вод в централизованную систему водоотведения представлены в таб. 3.2.1.2.</w:t>
      </w:r>
    </w:p>
    <w:p w:rsidR="00037310" w:rsidRPr="00872D61" w:rsidRDefault="00037310" w:rsidP="008D4534">
      <w:pPr>
        <w:autoSpaceDE w:val="0"/>
        <w:autoSpaceDN w:val="0"/>
        <w:adjustRightInd w:val="0"/>
        <w:spacing w:before="120"/>
        <w:ind w:firstLine="709"/>
        <w:jc w:val="right"/>
      </w:pPr>
      <w:r w:rsidRPr="00872D61">
        <w:t xml:space="preserve">Таб. 3.2.1.2. Структурный баланс </w:t>
      </w:r>
      <w:r w:rsidRPr="00872D61">
        <w:br/>
        <w:t>поступления сточных вод</w:t>
      </w:r>
      <w:r>
        <w:t xml:space="preserve"> за 2014 г.</w:t>
      </w:r>
      <w:r w:rsidRPr="00BF615D">
        <w:rPr>
          <w:color w:val="FF0000"/>
        </w:rPr>
        <w:t xml:space="preserve"> </w:t>
      </w:r>
      <w:r w:rsidRPr="00E567D0">
        <w:rPr>
          <w:b/>
          <w:bCs/>
        </w:rPr>
        <w:t xml:space="preserve">МУП </w:t>
      </w:r>
      <w:r>
        <w:rPr>
          <w:b/>
          <w:bCs/>
        </w:rPr>
        <w:t>«</w:t>
      </w:r>
      <w:r w:rsidRPr="00E567D0">
        <w:rPr>
          <w:b/>
          <w:bCs/>
        </w:rPr>
        <w:t>БЖКХ</w:t>
      </w:r>
      <w:r>
        <w:rPr>
          <w:b/>
          <w:bCs/>
        </w:rPr>
        <w:t>»</w:t>
      </w:r>
    </w:p>
    <w:tbl>
      <w:tblPr>
        <w:tblW w:w="5000" w:type="pct"/>
        <w:tblInd w:w="2" w:type="dxa"/>
        <w:tblLook w:val="00A0"/>
      </w:tblPr>
      <w:tblGrid>
        <w:gridCol w:w="1758"/>
        <w:gridCol w:w="4215"/>
        <w:gridCol w:w="4164"/>
      </w:tblGrid>
      <w:tr w:rsidR="00037310" w:rsidRPr="00882870">
        <w:trPr>
          <w:trHeight w:val="1110"/>
        </w:trPr>
        <w:tc>
          <w:tcPr>
            <w:tcW w:w="867" w:type="pct"/>
            <w:tcBorders>
              <w:top w:val="single" w:sz="4" w:space="0" w:color="auto"/>
              <w:left w:val="single" w:sz="4" w:space="0" w:color="auto"/>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b/>
                <w:bCs/>
                <w:color w:val="000000"/>
              </w:rPr>
            </w:pPr>
            <w:bookmarkStart w:id="149" w:name="_Toc385862077"/>
            <w:bookmarkStart w:id="150" w:name="_Toc392073613"/>
            <w:r w:rsidRPr="00872D61">
              <w:rPr>
                <w:b/>
                <w:bCs/>
                <w:color w:val="000000"/>
              </w:rPr>
              <w:t>№ п.п.</w:t>
            </w:r>
          </w:p>
        </w:tc>
        <w:tc>
          <w:tcPr>
            <w:tcW w:w="2079" w:type="pct"/>
            <w:tcBorders>
              <w:top w:val="single" w:sz="4" w:space="0" w:color="auto"/>
              <w:left w:val="nil"/>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b/>
                <w:bCs/>
                <w:color w:val="000000"/>
              </w:rPr>
            </w:pPr>
            <w:r w:rsidRPr="00872D61">
              <w:rPr>
                <w:b/>
                <w:bCs/>
                <w:color w:val="000000"/>
              </w:rPr>
              <w:t>Наименование потребителей</w:t>
            </w:r>
          </w:p>
        </w:tc>
        <w:tc>
          <w:tcPr>
            <w:tcW w:w="2054" w:type="pct"/>
            <w:tcBorders>
              <w:top w:val="single" w:sz="4" w:space="0" w:color="auto"/>
              <w:left w:val="nil"/>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b/>
                <w:bCs/>
                <w:color w:val="000000"/>
              </w:rPr>
            </w:pPr>
            <w:r w:rsidRPr="00872D61">
              <w:rPr>
                <w:b/>
                <w:bCs/>
                <w:color w:val="000000"/>
              </w:rPr>
              <w:t xml:space="preserve">Фактическое водоотведение,  </w:t>
            </w:r>
          </w:p>
          <w:p w:rsidR="00037310" w:rsidRPr="00872D61" w:rsidRDefault="00037310" w:rsidP="008D4534">
            <w:pPr>
              <w:spacing w:line="240" w:lineRule="auto"/>
              <w:jc w:val="center"/>
              <w:rPr>
                <w:b/>
                <w:bCs/>
                <w:color w:val="000000"/>
              </w:rPr>
            </w:pPr>
            <w:r>
              <w:rPr>
                <w:b/>
                <w:bCs/>
                <w:color w:val="000000"/>
              </w:rPr>
              <w:t xml:space="preserve">тыс. </w:t>
            </w:r>
            <w:r w:rsidRPr="00872D61">
              <w:rPr>
                <w:b/>
                <w:bCs/>
                <w:color w:val="000000"/>
              </w:rPr>
              <w:t>м</w:t>
            </w:r>
            <w:r w:rsidRPr="00872D61">
              <w:rPr>
                <w:b/>
                <w:bCs/>
                <w:color w:val="000000"/>
                <w:vertAlign w:val="superscript"/>
              </w:rPr>
              <w:t>3</w:t>
            </w:r>
            <w:r w:rsidRPr="00872D61">
              <w:rPr>
                <w:b/>
                <w:bCs/>
                <w:color w:val="000000"/>
              </w:rPr>
              <w:t>/год</w:t>
            </w:r>
          </w:p>
        </w:tc>
      </w:tr>
      <w:tr w:rsidR="00037310" w:rsidRPr="00882870">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color w:val="000000"/>
              </w:rPr>
            </w:pPr>
            <w:r w:rsidRPr="00872D61">
              <w:rPr>
                <w:color w:val="000000"/>
              </w:rPr>
              <w:t>1</w:t>
            </w:r>
          </w:p>
        </w:tc>
        <w:tc>
          <w:tcPr>
            <w:tcW w:w="2079" w:type="pct"/>
            <w:tcBorders>
              <w:top w:val="nil"/>
              <w:left w:val="nil"/>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color w:val="000000"/>
              </w:rPr>
            </w:pPr>
            <w:r w:rsidRPr="00872D61">
              <w:rPr>
                <w:color w:val="000000"/>
              </w:rPr>
              <w:t>Население</w:t>
            </w:r>
          </w:p>
        </w:tc>
        <w:tc>
          <w:tcPr>
            <w:tcW w:w="2054" w:type="pct"/>
            <w:tcBorders>
              <w:top w:val="nil"/>
              <w:left w:val="nil"/>
              <w:bottom w:val="single" w:sz="4" w:space="0" w:color="auto"/>
              <w:right w:val="single" w:sz="4" w:space="0" w:color="auto"/>
            </w:tcBorders>
            <w:noWrap/>
            <w:vAlign w:val="center"/>
          </w:tcPr>
          <w:p w:rsidR="00037310" w:rsidRPr="00882870" w:rsidRDefault="00037310" w:rsidP="008D4534">
            <w:pPr>
              <w:jc w:val="center"/>
              <w:rPr>
                <w:color w:val="000000"/>
              </w:rPr>
            </w:pPr>
            <w:r w:rsidRPr="00882870">
              <w:rPr>
                <w:color w:val="000000"/>
              </w:rPr>
              <w:t>2288</w:t>
            </w:r>
          </w:p>
        </w:tc>
      </w:tr>
      <w:tr w:rsidR="00037310" w:rsidRPr="00882870">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color w:val="000000"/>
              </w:rPr>
            </w:pPr>
            <w:r w:rsidRPr="00872D61">
              <w:rPr>
                <w:color w:val="000000"/>
              </w:rPr>
              <w:t>2</w:t>
            </w:r>
          </w:p>
        </w:tc>
        <w:tc>
          <w:tcPr>
            <w:tcW w:w="2079" w:type="pct"/>
            <w:tcBorders>
              <w:top w:val="nil"/>
              <w:left w:val="nil"/>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color w:val="000000"/>
              </w:rPr>
            </w:pPr>
            <w:r>
              <w:rPr>
                <w:color w:val="000000"/>
              </w:rPr>
              <w:t>Бюджет</w:t>
            </w:r>
          </w:p>
        </w:tc>
        <w:tc>
          <w:tcPr>
            <w:tcW w:w="2054" w:type="pct"/>
            <w:tcBorders>
              <w:top w:val="nil"/>
              <w:left w:val="nil"/>
              <w:bottom w:val="single" w:sz="4" w:space="0" w:color="auto"/>
              <w:right w:val="single" w:sz="4" w:space="0" w:color="auto"/>
            </w:tcBorders>
            <w:noWrap/>
            <w:vAlign w:val="center"/>
          </w:tcPr>
          <w:p w:rsidR="00037310" w:rsidRPr="00882870" w:rsidRDefault="00037310" w:rsidP="008D4534">
            <w:pPr>
              <w:jc w:val="center"/>
              <w:rPr>
                <w:color w:val="000000"/>
              </w:rPr>
            </w:pPr>
            <w:r w:rsidRPr="00882870">
              <w:rPr>
                <w:color w:val="000000"/>
              </w:rPr>
              <w:t>568</w:t>
            </w:r>
          </w:p>
        </w:tc>
      </w:tr>
      <w:tr w:rsidR="00037310" w:rsidRPr="00882870">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color w:val="000000"/>
              </w:rPr>
            </w:pPr>
            <w:r>
              <w:rPr>
                <w:color w:val="000000"/>
              </w:rPr>
              <w:t>3</w:t>
            </w:r>
          </w:p>
        </w:tc>
        <w:tc>
          <w:tcPr>
            <w:tcW w:w="2079" w:type="pct"/>
            <w:tcBorders>
              <w:top w:val="nil"/>
              <w:left w:val="nil"/>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color w:val="000000"/>
              </w:rPr>
            </w:pPr>
            <w:r>
              <w:rPr>
                <w:color w:val="000000"/>
              </w:rPr>
              <w:t>Прочие</w:t>
            </w:r>
          </w:p>
        </w:tc>
        <w:tc>
          <w:tcPr>
            <w:tcW w:w="2054" w:type="pct"/>
            <w:tcBorders>
              <w:top w:val="nil"/>
              <w:left w:val="nil"/>
              <w:bottom w:val="single" w:sz="4" w:space="0" w:color="auto"/>
              <w:right w:val="single" w:sz="4" w:space="0" w:color="auto"/>
            </w:tcBorders>
            <w:noWrap/>
            <w:vAlign w:val="center"/>
          </w:tcPr>
          <w:p w:rsidR="00037310" w:rsidRPr="00882870" w:rsidRDefault="00037310" w:rsidP="008D4534">
            <w:pPr>
              <w:jc w:val="center"/>
              <w:rPr>
                <w:color w:val="000000"/>
              </w:rPr>
            </w:pPr>
            <w:r w:rsidRPr="00882870">
              <w:rPr>
                <w:color w:val="000000"/>
              </w:rPr>
              <w:t>312</w:t>
            </w:r>
          </w:p>
        </w:tc>
      </w:tr>
      <w:tr w:rsidR="00037310" w:rsidRPr="00882870">
        <w:trPr>
          <w:trHeight w:val="345"/>
        </w:trPr>
        <w:tc>
          <w:tcPr>
            <w:tcW w:w="867" w:type="pct"/>
            <w:tcBorders>
              <w:top w:val="nil"/>
              <w:left w:val="single" w:sz="4" w:space="0" w:color="auto"/>
              <w:bottom w:val="single" w:sz="4" w:space="0" w:color="auto"/>
              <w:right w:val="single" w:sz="4" w:space="0" w:color="auto"/>
            </w:tcBorders>
            <w:shd w:val="clear" w:color="000000" w:fill="FFFFFF"/>
            <w:vAlign w:val="center"/>
          </w:tcPr>
          <w:p w:rsidR="00037310" w:rsidRPr="00872D61" w:rsidRDefault="00037310" w:rsidP="008D4534">
            <w:pPr>
              <w:spacing w:line="240" w:lineRule="auto"/>
              <w:jc w:val="center"/>
              <w:rPr>
                <w:color w:val="000000"/>
              </w:rPr>
            </w:pPr>
          </w:p>
        </w:tc>
        <w:tc>
          <w:tcPr>
            <w:tcW w:w="2079" w:type="pct"/>
            <w:tcBorders>
              <w:top w:val="nil"/>
              <w:left w:val="nil"/>
              <w:bottom w:val="single" w:sz="4" w:space="0" w:color="auto"/>
              <w:right w:val="single" w:sz="4" w:space="0" w:color="auto"/>
            </w:tcBorders>
            <w:shd w:val="clear" w:color="000000" w:fill="FFFFFF"/>
            <w:vAlign w:val="center"/>
          </w:tcPr>
          <w:p w:rsidR="00037310" w:rsidRPr="00E567D0" w:rsidRDefault="00037310" w:rsidP="008D4534">
            <w:pPr>
              <w:spacing w:line="240" w:lineRule="auto"/>
              <w:jc w:val="center"/>
              <w:rPr>
                <w:b/>
                <w:bCs/>
                <w:color w:val="000000"/>
              </w:rPr>
            </w:pPr>
            <w:r w:rsidRPr="00E567D0">
              <w:rPr>
                <w:b/>
                <w:bCs/>
                <w:color w:val="000000"/>
              </w:rPr>
              <w:t>Итого</w:t>
            </w:r>
          </w:p>
        </w:tc>
        <w:tc>
          <w:tcPr>
            <w:tcW w:w="2054" w:type="pct"/>
            <w:tcBorders>
              <w:top w:val="nil"/>
              <w:left w:val="nil"/>
              <w:bottom w:val="single" w:sz="4" w:space="0" w:color="auto"/>
              <w:right w:val="single" w:sz="4" w:space="0" w:color="auto"/>
            </w:tcBorders>
            <w:noWrap/>
            <w:vAlign w:val="center"/>
          </w:tcPr>
          <w:p w:rsidR="00037310" w:rsidRPr="00882870" w:rsidRDefault="00037310" w:rsidP="008D4534">
            <w:pPr>
              <w:jc w:val="center"/>
              <w:rPr>
                <w:b/>
                <w:bCs/>
                <w:color w:val="000000"/>
              </w:rPr>
            </w:pPr>
            <w:r w:rsidRPr="00882870">
              <w:rPr>
                <w:b/>
                <w:bCs/>
                <w:color w:val="000000"/>
              </w:rPr>
              <w:t>3168</w:t>
            </w:r>
          </w:p>
        </w:tc>
      </w:tr>
    </w:tbl>
    <w:p w:rsidR="00037310" w:rsidRPr="00F17638" w:rsidRDefault="00037310" w:rsidP="00D5172D">
      <w:pPr>
        <w:autoSpaceDE w:val="0"/>
        <w:autoSpaceDN w:val="0"/>
        <w:adjustRightInd w:val="0"/>
        <w:ind w:firstLine="567"/>
      </w:pPr>
      <w:r w:rsidRPr="00F17638">
        <w:t>Результаты анализа территориального баланса поступления сточных вод</w:t>
      </w:r>
      <w:r>
        <w:t xml:space="preserve"> </w:t>
      </w:r>
      <w:r w:rsidRPr="00D5172D">
        <w:t>ООО «КПТ»</w:t>
      </w:r>
      <w:r w:rsidRPr="00F17638">
        <w:t xml:space="preserve"> в централизованную систему водоотведения представлены в таб. 3.2.1.</w:t>
      </w:r>
      <w:r>
        <w:t>3</w:t>
      </w:r>
      <w:r w:rsidRPr="00F17638">
        <w:t>.</w:t>
      </w:r>
    </w:p>
    <w:p w:rsidR="00037310" w:rsidRDefault="00037310">
      <w:pPr>
        <w:spacing w:after="200"/>
        <w:jc w:val="left"/>
      </w:pPr>
      <w:r>
        <w:br w:type="page"/>
      </w:r>
    </w:p>
    <w:p w:rsidR="00037310" w:rsidRPr="00F17638" w:rsidRDefault="00037310" w:rsidP="00D5172D">
      <w:pPr>
        <w:jc w:val="right"/>
      </w:pPr>
      <w:r w:rsidRPr="00F17638">
        <w:t>Таб. 3.2.1.</w:t>
      </w:r>
      <w:r>
        <w:t>3</w:t>
      </w:r>
      <w:r w:rsidRPr="00F17638">
        <w:t xml:space="preserve">. Территориальный баланс </w:t>
      </w:r>
      <w:r w:rsidRPr="00F17638">
        <w:br/>
        <w:t>поступления сточных вод</w:t>
      </w:r>
      <w:r>
        <w:t xml:space="preserve"> </w:t>
      </w:r>
      <w:r w:rsidRPr="00E567D0">
        <w:rPr>
          <w:b/>
          <w:bCs/>
        </w:rPr>
        <w:t>ООО «КПТ»</w:t>
      </w:r>
      <w:r>
        <w:t xml:space="preserve"> за 2014 г.</w:t>
      </w:r>
    </w:p>
    <w:tbl>
      <w:tblPr>
        <w:tblW w:w="5001" w:type="pct"/>
        <w:tblInd w:w="2" w:type="dxa"/>
        <w:tblLook w:val="00A0"/>
      </w:tblPr>
      <w:tblGrid>
        <w:gridCol w:w="691"/>
        <w:gridCol w:w="2310"/>
        <w:gridCol w:w="1890"/>
        <w:gridCol w:w="2545"/>
        <w:gridCol w:w="2703"/>
      </w:tblGrid>
      <w:tr w:rsidR="00037310" w:rsidRPr="00882870">
        <w:trPr>
          <w:trHeight w:val="1375"/>
        </w:trPr>
        <w:tc>
          <w:tcPr>
            <w:tcW w:w="341" w:type="pct"/>
            <w:tcBorders>
              <w:top w:val="single" w:sz="4" w:space="0" w:color="auto"/>
              <w:left w:val="single" w:sz="4" w:space="0" w:color="auto"/>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b/>
                <w:bCs/>
                <w:color w:val="000000"/>
              </w:rPr>
            </w:pPr>
            <w:r w:rsidRPr="00F17638">
              <w:rPr>
                <w:b/>
                <w:bCs/>
                <w:color w:val="000000"/>
              </w:rPr>
              <w:t>№ п.п.</w:t>
            </w:r>
          </w:p>
        </w:tc>
        <w:tc>
          <w:tcPr>
            <w:tcW w:w="1139" w:type="pct"/>
            <w:tcBorders>
              <w:top w:val="single" w:sz="4" w:space="0" w:color="auto"/>
              <w:left w:val="nil"/>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b/>
                <w:bCs/>
                <w:color w:val="000000"/>
              </w:rPr>
            </w:pPr>
            <w:r w:rsidRPr="00F17638">
              <w:rPr>
                <w:b/>
                <w:bCs/>
                <w:color w:val="000000"/>
              </w:rPr>
              <w:t>Наименование населенных пунктов</w:t>
            </w:r>
          </w:p>
        </w:tc>
        <w:tc>
          <w:tcPr>
            <w:tcW w:w="932" w:type="pct"/>
            <w:tcBorders>
              <w:top w:val="single" w:sz="4" w:space="0" w:color="auto"/>
              <w:left w:val="nil"/>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b/>
                <w:bCs/>
                <w:color w:val="000000"/>
              </w:rPr>
            </w:pPr>
            <w:r w:rsidRPr="00F17638">
              <w:rPr>
                <w:b/>
                <w:bCs/>
                <w:color w:val="000000"/>
              </w:rPr>
              <w:t>Фактическое поступление сточных вод, тыс. м</w:t>
            </w:r>
            <w:r w:rsidRPr="00F17638">
              <w:rPr>
                <w:b/>
                <w:bCs/>
                <w:color w:val="000000"/>
                <w:vertAlign w:val="superscript"/>
              </w:rPr>
              <w:t>3</w:t>
            </w:r>
            <w:r w:rsidRPr="00F17638">
              <w:rPr>
                <w:b/>
                <w:bCs/>
                <w:color w:val="000000"/>
              </w:rPr>
              <w:t>/год</w:t>
            </w:r>
          </w:p>
        </w:tc>
        <w:tc>
          <w:tcPr>
            <w:tcW w:w="1255" w:type="pct"/>
            <w:tcBorders>
              <w:top w:val="single" w:sz="4" w:space="0" w:color="auto"/>
              <w:left w:val="nil"/>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b/>
                <w:bCs/>
                <w:color w:val="000000"/>
              </w:rPr>
            </w:pPr>
            <w:r w:rsidRPr="00F17638">
              <w:rPr>
                <w:b/>
                <w:bCs/>
                <w:color w:val="000000"/>
              </w:rPr>
              <w:t>Среднесуточное поступление сточных вод, м</w:t>
            </w:r>
            <w:r w:rsidRPr="00F17638">
              <w:rPr>
                <w:b/>
                <w:bCs/>
                <w:color w:val="000000"/>
                <w:vertAlign w:val="superscript"/>
              </w:rPr>
              <w:t>3</w:t>
            </w:r>
            <w:r w:rsidRPr="00F17638">
              <w:rPr>
                <w:b/>
                <w:bCs/>
                <w:color w:val="000000"/>
              </w:rPr>
              <w:t>/сут</w:t>
            </w:r>
          </w:p>
        </w:tc>
        <w:tc>
          <w:tcPr>
            <w:tcW w:w="1333" w:type="pct"/>
            <w:tcBorders>
              <w:top w:val="single" w:sz="4" w:space="0" w:color="auto"/>
              <w:left w:val="nil"/>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b/>
                <w:bCs/>
                <w:color w:val="000000"/>
              </w:rPr>
            </w:pPr>
            <w:r w:rsidRPr="00F17638">
              <w:rPr>
                <w:b/>
                <w:bCs/>
                <w:color w:val="000000"/>
              </w:rPr>
              <w:t>Максимальное поступление сточных вод,  м</w:t>
            </w:r>
            <w:r w:rsidRPr="00F17638">
              <w:rPr>
                <w:b/>
                <w:bCs/>
                <w:color w:val="000000"/>
                <w:vertAlign w:val="superscript"/>
              </w:rPr>
              <w:t>3</w:t>
            </w:r>
            <w:r w:rsidRPr="00F17638">
              <w:rPr>
                <w:b/>
                <w:bCs/>
                <w:color w:val="000000"/>
              </w:rPr>
              <w:t>/час</w:t>
            </w:r>
          </w:p>
        </w:tc>
      </w:tr>
      <w:tr w:rsidR="00037310" w:rsidRPr="00882870">
        <w:trPr>
          <w:trHeight w:val="649"/>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color w:val="000000"/>
              </w:rPr>
            </w:pPr>
            <w:r w:rsidRPr="00882870">
              <w:t>Водоотведение</w:t>
            </w:r>
          </w:p>
        </w:tc>
      </w:tr>
      <w:tr w:rsidR="00037310" w:rsidRPr="00882870">
        <w:trPr>
          <w:trHeight w:val="687"/>
        </w:trPr>
        <w:tc>
          <w:tcPr>
            <w:tcW w:w="341" w:type="pct"/>
            <w:tcBorders>
              <w:top w:val="single" w:sz="4" w:space="0" w:color="auto"/>
              <w:left w:val="single" w:sz="4" w:space="0" w:color="auto"/>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color w:val="000000"/>
              </w:rPr>
            </w:pPr>
            <w:r w:rsidRPr="00F17638">
              <w:rPr>
                <w:color w:val="000000"/>
              </w:rPr>
              <w:t>1.</w:t>
            </w:r>
          </w:p>
        </w:tc>
        <w:tc>
          <w:tcPr>
            <w:tcW w:w="1139" w:type="pct"/>
            <w:tcBorders>
              <w:top w:val="single" w:sz="4" w:space="0" w:color="auto"/>
              <w:left w:val="nil"/>
              <w:bottom w:val="single" w:sz="4" w:space="0" w:color="auto"/>
              <w:right w:val="single" w:sz="4" w:space="0" w:color="auto"/>
            </w:tcBorders>
            <w:shd w:val="clear" w:color="000000" w:fill="FFFFFF"/>
            <w:vAlign w:val="center"/>
          </w:tcPr>
          <w:p w:rsidR="00037310" w:rsidRPr="00F17638" w:rsidRDefault="00037310" w:rsidP="006865B5">
            <w:pPr>
              <w:spacing w:line="240" w:lineRule="auto"/>
              <w:jc w:val="center"/>
              <w:rPr>
                <w:color w:val="000000"/>
              </w:rPr>
            </w:pPr>
            <w:r>
              <w:rPr>
                <w:color w:val="000000"/>
              </w:rPr>
              <w:t>г. Балашов</w:t>
            </w:r>
          </w:p>
        </w:tc>
        <w:tc>
          <w:tcPr>
            <w:tcW w:w="932" w:type="pct"/>
            <w:tcBorders>
              <w:top w:val="single" w:sz="4" w:space="0" w:color="auto"/>
              <w:left w:val="nil"/>
              <w:bottom w:val="single" w:sz="4" w:space="0" w:color="auto"/>
              <w:right w:val="single" w:sz="4" w:space="0" w:color="auto"/>
            </w:tcBorders>
            <w:shd w:val="clear" w:color="000000" w:fill="FFFFFF"/>
            <w:vAlign w:val="center"/>
          </w:tcPr>
          <w:p w:rsidR="00037310" w:rsidRPr="00882870" w:rsidRDefault="00037310" w:rsidP="006865B5">
            <w:pPr>
              <w:jc w:val="center"/>
              <w:rPr>
                <w:color w:val="000000"/>
              </w:rPr>
            </w:pPr>
            <w:r w:rsidRPr="00882870">
              <w:rPr>
                <w:color w:val="000000"/>
              </w:rPr>
              <w:t>2300</w:t>
            </w:r>
          </w:p>
        </w:tc>
        <w:tc>
          <w:tcPr>
            <w:tcW w:w="1255" w:type="pct"/>
            <w:tcBorders>
              <w:top w:val="single" w:sz="4" w:space="0" w:color="auto"/>
              <w:left w:val="nil"/>
              <w:bottom w:val="single" w:sz="4" w:space="0" w:color="auto"/>
              <w:right w:val="single" w:sz="4" w:space="0" w:color="auto"/>
            </w:tcBorders>
            <w:shd w:val="clear" w:color="000000" w:fill="FFFFFF"/>
            <w:vAlign w:val="center"/>
          </w:tcPr>
          <w:p w:rsidR="00037310" w:rsidRPr="00882870" w:rsidRDefault="00037310" w:rsidP="006865B5">
            <w:pPr>
              <w:jc w:val="center"/>
              <w:rPr>
                <w:color w:val="000000"/>
              </w:rPr>
            </w:pPr>
            <w:r w:rsidRPr="00882870">
              <w:rPr>
                <w:color w:val="000000"/>
              </w:rPr>
              <w:t>6301,37</w:t>
            </w:r>
          </w:p>
        </w:tc>
        <w:tc>
          <w:tcPr>
            <w:tcW w:w="1333" w:type="pct"/>
            <w:tcBorders>
              <w:top w:val="single" w:sz="4" w:space="0" w:color="auto"/>
              <w:left w:val="nil"/>
              <w:bottom w:val="single" w:sz="4" w:space="0" w:color="auto"/>
              <w:right w:val="single" w:sz="4" w:space="0" w:color="auto"/>
            </w:tcBorders>
            <w:shd w:val="clear" w:color="000000" w:fill="FFFFFF"/>
            <w:vAlign w:val="center"/>
          </w:tcPr>
          <w:p w:rsidR="00037310" w:rsidRPr="00882870" w:rsidRDefault="00037310" w:rsidP="006865B5">
            <w:pPr>
              <w:jc w:val="center"/>
              <w:rPr>
                <w:color w:val="000000"/>
              </w:rPr>
            </w:pPr>
            <w:r w:rsidRPr="00882870">
              <w:rPr>
                <w:color w:val="000000"/>
              </w:rPr>
              <w:t>8191,78</w:t>
            </w:r>
          </w:p>
        </w:tc>
      </w:tr>
    </w:tbl>
    <w:p w:rsidR="00037310" w:rsidRPr="00872D61" w:rsidRDefault="00037310" w:rsidP="008D4534">
      <w:pPr>
        <w:pStyle w:val="Heading3"/>
        <w:spacing w:after="240"/>
      </w:pPr>
      <w:bookmarkStart w:id="151" w:name="_Toc427759808"/>
      <w:r w:rsidRPr="00872D61">
        <w:t>3.2.2.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149"/>
      <w:bookmarkEnd w:id="150"/>
      <w:bookmarkEnd w:id="151"/>
    </w:p>
    <w:p w:rsidR="00037310" w:rsidRPr="00872D61" w:rsidRDefault="00037310" w:rsidP="008D4534">
      <w:pPr>
        <w:shd w:val="clear" w:color="auto" w:fill="FFFFFF"/>
        <w:ind w:firstLine="567"/>
      </w:pPr>
      <w:r w:rsidRPr="00872D61">
        <w:t>Анализ показал, что дождевые стоки отводятся по рельефу местности. Объемы фактических притоков неорганизованного стока отсутствуют.</w:t>
      </w:r>
    </w:p>
    <w:p w:rsidR="00037310" w:rsidRPr="00872D61" w:rsidRDefault="00037310" w:rsidP="008D4534">
      <w:pPr>
        <w:pStyle w:val="Heading3"/>
        <w:spacing w:after="240"/>
      </w:pPr>
      <w:bookmarkStart w:id="152" w:name="_Toc385862078"/>
      <w:bookmarkStart w:id="153" w:name="_Toc392073614"/>
      <w:bookmarkStart w:id="154" w:name="_Toc427759809"/>
      <w:r w:rsidRPr="00872D61">
        <w:t>3.2.3.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152"/>
      <w:bookmarkEnd w:id="153"/>
      <w:bookmarkEnd w:id="154"/>
    </w:p>
    <w:p w:rsidR="00037310" w:rsidRPr="00872D61" w:rsidRDefault="00037310" w:rsidP="00444F2A">
      <w:pPr>
        <w:autoSpaceDE w:val="0"/>
        <w:autoSpaceDN w:val="0"/>
        <w:adjustRightInd w:val="0"/>
        <w:ind w:firstLine="567"/>
        <w:rPr>
          <w:color w:val="000000"/>
        </w:rPr>
      </w:pPr>
      <w:r w:rsidRPr="00872D61">
        <w:rPr>
          <w:color w:val="000000"/>
        </w:rPr>
        <w:t xml:space="preserve">Результаты анализа </w:t>
      </w:r>
      <w:r w:rsidRPr="00872D61">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Pr="00872D61">
        <w:rPr>
          <w:color w:val="000000"/>
        </w:rPr>
        <w:t xml:space="preserve"> показал, что приборы коммерческого учета сточных вод отсутствуют. </w:t>
      </w:r>
      <w:r w:rsidRPr="00872D61">
        <w:t xml:space="preserve">В настоящее время коммерческий учет принимаемых сточных вод от потребителей МО </w:t>
      </w:r>
      <w:r>
        <w:t>город Балашов</w:t>
      </w:r>
      <w:r w:rsidRPr="00872D61">
        <w:t xml:space="preserve"> осуществляется </w:t>
      </w:r>
      <w:r w:rsidRPr="00872D61">
        <w:rPr>
          <w:color w:val="000000"/>
        </w:rPr>
        <w:t>в соответствии с действующим законодательством (Постановление Правительства РФ от 6 мая 2011 г. № 354), и количество принятых сточных вод принимается равным количеству потребленной воды. Доля объемов, рассчитанная данным способом, составляет 100%.</w:t>
      </w:r>
    </w:p>
    <w:p w:rsidR="00037310" w:rsidRPr="00530165" w:rsidRDefault="00037310" w:rsidP="008D4534">
      <w:pPr>
        <w:pStyle w:val="Heading3"/>
        <w:spacing w:after="240"/>
      </w:pPr>
      <w:bookmarkStart w:id="155" w:name="_Toc385862079"/>
      <w:bookmarkStart w:id="156" w:name="_Toc392073615"/>
      <w:bookmarkStart w:id="157" w:name="_Toc427759810"/>
      <w:r w:rsidRPr="00530165">
        <w:t xml:space="preserve">3.2.4.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w:t>
      </w:r>
      <w:r w:rsidRPr="00530165">
        <w:rPr>
          <w:color w:val="000000"/>
        </w:rPr>
        <w:t xml:space="preserve">МО </w:t>
      </w:r>
      <w:r>
        <w:rPr>
          <w:color w:val="000000"/>
        </w:rPr>
        <w:t>город Балашов</w:t>
      </w:r>
      <w:r w:rsidRPr="00530165">
        <w:rPr>
          <w:color w:val="000000"/>
        </w:rPr>
        <w:t xml:space="preserve"> </w:t>
      </w:r>
      <w:r w:rsidRPr="00530165">
        <w:t>с выделением зон дефицитов и резервов производственных мощностей.</w:t>
      </w:r>
      <w:bookmarkEnd w:id="155"/>
      <w:bookmarkEnd w:id="156"/>
      <w:bookmarkEnd w:id="157"/>
    </w:p>
    <w:p w:rsidR="00037310" w:rsidRPr="00530165" w:rsidRDefault="00037310" w:rsidP="008D4534">
      <w:pPr>
        <w:autoSpaceDE w:val="0"/>
        <w:autoSpaceDN w:val="0"/>
        <w:adjustRightInd w:val="0"/>
        <w:ind w:firstLine="567"/>
      </w:pPr>
      <w:r w:rsidRPr="00530165">
        <w:t xml:space="preserve">Результаты ретроспективного анализа баланса поступления сточных вод в централизованную систему водоотведения МО </w:t>
      </w:r>
      <w:r>
        <w:t>город Балашов</w:t>
      </w:r>
      <w:r w:rsidRPr="00530165">
        <w:t xml:space="preserve"> не представлены ввиду отсутствия данных.</w:t>
      </w:r>
    </w:p>
    <w:p w:rsidR="00037310" w:rsidRPr="00530165" w:rsidRDefault="00037310" w:rsidP="008D4534">
      <w:pPr>
        <w:pStyle w:val="Heading3"/>
        <w:spacing w:after="240"/>
      </w:pPr>
      <w:bookmarkStart w:id="158" w:name="_Toc385862080"/>
      <w:bookmarkStart w:id="159" w:name="_Toc392073616"/>
      <w:bookmarkStart w:id="160" w:name="_Toc427759811"/>
      <w:r w:rsidRPr="00530165">
        <w:t xml:space="preserve">3.2.5.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w:t>
      </w:r>
      <w:r w:rsidRPr="00530165">
        <w:rPr>
          <w:color w:val="000000"/>
        </w:rPr>
        <w:t xml:space="preserve">развития </w:t>
      </w:r>
      <w:bookmarkEnd w:id="158"/>
      <w:bookmarkEnd w:id="159"/>
      <w:r w:rsidRPr="00530165">
        <w:rPr>
          <w:color w:val="000000"/>
        </w:rPr>
        <w:t xml:space="preserve">МО </w:t>
      </w:r>
      <w:r>
        <w:rPr>
          <w:color w:val="000000"/>
        </w:rPr>
        <w:t>город Балашов</w:t>
      </w:r>
      <w:bookmarkEnd w:id="160"/>
    </w:p>
    <w:p w:rsidR="00037310" w:rsidRPr="00530165" w:rsidRDefault="00037310" w:rsidP="008D4534">
      <w:pPr>
        <w:autoSpaceDE w:val="0"/>
        <w:autoSpaceDN w:val="0"/>
        <w:adjustRightInd w:val="0"/>
        <w:ind w:firstLine="567"/>
      </w:pPr>
      <w:r w:rsidRPr="00530165">
        <w:t>Нормы водоотведения от населения согласно СП 32.13330.2012 «Канализация. Наружные сети и сооружения» принимаются равными нормам водопотребления, без учета расходов воды на восстановление пожарного запаса и полив территории.</w:t>
      </w:r>
    </w:p>
    <w:p w:rsidR="00037310" w:rsidRPr="00530165" w:rsidRDefault="00037310" w:rsidP="008D4534">
      <w:pPr>
        <w:autoSpaceDE w:val="0"/>
        <w:autoSpaceDN w:val="0"/>
        <w:adjustRightInd w:val="0"/>
        <w:ind w:firstLine="567"/>
      </w:pPr>
      <w:r w:rsidRPr="00530165">
        <w:t>Сведения о годовом ожидаемом поступлении в централизованную систему водоотведения сточных вод представлены в таб. 3.2.5.1.</w:t>
      </w:r>
    </w:p>
    <w:p w:rsidR="00037310" w:rsidRPr="00530165" w:rsidRDefault="00037310" w:rsidP="008D4534">
      <w:pPr>
        <w:autoSpaceDE w:val="0"/>
        <w:autoSpaceDN w:val="0"/>
        <w:adjustRightInd w:val="0"/>
        <w:ind w:firstLine="709"/>
        <w:jc w:val="right"/>
      </w:pPr>
      <w:r w:rsidRPr="00530165">
        <w:t xml:space="preserve">Таб. 3.2.5.1. Прогнозные балансы </w:t>
      </w:r>
      <w:r w:rsidRPr="00530165">
        <w:br/>
        <w:t>поступления сточных вод</w:t>
      </w:r>
    </w:p>
    <w:tbl>
      <w:tblPr>
        <w:tblW w:w="5000" w:type="pct"/>
        <w:tblInd w:w="2" w:type="dxa"/>
        <w:tblLook w:val="00A0"/>
      </w:tblPr>
      <w:tblGrid>
        <w:gridCol w:w="924"/>
        <w:gridCol w:w="2623"/>
        <w:gridCol w:w="2208"/>
        <w:gridCol w:w="2251"/>
        <w:gridCol w:w="2131"/>
      </w:tblGrid>
      <w:tr w:rsidR="00037310" w:rsidRPr="00882870">
        <w:trPr>
          <w:trHeight w:val="1335"/>
        </w:trPr>
        <w:tc>
          <w:tcPr>
            <w:tcW w:w="456"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b/>
                <w:bCs/>
                <w:color w:val="000000"/>
              </w:rPr>
            </w:pPr>
            <w:bookmarkStart w:id="161" w:name="_Toc385862081"/>
            <w:bookmarkStart w:id="162" w:name="_Toc392073617"/>
            <w:r w:rsidRPr="00530165">
              <w:rPr>
                <w:b/>
                <w:bCs/>
                <w:color w:val="000000"/>
              </w:rPr>
              <w:t>№ п.п.</w:t>
            </w:r>
          </w:p>
        </w:tc>
        <w:tc>
          <w:tcPr>
            <w:tcW w:w="1294" w:type="pct"/>
            <w:tcBorders>
              <w:top w:val="single" w:sz="8" w:space="0" w:color="auto"/>
              <w:left w:val="nil"/>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b/>
                <w:bCs/>
                <w:color w:val="000000"/>
              </w:rPr>
            </w:pPr>
            <w:r w:rsidRPr="00530165">
              <w:rPr>
                <w:b/>
                <w:bCs/>
                <w:color w:val="000000"/>
              </w:rPr>
              <w:t>Наименование населенных пунктов</w:t>
            </w:r>
          </w:p>
        </w:tc>
        <w:tc>
          <w:tcPr>
            <w:tcW w:w="1089" w:type="pct"/>
            <w:tcBorders>
              <w:top w:val="single" w:sz="8" w:space="0" w:color="auto"/>
              <w:left w:val="nil"/>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b/>
                <w:bCs/>
                <w:color w:val="000000"/>
              </w:rPr>
            </w:pPr>
            <w:r w:rsidRPr="00530165">
              <w:rPr>
                <w:b/>
                <w:bCs/>
                <w:color w:val="000000"/>
              </w:rPr>
              <w:t>Расчетное поступление сточных вод, тыс. м</w:t>
            </w:r>
            <w:r w:rsidRPr="00530165">
              <w:rPr>
                <w:b/>
                <w:bCs/>
                <w:color w:val="000000"/>
                <w:vertAlign w:val="superscript"/>
              </w:rPr>
              <w:t>3</w:t>
            </w:r>
            <w:r w:rsidRPr="00530165">
              <w:rPr>
                <w:b/>
                <w:bCs/>
                <w:color w:val="000000"/>
              </w:rPr>
              <w:t>/год</w:t>
            </w:r>
          </w:p>
        </w:tc>
        <w:tc>
          <w:tcPr>
            <w:tcW w:w="1110" w:type="pct"/>
            <w:tcBorders>
              <w:top w:val="single" w:sz="8" w:space="0" w:color="auto"/>
              <w:left w:val="nil"/>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b/>
                <w:bCs/>
                <w:color w:val="000000"/>
              </w:rPr>
            </w:pPr>
            <w:r w:rsidRPr="00530165">
              <w:rPr>
                <w:b/>
                <w:bCs/>
                <w:color w:val="000000"/>
              </w:rPr>
              <w:t>Среднесуточное поступление сточных вод, м</w:t>
            </w:r>
            <w:r w:rsidRPr="00530165">
              <w:rPr>
                <w:b/>
                <w:bCs/>
                <w:color w:val="000000"/>
                <w:vertAlign w:val="superscript"/>
              </w:rPr>
              <w:t>3</w:t>
            </w:r>
            <w:r w:rsidRPr="00530165">
              <w:rPr>
                <w:b/>
                <w:bCs/>
                <w:color w:val="000000"/>
              </w:rPr>
              <w:t>/сут</w:t>
            </w:r>
          </w:p>
        </w:tc>
        <w:tc>
          <w:tcPr>
            <w:tcW w:w="1051" w:type="pct"/>
            <w:tcBorders>
              <w:top w:val="single" w:sz="8" w:space="0" w:color="auto"/>
              <w:left w:val="nil"/>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b/>
                <w:bCs/>
                <w:color w:val="000000"/>
              </w:rPr>
            </w:pPr>
            <w:r w:rsidRPr="00530165">
              <w:rPr>
                <w:b/>
                <w:bCs/>
                <w:color w:val="000000"/>
              </w:rPr>
              <w:t>Максимальное поступление сточных вод,  м</w:t>
            </w:r>
            <w:r w:rsidRPr="00530165">
              <w:rPr>
                <w:b/>
                <w:bCs/>
                <w:color w:val="000000"/>
                <w:vertAlign w:val="superscript"/>
              </w:rPr>
              <w:t>3</w:t>
            </w:r>
            <w:r w:rsidRPr="00530165">
              <w:rPr>
                <w:b/>
                <w:bCs/>
                <w:color w:val="000000"/>
              </w:rPr>
              <w:t>/сут</w:t>
            </w:r>
          </w:p>
        </w:tc>
      </w:tr>
      <w:tr w:rsidR="00037310" w:rsidRPr="00882870">
        <w:trPr>
          <w:trHeight w:val="551"/>
        </w:trPr>
        <w:tc>
          <w:tcPr>
            <w:tcW w:w="5000" w:type="pct"/>
            <w:gridSpan w:val="5"/>
            <w:tcBorders>
              <w:top w:val="single" w:sz="8" w:space="0" w:color="auto"/>
              <w:left w:val="single" w:sz="8" w:space="0" w:color="auto"/>
              <w:bottom w:val="single" w:sz="8" w:space="0" w:color="auto"/>
              <w:right w:val="single" w:sz="8" w:space="0" w:color="000000"/>
            </w:tcBorders>
            <w:shd w:val="clear" w:color="000000" w:fill="FFFFFF"/>
            <w:vAlign w:val="center"/>
          </w:tcPr>
          <w:p w:rsidR="00037310" w:rsidRPr="00530165" w:rsidRDefault="00037310" w:rsidP="008D4534">
            <w:pPr>
              <w:spacing w:line="240" w:lineRule="auto"/>
              <w:jc w:val="center"/>
              <w:rPr>
                <w:color w:val="000000"/>
              </w:rPr>
            </w:pPr>
            <w:r w:rsidRPr="00530165">
              <w:rPr>
                <w:color w:val="000000"/>
              </w:rPr>
              <w:t xml:space="preserve">МО </w:t>
            </w:r>
            <w:r>
              <w:rPr>
                <w:color w:val="000000"/>
              </w:rPr>
              <w:t>город Балашов</w:t>
            </w:r>
          </w:p>
        </w:tc>
      </w:tr>
      <w:tr w:rsidR="00037310" w:rsidRPr="00882870">
        <w:trPr>
          <w:trHeight w:val="675"/>
        </w:trPr>
        <w:tc>
          <w:tcPr>
            <w:tcW w:w="456" w:type="pct"/>
            <w:tcBorders>
              <w:top w:val="nil"/>
              <w:left w:val="single" w:sz="8" w:space="0" w:color="auto"/>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color w:val="000000"/>
              </w:rPr>
            </w:pPr>
            <w:r w:rsidRPr="00530165">
              <w:rPr>
                <w:color w:val="000000"/>
              </w:rPr>
              <w:t>1</w:t>
            </w:r>
          </w:p>
        </w:tc>
        <w:tc>
          <w:tcPr>
            <w:tcW w:w="1294" w:type="pct"/>
            <w:tcBorders>
              <w:top w:val="nil"/>
              <w:left w:val="nil"/>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color w:val="000000"/>
              </w:rPr>
            </w:pPr>
            <w:r w:rsidRPr="00530165">
              <w:rPr>
                <w:color w:val="000000"/>
              </w:rPr>
              <w:t>Канализация</w:t>
            </w:r>
          </w:p>
        </w:tc>
        <w:tc>
          <w:tcPr>
            <w:tcW w:w="1089"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7841,64</w:t>
            </w:r>
          </w:p>
        </w:tc>
        <w:tc>
          <w:tcPr>
            <w:tcW w:w="1110" w:type="pct"/>
            <w:tcBorders>
              <w:top w:val="nil"/>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21483,95</w:t>
            </w:r>
          </w:p>
        </w:tc>
        <w:tc>
          <w:tcPr>
            <w:tcW w:w="1051" w:type="pct"/>
            <w:tcBorders>
              <w:top w:val="nil"/>
              <w:left w:val="nil"/>
              <w:bottom w:val="single" w:sz="8" w:space="0" w:color="auto"/>
              <w:right w:val="single" w:sz="8" w:space="0" w:color="auto"/>
            </w:tcBorders>
            <w:shd w:val="clear" w:color="000000" w:fill="FFFFFF"/>
            <w:vAlign w:val="center"/>
          </w:tcPr>
          <w:p w:rsidR="00037310" w:rsidRPr="00882870" w:rsidRDefault="00037310">
            <w:pPr>
              <w:jc w:val="center"/>
              <w:rPr>
                <w:color w:val="000000"/>
              </w:rPr>
            </w:pPr>
            <w:r w:rsidRPr="00882870">
              <w:rPr>
                <w:color w:val="000000"/>
              </w:rPr>
              <w:t>27929,14</w:t>
            </w:r>
          </w:p>
        </w:tc>
      </w:tr>
    </w:tbl>
    <w:p w:rsidR="00037310" w:rsidRPr="00530165" w:rsidRDefault="00037310" w:rsidP="008D4534">
      <w:pPr>
        <w:autoSpaceDE w:val="0"/>
        <w:autoSpaceDN w:val="0"/>
        <w:adjustRightInd w:val="0"/>
        <w:spacing w:before="120"/>
        <w:ind w:firstLine="567"/>
      </w:pPr>
      <w:r w:rsidRPr="00530165">
        <w:t xml:space="preserve">Проведенный анализ позволяет сделать вывод, что среднесуточное водоотведение к 2025 году составит </w:t>
      </w:r>
      <w:r>
        <w:t>21,5 тыс.</w:t>
      </w:r>
      <w:r w:rsidRPr="00530165">
        <w:t xml:space="preserve"> м</w:t>
      </w:r>
      <w:r w:rsidRPr="00530165">
        <w:rPr>
          <w:vertAlign w:val="superscript"/>
        </w:rPr>
        <w:t>3</w:t>
      </w:r>
      <w:r w:rsidRPr="00530165">
        <w:t>/сут.</w:t>
      </w:r>
    </w:p>
    <w:p w:rsidR="00037310" w:rsidRPr="00530165" w:rsidRDefault="00037310" w:rsidP="008D4534">
      <w:pPr>
        <w:pStyle w:val="Heading2"/>
        <w:spacing w:after="240"/>
        <w:ind w:firstLine="567"/>
        <w:rPr>
          <w:rFonts w:ascii="Times New Roman" w:hAnsi="Times New Roman" w:cs="Times New Roman"/>
          <w:color w:val="auto"/>
          <w:sz w:val="28"/>
          <w:szCs w:val="28"/>
        </w:rPr>
      </w:pPr>
      <w:bookmarkStart w:id="163" w:name="_Toc427759812"/>
      <w:r w:rsidRPr="00530165">
        <w:rPr>
          <w:rFonts w:ascii="Times New Roman" w:hAnsi="Times New Roman" w:cs="Times New Roman"/>
          <w:color w:val="auto"/>
          <w:sz w:val="28"/>
          <w:szCs w:val="28"/>
        </w:rPr>
        <w:t>3.3. Прогноз объема сточных вод</w:t>
      </w:r>
      <w:bookmarkEnd w:id="161"/>
      <w:bookmarkEnd w:id="162"/>
      <w:bookmarkEnd w:id="163"/>
    </w:p>
    <w:p w:rsidR="00037310" w:rsidRPr="00530165" w:rsidRDefault="00037310" w:rsidP="008D4534">
      <w:pPr>
        <w:pStyle w:val="Heading3"/>
        <w:spacing w:after="240"/>
      </w:pPr>
      <w:bookmarkStart w:id="164" w:name="_Toc385862082"/>
      <w:bookmarkStart w:id="165" w:name="_Toc392073618"/>
      <w:bookmarkStart w:id="166" w:name="_Toc427759813"/>
      <w:r w:rsidRPr="00530165">
        <w:t>3.3.1. Сведения о фактическом и ожидаемом поступлении сточных вод в централизованную систему водоотведения</w:t>
      </w:r>
      <w:bookmarkEnd w:id="164"/>
      <w:bookmarkEnd w:id="165"/>
      <w:bookmarkEnd w:id="166"/>
    </w:p>
    <w:p w:rsidR="00037310" w:rsidRPr="00530165" w:rsidRDefault="00037310" w:rsidP="008D4534">
      <w:pPr>
        <w:ind w:firstLine="567"/>
      </w:pPr>
      <w:r w:rsidRPr="00530165">
        <w:t>Сведения о фактическом и ожидаемом поступлении сточных вод в централизованную систему водоотведения приведены в таб. 3.3.1.1.</w:t>
      </w:r>
    </w:p>
    <w:p w:rsidR="00037310" w:rsidRPr="00530165" w:rsidRDefault="00037310" w:rsidP="008D4534">
      <w:pPr>
        <w:autoSpaceDE w:val="0"/>
        <w:autoSpaceDN w:val="0"/>
        <w:adjustRightInd w:val="0"/>
        <w:spacing w:before="120"/>
        <w:ind w:firstLine="709"/>
        <w:jc w:val="right"/>
      </w:pPr>
      <w:r w:rsidRPr="00530165">
        <w:t xml:space="preserve">Таб. 3.3.1.1. Сведения о фактическом и </w:t>
      </w:r>
      <w:r w:rsidRPr="00530165">
        <w:br/>
        <w:t>ожидаемом поступлении сточных вод</w:t>
      </w:r>
    </w:p>
    <w:tbl>
      <w:tblPr>
        <w:tblW w:w="5000" w:type="pct"/>
        <w:tblInd w:w="2" w:type="dxa"/>
        <w:tblLook w:val="00A0"/>
      </w:tblPr>
      <w:tblGrid>
        <w:gridCol w:w="1262"/>
        <w:gridCol w:w="957"/>
        <w:gridCol w:w="1977"/>
        <w:gridCol w:w="1977"/>
        <w:gridCol w:w="1977"/>
        <w:gridCol w:w="1987"/>
      </w:tblGrid>
      <w:tr w:rsidR="00037310" w:rsidRPr="00882870">
        <w:trPr>
          <w:trHeight w:val="330"/>
        </w:trPr>
        <w:tc>
          <w:tcPr>
            <w:tcW w:w="622" w:type="pct"/>
            <w:vMerge w:val="restart"/>
            <w:tcBorders>
              <w:top w:val="single" w:sz="4" w:space="0" w:color="auto"/>
              <w:left w:val="single" w:sz="4" w:space="0" w:color="auto"/>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bookmarkStart w:id="167" w:name="_Toc385862083"/>
            <w:bookmarkStart w:id="168" w:name="_Toc392073619"/>
            <w:r w:rsidRPr="00530165">
              <w:rPr>
                <w:b/>
                <w:bCs/>
                <w:color w:val="000000"/>
              </w:rPr>
              <w:t>№ п.п.</w:t>
            </w:r>
          </w:p>
        </w:tc>
        <w:tc>
          <w:tcPr>
            <w:tcW w:w="472" w:type="pct"/>
            <w:vMerge w:val="restart"/>
            <w:tcBorders>
              <w:top w:val="single" w:sz="4" w:space="0" w:color="auto"/>
              <w:left w:val="single" w:sz="4" w:space="0" w:color="auto"/>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Год</w:t>
            </w:r>
          </w:p>
        </w:tc>
        <w:tc>
          <w:tcPr>
            <w:tcW w:w="3905" w:type="pct"/>
            <w:gridSpan w:val="4"/>
            <w:tcBorders>
              <w:top w:val="single" w:sz="4" w:space="0" w:color="auto"/>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Водоотведение</w:t>
            </w:r>
          </w:p>
        </w:tc>
      </w:tr>
      <w:tr w:rsidR="00037310" w:rsidRPr="00882870">
        <w:trPr>
          <w:trHeight w:val="330"/>
        </w:trPr>
        <w:tc>
          <w:tcPr>
            <w:tcW w:w="622" w:type="pct"/>
            <w:vMerge/>
            <w:tcBorders>
              <w:top w:val="single" w:sz="4" w:space="0" w:color="auto"/>
              <w:left w:val="single" w:sz="4" w:space="0" w:color="auto"/>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p>
        </w:tc>
        <w:tc>
          <w:tcPr>
            <w:tcW w:w="472" w:type="pct"/>
            <w:vMerge/>
            <w:tcBorders>
              <w:top w:val="single" w:sz="4" w:space="0" w:color="auto"/>
              <w:left w:val="single" w:sz="4" w:space="0" w:color="auto"/>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p>
        </w:tc>
        <w:tc>
          <w:tcPr>
            <w:tcW w:w="975"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Население</w:t>
            </w:r>
          </w:p>
        </w:tc>
        <w:tc>
          <w:tcPr>
            <w:tcW w:w="975"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Бюджет</w:t>
            </w:r>
          </w:p>
        </w:tc>
        <w:tc>
          <w:tcPr>
            <w:tcW w:w="975"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Прочие</w:t>
            </w:r>
          </w:p>
        </w:tc>
        <w:tc>
          <w:tcPr>
            <w:tcW w:w="980"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Итого</w:t>
            </w:r>
          </w:p>
        </w:tc>
      </w:tr>
      <w:tr w:rsidR="00037310" w:rsidRPr="00882870">
        <w:trPr>
          <w:trHeight w:val="390"/>
        </w:trPr>
        <w:tc>
          <w:tcPr>
            <w:tcW w:w="622" w:type="pct"/>
            <w:vMerge/>
            <w:tcBorders>
              <w:top w:val="single" w:sz="4" w:space="0" w:color="auto"/>
              <w:left w:val="single" w:sz="4" w:space="0" w:color="auto"/>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p>
        </w:tc>
        <w:tc>
          <w:tcPr>
            <w:tcW w:w="472" w:type="pct"/>
            <w:vMerge/>
            <w:tcBorders>
              <w:top w:val="single" w:sz="4" w:space="0" w:color="auto"/>
              <w:left w:val="single" w:sz="4" w:space="0" w:color="auto"/>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p>
        </w:tc>
        <w:tc>
          <w:tcPr>
            <w:tcW w:w="975"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тыс. м</w:t>
            </w:r>
            <w:r w:rsidRPr="00530165">
              <w:rPr>
                <w:b/>
                <w:bCs/>
                <w:color w:val="000000"/>
                <w:vertAlign w:val="superscript"/>
              </w:rPr>
              <w:t>3</w:t>
            </w:r>
            <w:r w:rsidRPr="00530165">
              <w:rPr>
                <w:b/>
                <w:bCs/>
                <w:color w:val="000000"/>
              </w:rPr>
              <w:t>/год</w:t>
            </w:r>
          </w:p>
        </w:tc>
        <w:tc>
          <w:tcPr>
            <w:tcW w:w="975"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тыс. м</w:t>
            </w:r>
            <w:r w:rsidRPr="00530165">
              <w:rPr>
                <w:b/>
                <w:bCs/>
                <w:color w:val="000000"/>
                <w:vertAlign w:val="superscript"/>
              </w:rPr>
              <w:t>3</w:t>
            </w:r>
            <w:r w:rsidRPr="00530165">
              <w:rPr>
                <w:b/>
                <w:bCs/>
                <w:color w:val="000000"/>
              </w:rPr>
              <w:t>/год</w:t>
            </w:r>
          </w:p>
        </w:tc>
        <w:tc>
          <w:tcPr>
            <w:tcW w:w="975"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тыс. м</w:t>
            </w:r>
            <w:r w:rsidRPr="00530165">
              <w:rPr>
                <w:b/>
                <w:bCs/>
                <w:color w:val="000000"/>
                <w:vertAlign w:val="superscript"/>
              </w:rPr>
              <w:t>3</w:t>
            </w:r>
            <w:r w:rsidRPr="00530165">
              <w:rPr>
                <w:b/>
                <w:bCs/>
                <w:color w:val="000000"/>
              </w:rPr>
              <w:t>/год</w:t>
            </w:r>
          </w:p>
        </w:tc>
        <w:tc>
          <w:tcPr>
            <w:tcW w:w="980" w:type="pct"/>
            <w:tcBorders>
              <w:top w:val="nil"/>
              <w:left w:val="nil"/>
              <w:bottom w:val="single" w:sz="4" w:space="0" w:color="auto"/>
              <w:right w:val="single" w:sz="4" w:space="0" w:color="auto"/>
            </w:tcBorders>
            <w:vAlign w:val="center"/>
          </w:tcPr>
          <w:p w:rsidR="00037310" w:rsidRPr="00530165" w:rsidRDefault="00037310" w:rsidP="008D4534">
            <w:pPr>
              <w:spacing w:line="240" w:lineRule="auto"/>
              <w:jc w:val="center"/>
              <w:rPr>
                <w:b/>
                <w:bCs/>
                <w:color w:val="000000"/>
              </w:rPr>
            </w:pPr>
            <w:r w:rsidRPr="00530165">
              <w:rPr>
                <w:b/>
                <w:bCs/>
                <w:color w:val="000000"/>
              </w:rPr>
              <w:t>тыс. м</w:t>
            </w:r>
            <w:r w:rsidRPr="00530165">
              <w:rPr>
                <w:b/>
                <w:bCs/>
                <w:color w:val="000000"/>
                <w:vertAlign w:val="superscript"/>
              </w:rPr>
              <w:t>3</w:t>
            </w:r>
            <w:r w:rsidRPr="00530165">
              <w:rPr>
                <w:b/>
                <w:bCs/>
                <w:color w:val="000000"/>
              </w:rPr>
              <w:t>/год</w:t>
            </w:r>
          </w:p>
        </w:tc>
      </w:tr>
      <w:tr w:rsidR="00037310" w:rsidRPr="00882870">
        <w:trPr>
          <w:trHeight w:val="330"/>
        </w:trPr>
        <w:tc>
          <w:tcPr>
            <w:tcW w:w="622" w:type="pct"/>
            <w:tcBorders>
              <w:top w:val="nil"/>
              <w:left w:val="single" w:sz="4" w:space="0" w:color="auto"/>
              <w:bottom w:val="single" w:sz="4" w:space="0" w:color="auto"/>
              <w:right w:val="single" w:sz="4" w:space="0" w:color="auto"/>
            </w:tcBorders>
            <w:noWrap/>
            <w:vAlign w:val="center"/>
          </w:tcPr>
          <w:p w:rsidR="00037310" w:rsidRPr="00530165" w:rsidRDefault="00037310" w:rsidP="008D4534">
            <w:pPr>
              <w:spacing w:line="240" w:lineRule="auto"/>
              <w:jc w:val="center"/>
              <w:rPr>
                <w:b/>
                <w:bCs/>
                <w:color w:val="000000"/>
              </w:rPr>
            </w:pPr>
            <w:r w:rsidRPr="00530165">
              <w:rPr>
                <w:b/>
                <w:bCs/>
                <w:color w:val="000000"/>
              </w:rPr>
              <w:t>1</w:t>
            </w:r>
          </w:p>
        </w:tc>
        <w:tc>
          <w:tcPr>
            <w:tcW w:w="472" w:type="pct"/>
            <w:tcBorders>
              <w:top w:val="nil"/>
              <w:left w:val="nil"/>
              <w:bottom w:val="single" w:sz="4" w:space="0" w:color="auto"/>
              <w:right w:val="single" w:sz="4" w:space="0" w:color="auto"/>
            </w:tcBorders>
            <w:noWrap/>
            <w:vAlign w:val="center"/>
          </w:tcPr>
          <w:p w:rsidR="00037310" w:rsidRPr="00530165" w:rsidRDefault="00037310" w:rsidP="008D4534">
            <w:pPr>
              <w:spacing w:line="240" w:lineRule="auto"/>
              <w:jc w:val="center"/>
              <w:rPr>
                <w:b/>
                <w:bCs/>
                <w:color w:val="000000"/>
              </w:rPr>
            </w:pPr>
            <w:r w:rsidRPr="00530165">
              <w:rPr>
                <w:b/>
                <w:bCs/>
                <w:color w:val="000000"/>
              </w:rPr>
              <w:t>2</w:t>
            </w:r>
          </w:p>
        </w:tc>
        <w:tc>
          <w:tcPr>
            <w:tcW w:w="975" w:type="pct"/>
            <w:tcBorders>
              <w:top w:val="nil"/>
              <w:left w:val="nil"/>
              <w:bottom w:val="single" w:sz="4" w:space="0" w:color="auto"/>
              <w:right w:val="single" w:sz="4" w:space="0" w:color="auto"/>
            </w:tcBorders>
            <w:noWrap/>
            <w:vAlign w:val="center"/>
          </w:tcPr>
          <w:p w:rsidR="00037310" w:rsidRPr="00530165" w:rsidRDefault="00037310" w:rsidP="008D4534">
            <w:pPr>
              <w:spacing w:line="240" w:lineRule="auto"/>
              <w:jc w:val="center"/>
              <w:rPr>
                <w:b/>
                <w:bCs/>
                <w:color w:val="000000"/>
              </w:rPr>
            </w:pPr>
            <w:r w:rsidRPr="00530165">
              <w:rPr>
                <w:b/>
                <w:bCs/>
                <w:color w:val="000000"/>
              </w:rPr>
              <w:t>3</w:t>
            </w:r>
          </w:p>
        </w:tc>
        <w:tc>
          <w:tcPr>
            <w:tcW w:w="975" w:type="pct"/>
            <w:tcBorders>
              <w:top w:val="nil"/>
              <w:left w:val="nil"/>
              <w:bottom w:val="single" w:sz="4" w:space="0" w:color="auto"/>
              <w:right w:val="single" w:sz="4" w:space="0" w:color="auto"/>
            </w:tcBorders>
            <w:noWrap/>
            <w:vAlign w:val="center"/>
          </w:tcPr>
          <w:p w:rsidR="00037310" w:rsidRPr="00530165" w:rsidRDefault="00037310" w:rsidP="008D4534">
            <w:pPr>
              <w:spacing w:line="240" w:lineRule="auto"/>
              <w:jc w:val="center"/>
              <w:rPr>
                <w:b/>
                <w:bCs/>
                <w:color w:val="000000"/>
              </w:rPr>
            </w:pPr>
            <w:r w:rsidRPr="00530165">
              <w:rPr>
                <w:b/>
                <w:bCs/>
                <w:color w:val="000000"/>
              </w:rPr>
              <w:t>4</w:t>
            </w:r>
          </w:p>
        </w:tc>
        <w:tc>
          <w:tcPr>
            <w:tcW w:w="975" w:type="pct"/>
            <w:tcBorders>
              <w:top w:val="nil"/>
              <w:left w:val="nil"/>
              <w:bottom w:val="single" w:sz="4" w:space="0" w:color="auto"/>
              <w:right w:val="single" w:sz="4" w:space="0" w:color="auto"/>
            </w:tcBorders>
            <w:noWrap/>
            <w:vAlign w:val="center"/>
          </w:tcPr>
          <w:p w:rsidR="00037310" w:rsidRPr="00530165" w:rsidRDefault="00037310" w:rsidP="008D4534">
            <w:pPr>
              <w:spacing w:line="240" w:lineRule="auto"/>
              <w:jc w:val="center"/>
              <w:rPr>
                <w:b/>
                <w:bCs/>
                <w:color w:val="000000"/>
              </w:rPr>
            </w:pPr>
            <w:r w:rsidRPr="00530165">
              <w:rPr>
                <w:b/>
                <w:bCs/>
                <w:color w:val="000000"/>
              </w:rPr>
              <w:t>5</w:t>
            </w:r>
          </w:p>
        </w:tc>
        <w:tc>
          <w:tcPr>
            <w:tcW w:w="980" w:type="pct"/>
            <w:tcBorders>
              <w:top w:val="nil"/>
              <w:left w:val="nil"/>
              <w:bottom w:val="single" w:sz="4" w:space="0" w:color="auto"/>
              <w:right w:val="single" w:sz="4" w:space="0" w:color="auto"/>
            </w:tcBorders>
            <w:noWrap/>
            <w:vAlign w:val="center"/>
          </w:tcPr>
          <w:p w:rsidR="00037310" w:rsidRPr="00530165" w:rsidRDefault="00037310" w:rsidP="008D4534">
            <w:pPr>
              <w:spacing w:line="240" w:lineRule="auto"/>
              <w:jc w:val="center"/>
              <w:rPr>
                <w:b/>
                <w:bCs/>
                <w:color w:val="000000"/>
              </w:rPr>
            </w:pPr>
            <w:r w:rsidRPr="00530165">
              <w:rPr>
                <w:b/>
                <w:bCs/>
                <w:color w:val="000000"/>
              </w:rPr>
              <w:t>6</w:t>
            </w:r>
          </w:p>
        </w:tc>
      </w:tr>
      <w:tr w:rsidR="00037310" w:rsidRPr="00882870">
        <w:trPr>
          <w:trHeight w:val="330"/>
        </w:trPr>
        <w:tc>
          <w:tcPr>
            <w:tcW w:w="622" w:type="pct"/>
            <w:tcBorders>
              <w:top w:val="nil"/>
              <w:left w:val="single" w:sz="4" w:space="0" w:color="auto"/>
              <w:bottom w:val="single" w:sz="4" w:space="0" w:color="auto"/>
              <w:right w:val="single" w:sz="4" w:space="0" w:color="auto"/>
            </w:tcBorders>
            <w:noWrap/>
            <w:vAlign w:val="center"/>
          </w:tcPr>
          <w:p w:rsidR="00037310" w:rsidRPr="00530165" w:rsidRDefault="00037310" w:rsidP="008D4534">
            <w:pPr>
              <w:spacing w:line="240" w:lineRule="auto"/>
              <w:jc w:val="center"/>
              <w:rPr>
                <w:color w:val="000000"/>
              </w:rPr>
            </w:pPr>
            <w:r w:rsidRPr="00530165">
              <w:rPr>
                <w:color w:val="000000"/>
              </w:rPr>
              <w:t>1</w:t>
            </w:r>
          </w:p>
        </w:tc>
        <w:tc>
          <w:tcPr>
            <w:tcW w:w="472" w:type="pct"/>
            <w:tcBorders>
              <w:top w:val="nil"/>
              <w:left w:val="nil"/>
              <w:bottom w:val="single" w:sz="4" w:space="0" w:color="auto"/>
              <w:right w:val="single" w:sz="4" w:space="0" w:color="auto"/>
            </w:tcBorders>
            <w:noWrap/>
            <w:vAlign w:val="center"/>
          </w:tcPr>
          <w:p w:rsidR="00037310" w:rsidRPr="00530165" w:rsidRDefault="00037310" w:rsidP="00530165">
            <w:pPr>
              <w:spacing w:line="240" w:lineRule="auto"/>
              <w:jc w:val="center"/>
              <w:rPr>
                <w:color w:val="000000"/>
              </w:rPr>
            </w:pPr>
            <w:r w:rsidRPr="00530165">
              <w:rPr>
                <w:color w:val="000000"/>
              </w:rPr>
              <w:t>201</w:t>
            </w:r>
            <w:r>
              <w:rPr>
                <w:color w:val="000000"/>
              </w:rPr>
              <w:t>4</w:t>
            </w:r>
          </w:p>
        </w:tc>
        <w:tc>
          <w:tcPr>
            <w:tcW w:w="975"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3949,11</w:t>
            </w:r>
          </w:p>
        </w:tc>
        <w:tc>
          <w:tcPr>
            <w:tcW w:w="975"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980,37</w:t>
            </w:r>
          </w:p>
        </w:tc>
        <w:tc>
          <w:tcPr>
            <w:tcW w:w="975" w:type="pct"/>
            <w:tcBorders>
              <w:top w:val="nil"/>
              <w:left w:val="nil"/>
              <w:bottom w:val="single" w:sz="4" w:space="0" w:color="auto"/>
              <w:right w:val="single" w:sz="4" w:space="0" w:color="auto"/>
            </w:tcBorders>
            <w:vAlign w:val="center"/>
          </w:tcPr>
          <w:p w:rsidR="00037310" w:rsidRPr="00882870" w:rsidRDefault="00037310">
            <w:pPr>
              <w:jc w:val="center"/>
              <w:rPr>
                <w:color w:val="000000"/>
              </w:rPr>
            </w:pPr>
            <w:r w:rsidRPr="00882870">
              <w:rPr>
                <w:color w:val="000000"/>
              </w:rPr>
              <w:t>538,52</w:t>
            </w:r>
          </w:p>
        </w:tc>
        <w:tc>
          <w:tcPr>
            <w:tcW w:w="980" w:type="pct"/>
            <w:tcBorders>
              <w:top w:val="nil"/>
              <w:left w:val="nil"/>
              <w:bottom w:val="single" w:sz="4" w:space="0" w:color="auto"/>
              <w:right w:val="single" w:sz="4" w:space="0" w:color="auto"/>
            </w:tcBorders>
            <w:noWrap/>
            <w:vAlign w:val="center"/>
          </w:tcPr>
          <w:p w:rsidR="00037310" w:rsidRPr="00882870" w:rsidRDefault="00037310">
            <w:pPr>
              <w:jc w:val="center"/>
              <w:rPr>
                <w:b/>
                <w:bCs/>
                <w:color w:val="000000"/>
              </w:rPr>
            </w:pPr>
            <w:r w:rsidRPr="00882870">
              <w:rPr>
                <w:b/>
                <w:bCs/>
                <w:color w:val="000000"/>
              </w:rPr>
              <w:t>5468,00</w:t>
            </w:r>
          </w:p>
        </w:tc>
      </w:tr>
      <w:tr w:rsidR="00037310" w:rsidRPr="00882870">
        <w:trPr>
          <w:trHeight w:val="330"/>
        </w:trPr>
        <w:tc>
          <w:tcPr>
            <w:tcW w:w="622" w:type="pct"/>
            <w:tcBorders>
              <w:top w:val="nil"/>
              <w:left w:val="single" w:sz="4" w:space="0" w:color="auto"/>
              <w:bottom w:val="single" w:sz="4" w:space="0" w:color="auto"/>
              <w:right w:val="single" w:sz="4" w:space="0" w:color="auto"/>
            </w:tcBorders>
            <w:noWrap/>
            <w:vAlign w:val="center"/>
          </w:tcPr>
          <w:p w:rsidR="00037310" w:rsidRPr="00530165" w:rsidRDefault="00037310" w:rsidP="008D4534">
            <w:pPr>
              <w:spacing w:line="240" w:lineRule="auto"/>
              <w:jc w:val="center"/>
              <w:rPr>
                <w:color w:val="000000"/>
              </w:rPr>
            </w:pPr>
            <w:r w:rsidRPr="00530165">
              <w:rPr>
                <w:color w:val="000000"/>
              </w:rPr>
              <w:t>2</w:t>
            </w:r>
          </w:p>
        </w:tc>
        <w:tc>
          <w:tcPr>
            <w:tcW w:w="472" w:type="pct"/>
            <w:tcBorders>
              <w:top w:val="nil"/>
              <w:left w:val="nil"/>
              <w:bottom w:val="single" w:sz="4" w:space="0" w:color="auto"/>
              <w:right w:val="single" w:sz="4" w:space="0" w:color="auto"/>
            </w:tcBorders>
            <w:noWrap/>
            <w:vAlign w:val="center"/>
          </w:tcPr>
          <w:p w:rsidR="00037310" w:rsidRPr="00530165" w:rsidRDefault="00037310" w:rsidP="008D4534">
            <w:pPr>
              <w:spacing w:line="240" w:lineRule="auto"/>
              <w:jc w:val="center"/>
              <w:rPr>
                <w:color w:val="000000"/>
              </w:rPr>
            </w:pPr>
            <w:r w:rsidRPr="00530165">
              <w:rPr>
                <w:color w:val="000000"/>
              </w:rPr>
              <w:t>2020</w:t>
            </w:r>
          </w:p>
        </w:tc>
        <w:tc>
          <w:tcPr>
            <w:tcW w:w="975"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4759,12</w:t>
            </w:r>
          </w:p>
        </w:tc>
        <w:tc>
          <w:tcPr>
            <w:tcW w:w="975"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1181,46</w:t>
            </w:r>
          </w:p>
        </w:tc>
        <w:tc>
          <w:tcPr>
            <w:tcW w:w="975" w:type="pct"/>
            <w:tcBorders>
              <w:top w:val="nil"/>
              <w:left w:val="nil"/>
              <w:bottom w:val="single" w:sz="4" w:space="0" w:color="auto"/>
              <w:right w:val="single" w:sz="4" w:space="0" w:color="auto"/>
            </w:tcBorders>
            <w:vAlign w:val="center"/>
          </w:tcPr>
          <w:p w:rsidR="00037310" w:rsidRPr="00882870" w:rsidRDefault="00037310">
            <w:pPr>
              <w:jc w:val="center"/>
              <w:rPr>
                <w:color w:val="000000"/>
              </w:rPr>
            </w:pPr>
            <w:r w:rsidRPr="00882870">
              <w:rPr>
                <w:color w:val="000000"/>
              </w:rPr>
              <w:t>648,97</w:t>
            </w:r>
          </w:p>
        </w:tc>
        <w:tc>
          <w:tcPr>
            <w:tcW w:w="980" w:type="pct"/>
            <w:tcBorders>
              <w:top w:val="nil"/>
              <w:left w:val="nil"/>
              <w:bottom w:val="single" w:sz="4" w:space="0" w:color="auto"/>
              <w:right w:val="single" w:sz="4" w:space="0" w:color="auto"/>
            </w:tcBorders>
            <w:noWrap/>
            <w:vAlign w:val="center"/>
          </w:tcPr>
          <w:p w:rsidR="00037310" w:rsidRPr="00882870" w:rsidRDefault="00037310">
            <w:pPr>
              <w:jc w:val="center"/>
              <w:rPr>
                <w:b/>
                <w:bCs/>
                <w:color w:val="000000"/>
              </w:rPr>
            </w:pPr>
            <w:r w:rsidRPr="00882870">
              <w:rPr>
                <w:b/>
                <w:bCs/>
                <w:color w:val="000000"/>
              </w:rPr>
              <w:t>6589,56</w:t>
            </w:r>
          </w:p>
        </w:tc>
      </w:tr>
      <w:tr w:rsidR="00037310" w:rsidRPr="00882870">
        <w:trPr>
          <w:trHeight w:val="330"/>
        </w:trPr>
        <w:tc>
          <w:tcPr>
            <w:tcW w:w="622" w:type="pct"/>
            <w:tcBorders>
              <w:top w:val="nil"/>
              <w:left w:val="single" w:sz="4" w:space="0" w:color="auto"/>
              <w:bottom w:val="single" w:sz="4" w:space="0" w:color="auto"/>
              <w:right w:val="single" w:sz="4" w:space="0" w:color="auto"/>
            </w:tcBorders>
            <w:noWrap/>
            <w:vAlign w:val="center"/>
          </w:tcPr>
          <w:p w:rsidR="00037310" w:rsidRPr="00530165" w:rsidRDefault="00037310" w:rsidP="008D4534">
            <w:pPr>
              <w:spacing w:line="240" w:lineRule="auto"/>
              <w:jc w:val="center"/>
              <w:rPr>
                <w:color w:val="000000"/>
              </w:rPr>
            </w:pPr>
            <w:r w:rsidRPr="00530165">
              <w:rPr>
                <w:color w:val="000000"/>
              </w:rPr>
              <w:t>3</w:t>
            </w:r>
          </w:p>
        </w:tc>
        <w:tc>
          <w:tcPr>
            <w:tcW w:w="472" w:type="pct"/>
            <w:tcBorders>
              <w:top w:val="nil"/>
              <w:left w:val="nil"/>
              <w:bottom w:val="single" w:sz="4" w:space="0" w:color="auto"/>
              <w:right w:val="single" w:sz="4" w:space="0" w:color="auto"/>
            </w:tcBorders>
            <w:noWrap/>
            <w:vAlign w:val="center"/>
          </w:tcPr>
          <w:p w:rsidR="00037310" w:rsidRPr="00530165" w:rsidRDefault="00037310" w:rsidP="008D4534">
            <w:pPr>
              <w:spacing w:line="240" w:lineRule="auto"/>
              <w:jc w:val="center"/>
              <w:rPr>
                <w:color w:val="000000"/>
              </w:rPr>
            </w:pPr>
            <w:r w:rsidRPr="00530165">
              <w:rPr>
                <w:color w:val="000000"/>
              </w:rPr>
              <w:t>2025</w:t>
            </w:r>
          </w:p>
        </w:tc>
        <w:tc>
          <w:tcPr>
            <w:tcW w:w="975"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5663,41</w:t>
            </w:r>
          </w:p>
        </w:tc>
        <w:tc>
          <w:tcPr>
            <w:tcW w:w="975" w:type="pct"/>
            <w:tcBorders>
              <w:top w:val="nil"/>
              <w:left w:val="nil"/>
              <w:bottom w:val="single" w:sz="4" w:space="0" w:color="auto"/>
              <w:right w:val="single" w:sz="4" w:space="0" w:color="auto"/>
            </w:tcBorders>
            <w:noWrap/>
            <w:vAlign w:val="center"/>
          </w:tcPr>
          <w:p w:rsidR="00037310" w:rsidRPr="00882870" w:rsidRDefault="00037310">
            <w:pPr>
              <w:jc w:val="center"/>
              <w:rPr>
                <w:color w:val="000000"/>
              </w:rPr>
            </w:pPr>
            <w:r w:rsidRPr="00882870">
              <w:rPr>
                <w:color w:val="000000"/>
              </w:rPr>
              <w:t>1405,95</w:t>
            </w:r>
          </w:p>
        </w:tc>
        <w:tc>
          <w:tcPr>
            <w:tcW w:w="975" w:type="pct"/>
            <w:tcBorders>
              <w:top w:val="nil"/>
              <w:left w:val="nil"/>
              <w:bottom w:val="single" w:sz="4" w:space="0" w:color="auto"/>
              <w:right w:val="single" w:sz="4" w:space="0" w:color="auto"/>
            </w:tcBorders>
            <w:vAlign w:val="center"/>
          </w:tcPr>
          <w:p w:rsidR="00037310" w:rsidRPr="00882870" w:rsidRDefault="00037310">
            <w:pPr>
              <w:jc w:val="center"/>
              <w:rPr>
                <w:color w:val="000000"/>
              </w:rPr>
            </w:pPr>
            <w:r w:rsidRPr="00882870">
              <w:rPr>
                <w:color w:val="000000"/>
              </w:rPr>
              <w:t>772,28</w:t>
            </w:r>
          </w:p>
        </w:tc>
        <w:tc>
          <w:tcPr>
            <w:tcW w:w="980" w:type="pct"/>
            <w:tcBorders>
              <w:top w:val="nil"/>
              <w:left w:val="nil"/>
              <w:bottom w:val="single" w:sz="4" w:space="0" w:color="auto"/>
              <w:right w:val="single" w:sz="4" w:space="0" w:color="auto"/>
            </w:tcBorders>
            <w:noWrap/>
            <w:vAlign w:val="center"/>
          </w:tcPr>
          <w:p w:rsidR="00037310" w:rsidRPr="00882870" w:rsidRDefault="00037310">
            <w:pPr>
              <w:jc w:val="center"/>
              <w:rPr>
                <w:b/>
                <w:bCs/>
                <w:color w:val="000000"/>
              </w:rPr>
            </w:pPr>
            <w:r w:rsidRPr="00882870">
              <w:rPr>
                <w:b/>
                <w:bCs/>
                <w:color w:val="000000"/>
              </w:rPr>
              <w:t>7841,64</w:t>
            </w:r>
          </w:p>
        </w:tc>
      </w:tr>
    </w:tbl>
    <w:p w:rsidR="00037310" w:rsidRPr="00530165" w:rsidRDefault="00037310" w:rsidP="008D4534">
      <w:pPr>
        <w:autoSpaceDE w:val="0"/>
        <w:autoSpaceDN w:val="0"/>
        <w:adjustRightInd w:val="0"/>
        <w:spacing w:before="120"/>
        <w:ind w:firstLine="567"/>
      </w:pPr>
      <w:r w:rsidRPr="00530165">
        <w:t xml:space="preserve">Нормы водоотведения от населения согласно СП 32.13330.2012 «Канализация. Наружные сети и сооружения» принимаются равными нормам водопотребления, без учета расходов воды на восстановление пожарного запаса и полив территории. </w:t>
      </w:r>
    </w:p>
    <w:p w:rsidR="00037310" w:rsidRPr="00530165" w:rsidRDefault="00037310" w:rsidP="008D4534">
      <w:pPr>
        <w:pStyle w:val="Heading3"/>
        <w:spacing w:after="240"/>
      </w:pPr>
      <w:bookmarkStart w:id="169" w:name="_Toc427759814"/>
      <w:r w:rsidRPr="00530165">
        <w:t>3.3.2. Описание структуры централизованной системы водоотведения</w:t>
      </w:r>
      <w:bookmarkEnd w:id="167"/>
      <w:bookmarkEnd w:id="168"/>
      <w:bookmarkEnd w:id="169"/>
    </w:p>
    <w:p w:rsidR="00037310" w:rsidRPr="00530165" w:rsidRDefault="00037310" w:rsidP="008D4534">
      <w:pPr>
        <w:autoSpaceDE w:val="0"/>
        <w:autoSpaceDN w:val="0"/>
        <w:adjustRightInd w:val="0"/>
        <w:ind w:firstLine="567"/>
      </w:pPr>
      <w:r w:rsidRPr="00530165">
        <w:t xml:space="preserve">Структура существующего и перспективного территориального баланса централизованной системы водоотведения МО </w:t>
      </w:r>
      <w:r>
        <w:t>город Балашов</w:t>
      </w:r>
      <w:r w:rsidRPr="00530165">
        <w:t xml:space="preserve"> представлена в таб. 3.3.2.1.</w:t>
      </w:r>
    </w:p>
    <w:p w:rsidR="00037310" w:rsidRPr="00530165" w:rsidRDefault="00037310" w:rsidP="008D4534">
      <w:pPr>
        <w:autoSpaceDE w:val="0"/>
        <w:autoSpaceDN w:val="0"/>
        <w:adjustRightInd w:val="0"/>
        <w:ind w:firstLine="709"/>
        <w:jc w:val="right"/>
      </w:pPr>
      <w:r w:rsidRPr="00530165">
        <w:t xml:space="preserve">Таб. 3.3.2.1. Структура существующего и </w:t>
      </w:r>
      <w:r w:rsidRPr="00530165">
        <w:br/>
        <w:t>перспективного территориального баланса</w:t>
      </w:r>
    </w:p>
    <w:tbl>
      <w:tblPr>
        <w:tblW w:w="5000" w:type="pct"/>
        <w:tblInd w:w="2" w:type="dxa"/>
        <w:tblLook w:val="00A0"/>
      </w:tblPr>
      <w:tblGrid>
        <w:gridCol w:w="1283"/>
        <w:gridCol w:w="2782"/>
        <w:gridCol w:w="3023"/>
        <w:gridCol w:w="3049"/>
      </w:tblGrid>
      <w:tr w:rsidR="00037310" w:rsidRPr="00882870">
        <w:trPr>
          <w:trHeight w:hRule="exact" w:val="1104"/>
        </w:trPr>
        <w:tc>
          <w:tcPr>
            <w:tcW w:w="633" w:type="pct"/>
            <w:tcBorders>
              <w:top w:val="single" w:sz="8" w:space="0" w:color="auto"/>
              <w:left w:val="single" w:sz="8" w:space="0" w:color="auto"/>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color w:val="000000"/>
              </w:rPr>
            </w:pPr>
            <w:bookmarkStart w:id="170" w:name="_Toc385862084"/>
            <w:bookmarkStart w:id="171" w:name="_Toc392073620"/>
            <w:r w:rsidRPr="00530165">
              <w:rPr>
                <w:color w:val="000000"/>
              </w:rPr>
              <w:t>№ п.п.</w:t>
            </w:r>
          </w:p>
        </w:tc>
        <w:tc>
          <w:tcPr>
            <w:tcW w:w="1372" w:type="pct"/>
            <w:tcBorders>
              <w:top w:val="single" w:sz="8" w:space="0" w:color="auto"/>
              <w:left w:val="nil"/>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color w:val="000000"/>
              </w:rPr>
            </w:pPr>
            <w:r w:rsidRPr="00530165">
              <w:rPr>
                <w:color w:val="000000"/>
              </w:rPr>
              <w:t>Наименование населенных пунктов</w:t>
            </w:r>
          </w:p>
        </w:tc>
        <w:tc>
          <w:tcPr>
            <w:tcW w:w="1491" w:type="pct"/>
            <w:tcBorders>
              <w:top w:val="single" w:sz="8" w:space="0" w:color="auto"/>
              <w:left w:val="nil"/>
              <w:bottom w:val="single" w:sz="8" w:space="0" w:color="auto"/>
              <w:right w:val="single" w:sz="8" w:space="0" w:color="auto"/>
            </w:tcBorders>
            <w:shd w:val="clear" w:color="000000" w:fill="FFFFFF"/>
            <w:vAlign w:val="center"/>
          </w:tcPr>
          <w:p w:rsidR="00037310" w:rsidRPr="00530165" w:rsidRDefault="00037310" w:rsidP="0064020D">
            <w:pPr>
              <w:spacing w:line="240" w:lineRule="auto"/>
              <w:jc w:val="center"/>
              <w:rPr>
                <w:color w:val="000000"/>
              </w:rPr>
            </w:pPr>
            <w:r w:rsidRPr="00530165">
              <w:rPr>
                <w:color w:val="000000"/>
              </w:rPr>
              <w:t>Фактическое водоотведение, тыс. м</w:t>
            </w:r>
            <w:r w:rsidRPr="00530165">
              <w:rPr>
                <w:color w:val="000000"/>
                <w:vertAlign w:val="superscript"/>
              </w:rPr>
              <w:t>3</w:t>
            </w:r>
            <w:r w:rsidRPr="00530165">
              <w:rPr>
                <w:color w:val="000000"/>
              </w:rPr>
              <w:t>/год 201</w:t>
            </w:r>
            <w:r>
              <w:rPr>
                <w:color w:val="000000"/>
              </w:rPr>
              <w:t>4</w:t>
            </w:r>
            <w:r w:rsidRPr="00530165">
              <w:rPr>
                <w:color w:val="000000"/>
              </w:rPr>
              <w:t xml:space="preserve"> год</w:t>
            </w:r>
          </w:p>
        </w:tc>
        <w:tc>
          <w:tcPr>
            <w:tcW w:w="1504" w:type="pct"/>
            <w:tcBorders>
              <w:top w:val="single" w:sz="8" w:space="0" w:color="auto"/>
              <w:left w:val="nil"/>
              <w:bottom w:val="single" w:sz="8" w:space="0" w:color="auto"/>
              <w:right w:val="single" w:sz="8" w:space="0" w:color="auto"/>
            </w:tcBorders>
            <w:vAlign w:val="center"/>
          </w:tcPr>
          <w:p w:rsidR="00037310" w:rsidRPr="00530165" w:rsidRDefault="00037310" w:rsidP="008D4534">
            <w:pPr>
              <w:spacing w:line="240" w:lineRule="auto"/>
              <w:jc w:val="center"/>
              <w:rPr>
                <w:color w:val="000000"/>
              </w:rPr>
            </w:pPr>
            <w:r w:rsidRPr="00530165">
              <w:rPr>
                <w:color w:val="000000"/>
              </w:rPr>
              <w:t>Расчетное водоотведение, тыс. м</w:t>
            </w:r>
            <w:r w:rsidRPr="00530165">
              <w:rPr>
                <w:color w:val="000000"/>
                <w:vertAlign w:val="superscript"/>
              </w:rPr>
              <w:t>3</w:t>
            </w:r>
            <w:r w:rsidRPr="00530165">
              <w:rPr>
                <w:color w:val="000000"/>
              </w:rPr>
              <w:t>/год 2025 год</w:t>
            </w:r>
          </w:p>
        </w:tc>
      </w:tr>
      <w:tr w:rsidR="00037310" w:rsidRPr="00882870">
        <w:trPr>
          <w:trHeight w:hRule="exact" w:val="742"/>
        </w:trPr>
        <w:tc>
          <w:tcPr>
            <w:tcW w:w="633" w:type="pct"/>
            <w:tcBorders>
              <w:top w:val="nil"/>
              <w:left w:val="single" w:sz="8" w:space="0" w:color="auto"/>
              <w:bottom w:val="single" w:sz="8" w:space="0" w:color="auto"/>
              <w:right w:val="single" w:sz="8" w:space="0" w:color="auto"/>
            </w:tcBorders>
            <w:shd w:val="clear" w:color="000000" w:fill="FFFFFF"/>
            <w:vAlign w:val="center"/>
          </w:tcPr>
          <w:p w:rsidR="00037310" w:rsidRPr="00530165" w:rsidRDefault="00037310" w:rsidP="008D4534">
            <w:pPr>
              <w:spacing w:line="240" w:lineRule="auto"/>
              <w:jc w:val="center"/>
              <w:rPr>
                <w:color w:val="000000"/>
              </w:rPr>
            </w:pPr>
            <w:r w:rsidRPr="00530165">
              <w:rPr>
                <w:color w:val="000000"/>
              </w:rPr>
              <w:t>1</w:t>
            </w:r>
          </w:p>
        </w:tc>
        <w:tc>
          <w:tcPr>
            <w:tcW w:w="1372" w:type="pct"/>
            <w:tcBorders>
              <w:top w:val="nil"/>
              <w:left w:val="nil"/>
              <w:bottom w:val="single" w:sz="8" w:space="0" w:color="auto"/>
              <w:right w:val="single" w:sz="8" w:space="0" w:color="auto"/>
            </w:tcBorders>
            <w:shd w:val="clear" w:color="000000" w:fill="FFFFFF"/>
            <w:vAlign w:val="center"/>
          </w:tcPr>
          <w:p w:rsidR="00037310" w:rsidRPr="00530165" w:rsidRDefault="00037310" w:rsidP="00BB633E">
            <w:pPr>
              <w:spacing w:line="240" w:lineRule="auto"/>
              <w:jc w:val="center"/>
              <w:rPr>
                <w:color w:val="000000"/>
              </w:rPr>
            </w:pPr>
            <w:r w:rsidRPr="00530165">
              <w:rPr>
                <w:color w:val="000000"/>
              </w:rPr>
              <w:t xml:space="preserve">Водоотведение </w:t>
            </w:r>
            <w:r w:rsidRPr="0064020D">
              <w:rPr>
                <w:color w:val="000000"/>
              </w:rPr>
              <w:t xml:space="preserve">Балашов </w:t>
            </w:r>
          </w:p>
        </w:tc>
        <w:tc>
          <w:tcPr>
            <w:tcW w:w="1491" w:type="pct"/>
            <w:tcBorders>
              <w:top w:val="nil"/>
              <w:left w:val="nil"/>
              <w:bottom w:val="single" w:sz="8" w:space="0" w:color="auto"/>
              <w:right w:val="single" w:sz="8" w:space="0" w:color="auto"/>
            </w:tcBorders>
            <w:noWrap/>
            <w:vAlign w:val="center"/>
          </w:tcPr>
          <w:p w:rsidR="00037310" w:rsidRPr="00530165" w:rsidRDefault="00037310" w:rsidP="008D4534">
            <w:pPr>
              <w:spacing w:line="240" w:lineRule="auto"/>
              <w:jc w:val="center"/>
              <w:rPr>
                <w:color w:val="000000"/>
              </w:rPr>
            </w:pPr>
            <w:r>
              <w:rPr>
                <w:color w:val="000000"/>
              </w:rPr>
              <w:t>5468</w:t>
            </w:r>
          </w:p>
        </w:tc>
        <w:tc>
          <w:tcPr>
            <w:tcW w:w="1504" w:type="pct"/>
            <w:tcBorders>
              <w:top w:val="nil"/>
              <w:left w:val="nil"/>
              <w:bottom w:val="single" w:sz="8" w:space="0" w:color="auto"/>
              <w:right w:val="single" w:sz="8" w:space="0" w:color="auto"/>
            </w:tcBorders>
            <w:noWrap/>
            <w:vAlign w:val="center"/>
          </w:tcPr>
          <w:p w:rsidR="00037310" w:rsidRPr="00530165" w:rsidRDefault="00037310" w:rsidP="008D4534">
            <w:pPr>
              <w:spacing w:line="240" w:lineRule="auto"/>
              <w:jc w:val="center"/>
              <w:rPr>
                <w:color w:val="000000"/>
              </w:rPr>
            </w:pPr>
            <w:r>
              <w:rPr>
                <w:color w:val="000000"/>
              </w:rPr>
              <w:t>7841,6</w:t>
            </w:r>
          </w:p>
        </w:tc>
      </w:tr>
    </w:tbl>
    <w:p w:rsidR="00037310" w:rsidRPr="0064020D" w:rsidRDefault="00037310" w:rsidP="008D4534">
      <w:pPr>
        <w:pStyle w:val="Heading3"/>
        <w:spacing w:after="240"/>
      </w:pPr>
      <w:bookmarkStart w:id="172" w:name="_Toc427759815"/>
      <w:r w:rsidRPr="0064020D">
        <w:t>3.3.3.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172"/>
    </w:p>
    <w:p w:rsidR="00037310" w:rsidRPr="0064020D" w:rsidRDefault="00037310" w:rsidP="008D4534">
      <w:pPr>
        <w:autoSpaceDE w:val="0"/>
        <w:autoSpaceDN w:val="0"/>
        <w:adjustRightInd w:val="0"/>
        <w:ind w:firstLine="567"/>
      </w:pPr>
      <w:r w:rsidRPr="0064020D">
        <w:t xml:space="preserve">Нормы водоотведения от населения согласно СП 32.13330.2012 «Канализация. Наружные сети и сооружения» принимаются равными нормам водопотребления, без учета расходов воды на восстановление пожарного запаса и полив территории. </w:t>
      </w:r>
    </w:p>
    <w:p w:rsidR="00037310" w:rsidRPr="0064020D" w:rsidRDefault="00037310" w:rsidP="008D4534">
      <w:pPr>
        <w:autoSpaceDE w:val="0"/>
        <w:autoSpaceDN w:val="0"/>
        <w:adjustRightInd w:val="0"/>
        <w:ind w:firstLine="567"/>
      </w:pPr>
      <w:r w:rsidRPr="0064020D">
        <w:t xml:space="preserve">Расчет производительной мощности определяется как соотношение полной суточной фактической производительности к среднесуточному объему стоков, поступающих на очистные сооружения с учетом прироста численности населения в соответствии с Генеральным планом МО </w:t>
      </w:r>
      <w:r>
        <w:t>город Балашов</w:t>
      </w:r>
      <w:r w:rsidRPr="0064020D">
        <w:t>.</w:t>
      </w:r>
      <w:bookmarkEnd w:id="170"/>
      <w:bookmarkEnd w:id="171"/>
    </w:p>
    <w:p w:rsidR="00037310" w:rsidRPr="0064020D" w:rsidRDefault="00037310" w:rsidP="008D4534">
      <w:pPr>
        <w:ind w:firstLine="567"/>
      </w:pPr>
      <w:r w:rsidRPr="0064020D">
        <w:t>Результаты расчета требуемой мощности канализационных скважин представлены в таб. 3.3.3.1</w:t>
      </w:r>
      <w:bookmarkStart w:id="173" w:name="таб2331"/>
      <w:r w:rsidRPr="0064020D">
        <w:t>.</w:t>
      </w:r>
    </w:p>
    <w:p w:rsidR="00037310" w:rsidRDefault="00037310">
      <w:pPr>
        <w:spacing w:after="200"/>
        <w:jc w:val="left"/>
      </w:pPr>
      <w:r>
        <w:br w:type="page"/>
      </w:r>
    </w:p>
    <w:p w:rsidR="00037310" w:rsidRPr="0064020D" w:rsidRDefault="00037310" w:rsidP="008D4534">
      <w:pPr>
        <w:ind w:firstLine="567"/>
        <w:jc w:val="right"/>
      </w:pPr>
      <w:r w:rsidRPr="0064020D">
        <w:t>Таб. 3.3.3.1. Результаты расчета</w:t>
      </w:r>
      <w:r w:rsidRPr="0064020D">
        <w:br/>
        <w:t xml:space="preserve"> требуемой мощности</w:t>
      </w:r>
    </w:p>
    <w:tbl>
      <w:tblPr>
        <w:tblW w:w="5000" w:type="pct"/>
        <w:tblInd w:w="2" w:type="dxa"/>
        <w:tblLayout w:type="fixed"/>
        <w:tblLook w:val="00A0"/>
      </w:tblPr>
      <w:tblGrid>
        <w:gridCol w:w="1023"/>
        <w:gridCol w:w="929"/>
        <w:gridCol w:w="3295"/>
        <w:gridCol w:w="2346"/>
        <w:gridCol w:w="2544"/>
      </w:tblGrid>
      <w:tr w:rsidR="00037310" w:rsidRPr="00882870">
        <w:trPr>
          <w:trHeight w:val="970"/>
          <w:tblHeader/>
        </w:trPr>
        <w:tc>
          <w:tcPr>
            <w:tcW w:w="505" w:type="pct"/>
            <w:tcBorders>
              <w:top w:val="single" w:sz="8" w:space="0" w:color="auto"/>
              <w:left w:val="single" w:sz="8" w:space="0" w:color="auto"/>
              <w:bottom w:val="single" w:sz="8" w:space="0" w:color="auto"/>
              <w:right w:val="single" w:sz="8" w:space="0" w:color="auto"/>
            </w:tcBorders>
            <w:noWrap/>
            <w:vAlign w:val="center"/>
          </w:tcPr>
          <w:p w:rsidR="00037310" w:rsidRPr="0064020D" w:rsidRDefault="00037310" w:rsidP="00E913D8">
            <w:pPr>
              <w:spacing w:line="240" w:lineRule="auto"/>
              <w:jc w:val="center"/>
              <w:rPr>
                <w:b/>
                <w:bCs/>
                <w:color w:val="000000"/>
              </w:rPr>
            </w:pPr>
            <w:bookmarkStart w:id="174" w:name="_Toc385862085"/>
            <w:bookmarkStart w:id="175" w:name="_Toc392073621"/>
            <w:bookmarkEnd w:id="173"/>
            <w:r w:rsidRPr="0064020D">
              <w:rPr>
                <w:b/>
                <w:bCs/>
                <w:color w:val="000000"/>
              </w:rPr>
              <w:t>№ п.п.</w:t>
            </w:r>
          </w:p>
        </w:tc>
        <w:tc>
          <w:tcPr>
            <w:tcW w:w="458" w:type="pct"/>
            <w:tcBorders>
              <w:top w:val="single" w:sz="8" w:space="0" w:color="auto"/>
              <w:left w:val="nil"/>
              <w:bottom w:val="single" w:sz="8" w:space="0" w:color="auto"/>
              <w:right w:val="single" w:sz="8" w:space="0" w:color="auto"/>
            </w:tcBorders>
            <w:noWrap/>
            <w:vAlign w:val="center"/>
          </w:tcPr>
          <w:p w:rsidR="00037310" w:rsidRPr="0064020D" w:rsidRDefault="00037310" w:rsidP="00E913D8">
            <w:pPr>
              <w:spacing w:line="240" w:lineRule="auto"/>
              <w:jc w:val="center"/>
              <w:rPr>
                <w:b/>
                <w:bCs/>
                <w:color w:val="000000"/>
              </w:rPr>
            </w:pPr>
            <w:r w:rsidRPr="0064020D">
              <w:rPr>
                <w:b/>
                <w:bCs/>
                <w:color w:val="000000"/>
              </w:rPr>
              <w:t>Год</w:t>
            </w:r>
          </w:p>
        </w:tc>
        <w:tc>
          <w:tcPr>
            <w:tcW w:w="1625" w:type="pct"/>
            <w:tcBorders>
              <w:top w:val="single" w:sz="8" w:space="0" w:color="auto"/>
              <w:left w:val="nil"/>
              <w:bottom w:val="single" w:sz="8" w:space="0" w:color="auto"/>
              <w:right w:val="single" w:sz="8" w:space="0" w:color="auto"/>
            </w:tcBorders>
            <w:vAlign w:val="center"/>
          </w:tcPr>
          <w:p w:rsidR="00037310" w:rsidRPr="0064020D" w:rsidRDefault="00037310" w:rsidP="00E913D8">
            <w:pPr>
              <w:spacing w:line="240" w:lineRule="auto"/>
              <w:jc w:val="center"/>
              <w:rPr>
                <w:b/>
                <w:bCs/>
                <w:color w:val="000000"/>
              </w:rPr>
            </w:pPr>
            <w:r w:rsidRPr="0064020D">
              <w:rPr>
                <w:b/>
                <w:bCs/>
                <w:color w:val="000000"/>
              </w:rPr>
              <w:t xml:space="preserve">Полная фактическая производительность </w:t>
            </w:r>
            <w:r>
              <w:rPr>
                <w:b/>
                <w:bCs/>
                <w:color w:val="000000"/>
              </w:rPr>
              <w:t>К</w:t>
            </w:r>
            <w:r w:rsidRPr="0064020D">
              <w:rPr>
                <w:b/>
                <w:bCs/>
                <w:color w:val="000000"/>
              </w:rPr>
              <w:t>ОС, м</w:t>
            </w:r>
            <w:r w:rsidRPr="0064020D">
              <w:rPr>
                <w:b/>
                <w:bCs/>
                <w:color w:val="000000"/>
                <w:vertAlign w:val="superscript"/>
              </w:rPr>
              <w:t>3</w:t>
            </w:r>
            <w:r w:rsidRPr="0064020D">
              <w:rPr>
                <w:b/>
                <w:bCs/>
                <w:color w:val="000000"/>
              </w:rPr>
              <w:t>/сут</w:t>
            </w:r>
          </w:p>
        </w:tc>
        <w:tc>
          <w:tcPr>
            <w:tcW w:w="1157" w:type="pct"/>
            <w:tcBorders>
              <w:top w:val="single" w:sz="8" w:space="0" w:color="auto"/>
              <w:left w:val="nil"/>
              <w:bottom w:val="single" w:sz="8" w:space="0" w:color="auto"/>
              <w:right w:val="single" w:sz="8" w:space="0" w:color="auto"/>
            </w:tcBorders>
            <w:vAlign w:val="center"/>
          </w:tcPr>
          <w:p w:rsidR="00037310" w:rsidRPr="0064020D" w:rsidRDefault="00037310" w:rsidP="00E913D8">
            <w:pPr>
              <w:spacing w:line="240" w:lineRule="auto"/>
              <w:jc w:val="center"/>
              <w:rPr>
                <w:b/>
                <w:bCs/>
                <w:color w:val="000000"/>
              </w:rPr>
            </w:pPr>
            <w:r w:rsidRPr="0064020D">
              <w:rPr>
                <w:b/>
                <w:bCs/>
                <w:color w:val="000000"/>
              </w:rPr>
              <w:t xml:space="preserve">Среднесуточный объем стоков поступающих на </w:t>
            </w:r>
            <w:r>
              <w:rPr>
                <w:b/>
                <w:bCs/>
                <w:color w:val="000000"/>
              </w:rPr>
              <w:t>К</w:t>
            </w:r>
            <w:r w:rsidRPr="0064020D">
              <w:rPr>
                <w:b/>
                <w:bCs/>
                <w:color w:val="000000"/>
              </w:rPr>
              <w:t>ОС м</w:t>
            </w:r>
            <w:r w:rsidRPr="0064020D">
              <w:rPr>
                <w:b/>
                <w:bCs/>
                <w:color w:val="000000"/>
                <w:vertAlign w:val="superscript"/>
              </w:rPr>
              <w:t>3</w:t>
            </w:r>
            <w:r w:rsidRPr="0064020D">
              <w:rPr>
                <w:b/>
                <w:bCs/>
                <w:color w:val="000000"/>
              </w:rPr>
              <w:t>/сут</w:t>
            </w:r>
          </w:p>
        </w:tc>
        <w:tc>
          <w:tcPr>
            <w:tcW w:w="1255" w:type="pct"/>
            <w:tcBorders>
              <w:top w:val="single" w:sz="8" w:space="0" w:color="auto"/>
              <w:left w:val="nil"/>
              <w:bottom w:val="single" w:sz="8" w:space="0" w:color="auto"/>
              <w:right w:val="single" w:sz="8" w:space="0" w:color="auto"/>
            </w:tcBorders>
            <w:vAlign w:val="center"/>
          </w:tcPr>
          <w:p w:rsidR="00037310" w:rsidRPr="0064020D" w:rsidRDefault="00037310" w:rsidP="00E913D8">
            <w:pPr>
              <w:spacing w:line="240" w:lineRule="auto"/>
              <w:jc w:val="center"/>
              <w:rPr>
                <w:b/>
                <w:bCs/>
                <w:color w:val="000000"/>
              </w:rPr>
            </w:pPr>
            <w:r w:rsidRPr="0064020D">
              <w:rPr>
                <w:b/>
                <w:bCs/>
                <w:color w:val="000000"/>
              </w:rPr>
              <w:t>Резерв производительной мощности, %</w:t>
            </w:r>
          </w:p>
        </w:tc>
      </w:tr>
      <w:tr w:rsidR="00037310" w:rsidRPr="00882870">
        <w:trPr>
          <w:trHeight w:val="317"/>
          <w:tblHeader/>
        </w:trPr>
        <w:tc>
          <w:tcPr>
            <w:tcW w:w="505" w:type="pct"/>
            <w:tcBorders>
              <w:top w:val="single" w:sz="8" w:space="0" w:color="auto"/>
              <w:left w:val="single" w:sz="8" w:space="0" w:color="auto"/>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1</w:t>
            </w:r>
          </w:p>
        </w:tc>
        <w:tc>
          <w:tcPr>
            <w:tcW w:w="458" w:type="pct"/>
            <w:tcBorders>
              <w:top w:val="single" w:sz="8" w:space="0" w:color="auto"/>
              <w:left w:val="nil"/>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2</w:t>
            </w:r>
          </w:p>
        </w:tc>
        <w:tc>
          <w:tcPr>
            <w:tcW w:w="1625" w:type="pct"/>
            <w:tcBorders>
              <w:top w:val="single" w:sz="8" w:space="0" w:color="auto"/>
              <w:left w:val="nil"/>
              <w:bottom w:val="single" w:sz="8" w:space="0" w:color="auto"/>
              <w:right w:val="single" w:sz="8" w:space="0" w:color="auto"/>
            </w:tcBorders>
            <w:vAlign w:val="center"/>
          </w:tcPr>
          <w:p w:rsidR="00037310" w:rsidRPr="0064020D" w:rsidRDefault="00037310" w:rsidP="00E913D8">
            <w:pPr>
              <w:spacing w:line="240" w:lineRule="auto"/>
              <w:jc w:val="center"/>
              <w:rPr>
                <w:color w:val="000000"/>
              </w:rPr>
            </w:pPr>
            <w:r w:rsidRPr="0064020D">
              <w:rPr>
                <w:color w:val="000000"/>
              </w:rPr>
              <w:t>3</w:t>
            </w:r>
          </w:p>
        </w:tc>
        <w:tc>
          <w:tcPr>
            <w:tcW w:w="1157" w:type="pct"/>
            <w:tcBorders>
              <w:top w:val="single" w:sz="8" w:space="0" w:color="auto"/>
              <w:left w:val="nil"/>
              <w:bottom w:val="single" w:sz="8" w:space="0" w:color="auto"/>
              <w:right w:val="single" w:sz="8" w:space="0" w:color="auto"/>
            </w:tcBorders>
            <w:vAlign w:val="center"/>
          </w:tcPr>
          <w:p w:rsidR="00037310" w:rsidRPr="0064020D" w:rsidRDefault="00037310" w:rsidP="00E913D8">
            <w:pPr>
              <w:spacing w:line="240" w:lineRule="auto"/>
              <w:jc w:val="center"/>
              <w:rPr>
                <w:color w:val="000000"/>
              </w:rPr>
            </w:pPr>
            <w:r w:rsidRPr="0064020D">
              <w:rPr>
                <w:color w:val="000000"/>
              </w:rPr>
              <w:t>4</w:t>
            </w:r>
          </w:p>
        </w:tc>
        <w:tc>
          <w:tcPr>
            <w:tcW w:w="1255" w:type="pct"/>
            <w:tcBorders>
              <w:top w:val="single" w:sz="8" w:space="0" w:color="auto"/>
              <w:left w:val="nil"/>
              <w:bottom w:val="single" w:sz="8" w:space="0" w:color="auto"/>
              <w:right w:val="single" w:sz="8" w:space="0" w:color="auto"/>
            </w:tcBorders>
            <w:vAlign w:val="center"/>
          </w:tcPr>
          <w:p w:rsidR="00037310" w:rsidRPr="0064020D" w:rsidRDefault="00037310" w:rsidP="00E913D8">
            <w:pPr>
              <w:spacing w:line="240" w:lineRule="auto"/>
              <w:jc w:val="center"/>
              <w:rPr>
                <w:color w:val="000000"/>
              </w:rPr>
            </w:pPr>
            <w:r w:rsidRPr="0064020D">
              <w:rPr>
                <w:color w:val="000000"/>
              </w:rPr>
              <w:t>5</w:t>
            </w:r>
          </w:p>
        </w:tc>
      </w:tr>
      <w:tr w:rsidR="00037310" w:rsidRPr="00882870">
        <w:trPr>
          <w:trHeight w:val="541"/>
        </w:trPr>
        <w:tc>
          <w:tcPr>
            <w:tcW w:w="5000" w:type="pct"/>
            <w:gridSpan w:val="5"/>
            <w:tcBorders>
              <w:top w:val="single" w:sz="8" w:space="0" w:color="auto"/>
              <w:left w:val="single" w:sz="8" w:space="0" w:color="auto"/>
              <w:bottom w:val="single" w:sz="8" w:space="0" w:color="auto"/>
              <w:right w:val="single" w:sz="8" w:space="0" w:color="000000"/>
            </w:tcBorders>
            <w:noWrap/>
            <w:vAlign w:val="center"/>
          </w:tcPr>
          <w:p w:rsidR="00037310" w:rsidRPr="0064020D" w:rsidRDefault="00037310" w:rsidP="00E913D8">
            <w:pPr>
              <w:spacing w:line="240" w:lineRule="auto"/>
              <w:jc w:val="center"/>
              <w:rPr>
                <w:b/>
                <w:bCs/>
                <w:color w:val="000000"/>
              </w:rPr>
            </w:pPr>
            <w:r w:rsidRPr="0064020D">
              <w:rPr>
                <w:b/>
                <w:bCs/>
                <w:color w:val="000000"/>
              </w:rPr>
              <w:t xml:space="preserve">Город </w:t>
            </w:r>
            <w:r>
              <w:rPr>
                <w:b/>
                <w:bCs/>
                <w:color w:val="000000"/>
              </w:rPr>
              <w:t>Балашов</w:t>
            </w:r>
          </w:p>
        </w:tc>
      </w:tr>
      <w:tr w:rsidR="00037310" w:rsidRPr="00882870">
        <w:trPr>
          <w:trHeight w:val="345"/>
        </w:trPr>
        <w:tc>
          <w:tcPr>
            <w:tcW w:w="505" w:type="pct"/>
            <w:tcBorders>
              <w:top w:val="nil"/>
              <w:left w:val="single" w:sz="8" w:space="0" w:color="auto"/>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1</w:t>
            </w:r>
          </w:p>
        </w:tc>
        <w:tc>
          <w:tcPr>
            <w:tcW w:w="458" w:type="pct"/>
            <w:tcBorders>
              <w:top w:val="nil"/>
              <w:left w:val="nil"/>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201</w:t>
            </w:r>
            <w:r>
              <w:rPr>
                <w:color w:val="000000"/>
              </w:rPr>
              <w:t>4</w:t>
            </w:r>
          </w:p>
        </w:tc>
        <w:tc>
          <w:tcPr>
            <w:tcW w:w="1625" w:type="pct"/>
            <w:tcBorders>
              <w:top w:val="nil"/>
              <w:left w:val="nil"/>
              <w:bottom w:val="single" w:sz="8" w:space="0" w:color="auto"/>
              <w:right w:val="single" w:sz="8" w:space="0" w:color="auto"/>
            </w:tcBorders>
            <w:noWrap/>
            <w:vAlign w:val="center"/>
          </w:tcPr>
          <w:p w:rsidR="00037310" w:rsidRPr="00882870" w:rsidRDefault="00037310" w:rsidP="00E913D8">
            <w:pPr>
              <w:spacing w:line="240" w:lineRule="auto"/>
              <w:jc w:val="center"/>
            </w:pPr>
            <w:r w:rsidRPr="00882870">
              <w:t>4500 БЖКХ + 30 000 КПТ</w:t>
            </w:r>
          </w:p>
        </w:tc>
        <w:tc>
          <w:tcPr>
            <w:tcW w:w="1157"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14980,82</w:t>
            </w:r>
          </w:p>
        </w:tc>
        <w:tc>
          <w:tcPr>
            <w:tcW w:w="1255"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56,58</w:t>
            </w:r>
          </w:p>
        </w:tc>
      </w:tr>
      <w:tr w:rsidR="00037310" w:rsidRPr="00882870">
        <w:trPr>
          <w:trHeight w:val="345"/>
        </w:trPr>
        <w:tc>
          <w:tcPr>
            <w:tcW w:w="505" w:type="pct"/>
            <w:tcBorders>
              <w:top w:val="nil"/>
              <w:left w:val="single" w:sz="8" w:space="0" w:color="auto"/>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2</w:t>
            </w:r>
          </w:p>
        </w:tc>
        <w:tc>
          <w:tcPr>
            <w:tcW w:w="458" w:type="pct"/>
            <w:tcBorders>
              <w:top w:val="nil"/>
              <w:left w:val="nil"/>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2020</w:t>
            </w:r>
          </w:p>
        </w:tc>
        <w:tc>
          <w:tcPr>
            <w:tcW w:w="1625" w:type="pct"/>
            <w:tcBorders>
              <w:top w:val="nil"/>
              <w:left w:val="nil"/>
              <w:bottom w:val="single" w:sz="8" w:space="0" w:color="auto"/>
              <w:right w:val="single" w:sz="8" w:space="0" w:color="auto"/>
            </w:tcBorders>
            <w:noWrap/>
            <w:vAlign w:val="center"/>
          </w:tcPr>
          <w:p w:rsidR="00037310" w:rsidRPr="00882870" w:rsidRDefault="00037310" w:rsidP="00E913D8">
            <w:pPr>
              <w:spacing w:line="240" w:lineRule="auto"/>
              <w:jc w:val="center"/>
            </w:pPr>
            <w:r w:rsidRPr="00882870">
              <w:t>16500 БЖКХ + 30 000 КПТ</w:t>
            </w:r>
          </w:p>
        </w:tc>
        <w:tc>
          <w:tcPr>
            <w:tcW w:w="1157"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18053,58</w:t>
            </w:r>
          </w:p>
        </w:tc>
        <w:tc>
          <w:tcPr>
            <w:tcW w:w="1255"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61,18</w:t>
            </w:r>
          </w:p>
        </w:tc>
      </w:tr>
      <w:tr w:rsidR="00037310" w:rsidRPr="00882870">
        <w:trPr>
          <w:trHeight w:val="345"/>
        </w:trPr>
        <w:tc>
          <w:tcPr>
            <w:tcW w:w="505" w:type="pct"/>
            <w:tcBorders>
              <w:top w:val="nil"/>
              <w:left w:val="single" w:sz="8" w:space="0" w:color="auto"/>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3</w:t>
            </w:r>
          </w:p>
        </w:tc>
        <w:tc>
          <w:tcPr>
            <w:tcW w:w="458" w:type="pct"/>
            <w:tcBorders>
              <w:top w:val="nil"/>
              <w:left w:val="nil"/>
              <w:bottom w:val="single" w:sz="8" w:space="0" w:color="auto"/>
              <w:right w:val="single" w:sz="8" w:space="0" w:color="auto"/>
            </w:tcBorders>
            <w:noWrap/>
            <w:vAlign w:val="center"/>
          </w:tcPr>
          <w:p w:rsidR="00037310" w:rsidRPr="0064020D" w:rsidRDefault="00037310" w:rsidP="00E913D8">
            <w:pPr>
              <w:spacing w:line="240" w:lineRule="auto"/>
              <w:jc w:val="center"/>
              <w:rPr>
                <w:color w:val="000000"/>
              </w:rPr>
            </w:pPr>
            <w:r w:rsidRPr="0064020D">
              <w:rPr>
                <w:color w:val="000000"/>
              </w:rPr>
              <w:t>2025</w:t>
            </w:r>
          </w:p>
        </w:tc>
        <w:tc>
          <w:tcPr>
            <w:tcW w:w="1625" w:type="pct"/>
            <w:tcBorders>
              <w:top w:val="nil"/>
              <w:left w:val="nil"/>
              <w:bottom w:val="single" w:sz="8" w:space="0" w:color="auto"/>
              <w:right w:val="single" w:sz="8" w:space="0" w:color="auto"/>
            </w:tcBorders>
            <w:noWrap/>
            <w:vAlign w:val="center"/>
          </w:tcPr>
          <w:p w:rsidR="00037310" w:rsidRPr="00882870" w:rsidRDefault="00037310" w:rsidP="00E913D8">
            <w:pPr>
              <w:spacing w:line="240" w:lineRule="auto"/>
              <w:jc w:val="center"/>
            </w:pPr>
            <w:r w:rsidRPr="00882870">
              <w:t>16500 БЖКХ + 30 000 КПТ</w:t>
            </w:r>
          </w:p>
        </w:tc>
        <w:tc>
          <w:tcPr>
            <w:tcW w:w="1157"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21483,95</w:t>
            </w:r>
          </w:p>
        </w:tc>
        <w:tc>
          <w:tcPr>
            <w:tcW w:w="1255" w:type="pct"/>
            <w:tcBorders>
              <w:top w:val="nil"/>
              <w:left w:val="nil"/>
              <w:bottom w:val="single" w:sz="8" w:space="0" w:color="auto"/>
              <w:right w:val="single" w:sz="8" w:space="0" w:color="auto"/>
            </w:tcBorders>
            <w:noWrap/>
            <w:vAlign w:val="center"/>
          </w:tcPr>
          <w:p w:rsidR="00037310" w:rsidRPr="00882870" w:rsidRDefault="00037310">
            <w:pPr>
              <w:jc w:val="center"/>
              <w:rPr>
                <w:color w:val="000000"/>
              </w:rPr>
            </w:pPr>
            <w:r w:rsidRPr="00882870">
              <w:rPr>
                <w:color w:val="000000"/>
              </w:rPr>
              <w:t>53,80</w:t>
            </w:r>
          </w:p>
        </w:tc>
      </w:tr>
    </w:tbl>
    <w:p w:rsidR="00037310" w:rsidRPr="00DA123C" w:rsidRDefault="00037310" w:rsidP="008D4534">
      <w:pPr>
        <w:pStyle w:val="Heading3"/>
        <w:spacing w:after="240"/>
      </w:pPr>
      <w:bookmarkStart w:id="176" w:name="_Toc427759816"/>
      <w:r w:rsidRPr="00DA123C">
        <w:t>3.3.4. Результаты анализа гидравлических режимов и режимов работы элементов централизованной системы водоотведения</w:t>
      </w:r>
      <w:bookmarkEnd w:id="174"/>
      <w:bookmarkEnd w:id="175"/>
      <w:bookmarkEnd w:id="176"/>
    </w:p>
    <w:p w:rsidR="00037310" w:rsidRDefault="00037310" w:rsidP="008D4534">
      <w:pPr>
        <w:ind w:firstLine="567"/>
      </w:pPr>
      <w:r w:rsidRPr="00DA123C">
        <w:t xml:space="preserve">Результаты анализа гидравлических режимов и режимов работы элементов централизованной системы водоотведения приведены </w:t>
      </w:r>
      <w:r>
        <w:t>ниже.</w:t>
      </w:r>
    </w:p>
    <w:p w:rsidR="00037310" w:rsidRPr="00990974" w:rsidRDefault="00037310" w:rsidP="00990974">
      <w:pPr>
        <w:ind w:firstLine="567"/>
      </w:pPr>
      <w:r w:rsidRPr="00990974">
        <w:t>Таблица 3.3.4.1. Сравнительный анализ потребления электроэнергии</w:t>
      </w:r>
      <w:r>
        <w:t xml:space="preserve"> </w:t>
      </w:r>
      <w:r w:rsidRPr="00990974">
        <w:t>по объектам водоотведения</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1"/>
        <w:gridCol w:w="4021"/>
        <w:gridCol w:w="1202"/>
        <w:gridCol w:w="1403"/>
        <w:gridCol w:w="1403"/>
        <w:gridCol w:w="1359"/>
      </w:tblGrid>
      <w:tr w:rsidR="00037310" w:rsidRPr="00882870">
        <w:tc>
          <w:tcPr>
            <w:tcW w:w="643" w:type="dxa"/>
            <w:vAlign w:val="center"/>
          </w:tcPr>
          <w:p w:rsidR="00037310" w:rsidRPr="00882870" w:rsidRDefault="00037310" w:rsidP="00990974">
            <w:pPr>
              <w:spacing w:line="240" w:lineRule="auto"/>
              <w:jc w:val="center"/>
              <w:rPr>
                <w:b/>
                <w:bCs/>
              </w:rPr>
            </w:pPr>
            <w:r w:rsidRPr="00882870">
              <w:rPr>
                <w:b/>
                <w:bCs/>
              </w:rPr>
              <w:t>№ п/п</w:t>
            </w:r>
          </w:p>
        </w:tc>
        <w:tc>
          <w:tcPr>
            <w:tcW w:w="4096" w:type="dxa"/>
            <w:vAlign w:val="center"/>
          </w:tcPr>
          <w:p w:rsidR="00037310" w:rsidRPr="00882870" w:rsidRDefault="00037310" w:rsidP="00990974">
            <w:pPr>
              <w:spacing w:line="240" w:lineRule="auto"/>
              <w:jc w:val="center"/>
              <w:rPr>
                <w:b/>
                <w:bCs/>
              </w:rPr>
            </w:pPr>
            <w:r w:rsidRPr="00882870">
              <w:rPr>
                <w:b/>
                <w:bCs/>
              </w:rPr>
              <w:t>Наименование объектов</w:t>
            </w:r>
          </w:p>
        </w:tc>
        <w:tc>
          <w:tcPr>
            <w:tcW w:w="1202" w:type="dxa"/>
            <w:vAlign w:val="center"/>
          </w:tcPr>
          <w:p w:rsidR="00037310" w:rsidRPr="00882870" w:rsidRDefault="00037310" w:rsidP="00990974">
            <w:pPr>
              <w:spacing w:line="240" w:lineRule="auto"/>
              <w:jc w:val="center"/>
              <w:rPr>
                <w:b/>
                <w:bCs/>
              </w:rPr>
            </w:pPr>
            <w:r w:rsidRPr="00882870">
              <w:rPr>
                <w:b/>
                <w:bCs/>
              </w:rPr>
              <w:t>Ед. изм.</w:t>
            </w:r>
          </w:p>
        </w:tc>
        <w:tc>
          <w:tcPr>
            <w:tcW w:w="1412" w:type="dxa"/>
            <w:vAlign w:val="center"/>
          </w:tcPr>
          <w:p w:rsidR="00037310" w:rsidRPr="00882870" w:rsidRDefault="00037310" w:rsidP="00990974">
            <w:pPr>
              <w:spacing w:line="240" w:lineRule="auto"/>
              <w:jc w:val="center"/>
              <w:rPr>
                <w:b/>
                <w:bCs/>
              </w:rPr>
            </w:pPr>
            <w:r w:rsidRPr="00882870">
              <w:rPr>
                <w:b/>
                <w:bCs/>
              </w:rPr>
              <w:t>2012 год</w:t>
            </w:r>
          </w:p>
        </w:tc>
        <w:tc>
          <w:tcPr>
            <w:tcW w:w="1412" w:type="dxa"/>
            <w:vAlign w:val="center"/>
          </w:tcPr>
          <w:p w:rsidR="00037310" w:rsidRPr="00882870" w:rsidRDefault="00037310" w:rsidP="00990974">
            <w:pPr>
              <w:spacing w:line="240" w:lineRule="auto"/>
              <w:jc w:val="center"/>
              <w:rPr>
                <w:b/>
                <w:bCs/>
              </w:rPr>
            </w:pPr>
            <w:r w:rsidRPr="00882870">
              <w:rPr>
                <w:b/>
                <w:bCs/>
              </w:rPr>
              <w:t>2013 год</w:t>
            </w:r>
          </w:p>
        </w:tc>
        <w:tc>
          <w:tcPr>
            <w:tcW w:w="1372" w:type="dxa"/>
            <w:vAlign w:val="center"/>
          </w:tcPr>
          <w:p w:rsidR="00037310" w:rsidRPr="00882870" w:rsidRDefault="00037310" w:rsidP="00990974">
            <w:pPr>
              <w:spacing w:line="240" w:lineRule="auto"/>
              <w:jc w:val="center"/>
              <w:rPr>
                <w:b/>
                <w:bCs/>
              </w:rPr>
            </w:pPr>
            <w:r w:rsidRPr="00882870">
              <w:rPr>
                <w:b/>
                <w:bCs/>
              </w:rPr>
              <w:t>2014 год</w:t>
            </w:r>
          </w:p>
        </w:tc>
      </w:tr>
      <w:tr w:rsidR="00037310" w:rsidRPr="00882870">
        <w:tc>
          <w:tcPr>
            <w:tcW w:w="643" w:type="dxa"/>
            <w:vAlign w:val="center"/>
          </w:tcPr>
          <w:p w:rsidR="00037310" w:rsidRPr="00882870" w:rsidRDefault="00037310" w:rsidP="00990974">
            <w:pPr>
              <w:spacing w:line="240" w:lineRule="auto"/>
              <w:jc w:val="center"/>
              <w:rPr>
                <w:b/>
                <w:bCs/>
              </w:rPr>
            </w:pPr>
            <w:r w:rsidRPr="00882870">
              <w:rPr>
                <w:b/>
                <w:bCs/>
              </w:rPr>
              <w:t>1</w:t>
            </w:r>
          </w:p>
        </w:tc>
        <w:tc>
          <w:tcPr>
            <w:tcW w:w="4096" w:type="dxa"/>
            <w:vAlign w:val="center"/>
          </w:tcPr>
          <w:p w:rsidR="00037310" w:rsidRPr="00882870" w:rsidRDefault="00037310" w:rsidP="00990974">
            <w:pPr>
              <w:spacing w:line="240" w:lineRule="auto"/>
              <w:jc w:val="center"/>
              <w:rPr>
                <w:b/>
                <w:bCs/>
              </w:rPr>
            </w:pPr>
            <w:r w:rsidRPr="00882870">
              <w:rPr>
                <w:b/>
                <w:bCs/>
              </w:rPr>
              <w:t>2</w:t>
            </w:r>
          </w:p>
        </w:tc>
        <w:tc>
          <w:tcPr>
            <w:tcW w:w="1202" w:type="dxa"/>
            <w:vAlign w:val="center"/>
          </w:tcPr>
          <w:p w:rsidR="00037310" w:rsidRPr="00882870" w:rsidRDefault="00037310" w:rsidP="00990974">
            <w:pPr>
              <w:spacing w:line="240" w:lineRule="auto"/>
              <w:jc w:val="center"/>
              <w:rPr>
                <w:b/>
                <w:bCs/>
              </w:rPr>
            </w:pPr>
            <w:r w:rsidRPr="00882870">
              <w:rPr>
                <w:b/>
                <w:bCs/>
              </w:rPr>
              <w:t>3</w:t>
            </w:r>
          </w:p>
        </w:tc>
        <w:tc>
          <w:tcPr>
            <w:tcW w:w="1412" w:type="dxa"/>
            <w:vAlign w:val="center"/>
          </w:tcPr>
          <w:p w:rsidR="00037310" w:rsidRPr="00882870" w:rsidRDefault="00037310" w:rsidP="00990974">
            <w:pPr>
              <w:spacing w:line="240" w:lineRule="auto"/>
              <w:jc w:val="center"/>
              <w:rPr>
                <w:b/>
                <w:bCs/>
              </w:rPr>
            </w:pPr>
            <w:r w:rsidRPr="00882870">
              <w:rPr>
                <w:b/>
                <w:bCs/>
              </w:rPr>
              <w:t>4</w:t>
            </w:r>
          </w:p>
        </w:tc>
        <w:tc>
          <w:tcPr>
            <w:tcW w:w="1412" w:type="dxa"/>
            <w:vAlign w:val="center"/>
          </w:tcPr>
          <w:p w:rsidR="00037310" w:rsidRPr="00882870" w:rsidRDefault="00037310" w:rsidP="00990974">
            <w:pPr>
              <w:spacing w:line="240" w:lineRule="auto"/>
              <w:jc w:val="center"/>
              <w:rPr>
                <w:b/>
                <w:bCs/>
              </w:rPr>
            </w:pPr>
            <w:r w:rsidRPr="00882870">
              <w:rPr>
                <w:b/>
                <w:bCs/>
              </w:rPr>
              <w:t>5</w:t>
            </w:r>
          </w:p>
        </w:tc>
        <w:tc>
          <w:tcPr>
            <w:tcW w:w="1372" w:type="dxa"/>
            <w:vAlign w:val="center"/>
          </w:tcPr>
          <w:p w:rsidR="00037310" w:rsidRPr="00882870" w:rsidRDefault="00037310" w:rsidP="00990974">
            <w:pPr>
              <w:spacing w:line="240" w:lineRule="auto"/>
              <w:jc w:val="center"/>
              <w:rPr>
                <w:b/>
                <w:bCs/>
              </w:rPr>
            </w:pPr>
            <w:r w:rsidRPr="00882870">
              <w:rPr>
                <w:b/>
                <w:bCs/>
              </w:rPr>
              <w:t>6</w:t>
            </w:r>
          </w:p>
        </w:tc>
      </w:tr>
      <w:tr w:rsidR="00037310" w:rsidRPr="00882870">
        <w:tc>
          <w:tcPr>
            <w:tcW w:w="643" w:type="dxa"/>
            <w:vAlign w:val="center"/>
          </w:tcPr>
          <w:p w:rsidR="00037310" w:rsidRPr="00882870" w:rsidRDefault="00037310" w:rsidP="00990974">
            <w:pPr>
              <w:spacing w:line="240" w:lineRule="auto"/>
              <w:jc w:val="center"/>
            </w:pPr>
            <w:r w:rsidRPr="00882870">
              <w:t>1</w:t>
            </w:r>
          </w:p>
        </w:tc>
        <w:tc>
          <w:tcPr>
            <w:tcW w:w="4096" w:type="dxa"/>
            <w:vAlign w:val="center"/>
          </w:tcPr>
          <w:p w:rsidR="00037310" w:rsidRPr="00882870" w:rsidRDefault="00037310" w:rsidP="00990974">
            <w:pPr>
              <w:spacing w:line="240" w:lineRule="auto"/>
              <w:jc w:val="center"/>
            </w:pPr>
            <w:r w:rsidRPr="00882870">
              <w:t>КНС № 1</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34440</w:t>
            </w:r>
          </w:p>
        </w:tc>
        <w:tc>
          <w:tcPr>
            <w:tcW w:w="1412" w:type="dxa"/>
            <w:vAlign w:val="center"/>
          </w:tcPr>
          <w:p w:rsidR="00037310" w:rsidRPr="00882870" w:rsidRDefault="00037310" w:rsidP="00990974">
            <w:pPr>
              <w:spacing w:line="240" w:lineRule="auto"/>
              <w:jc w:val="center"/>
            </w:pPr>
            <w:r w:rsidRPr="00882870">
              <w:t>32520</w:t>
            </w:r>
          </w:p>
        </w:tc>
        <w:tc>
          <w:tcPr>
            <w:tcW w:w="1372" w:type="dxa"/>
            <w:vAlign w:val="center"/>
          </w:tcPr>
          <w:p w:rsidR="00037310" w:rsidRPr="00882870" w:rsidRDefault="00037310" w:rsidP="00990974">
            <w:pPr>
              <w:spacing w:line="240" w:lineRule="auto"/>
              <w:jc w:val="center"/>
            </w:pPr>
            <w:r w:rsidRPr="00882870">
              <w:t>24840</w:t>
            </w:r>
          </w:p>
        </w:tc>
      </w:tr>
      <w:tr w:rsidR="00037310" w:rsidRPr="00882870">
        <w:tc>
          <w:tcPr>
            <w:tcW w:w="643" w:type="dxa"/>
            <w:vAlign w:val="center"/>
          </w:tcPr>
          <w:p w:rsidR="00037310" w:rsidRPr="00882870" w:rsidRDefault="00037310" w:rsidP="00990974">
            <w:pPr>
              <w:spacing w:line="240" w:lineRule="auto"/>
              <w:jc w:val="center"/>
            </w:pPr>
            <w:r w:rsidRPr="00882870">
              <w:t>2</w:t>
            </w:r>
          </w:p>
        </w:tc>
        <w:tc>
          <w:tcPr>
            <w:tcW w:w="4096" w:type="dxa"/>
            <w:vAlign w:val="center"/>
          </w:tcPr>
          <w:p w:rsidR="00037310" w:rsidRPr="00882870" w:rsidRDefault="00037310" w:rsidP="00990974">
            <w:pPr>
              <w:spacing w:line="240" w:lineRule="auto"/>
              <w:jc w:val="center"/>
            </w:pPr>
            <w:r w:rsidRPr="00882870">
              <w:t>КНС № 2</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123360</w:t>
            </w:r>
          </w:p>
        </w:tc>
        <w:tc>
          <w:tcPr>
            <w:tcW w:w="1412" w:type="dxa"/>
            <w:vAlign w:val="center"/>
          </w:tcPr>
          <w:p w:rsidR="00037310" w:rsidRPr="00882870" w:rsidRDefault="00037310" w:rsidP="00990974">
            <w:pPr>
              <w:spacing w:line="240" w:lineRule="auto"/>
              <w:jc w:val="center"/>
            </w:pPr>
            <w:r w:rsidRPr="00882870">
              <w:t>114360</w:t>
            </w:r>
          </w:p>
        </w:tc>
        <w:tc>
          <w:tcPr>
            <w:tcW w:w="1372" w:type="dxa"/>
            <w:vAlign w:val="center"/>
          </w:tcPr>
          <w:p w:rsidR="00037310" w:rsidRPr="00882870" w:rsidRDefault="00037310" w:rsidP="00990974">
            <w:pPr>
              <w:spacing w:line="240" w:lineRule="auto"/>
              <w:jc w:val="center"/>
            </w:pPr>
            <w:r w:rsidRPr="00882870">
              <w:t>106280</w:t>
            </w:r>
          </w:p>
        </w:tc>
      </w:tr>
      <w:tr w:rsidR="00037310" w:rsidRPr="00882870">
        <w:tc>
          <w:tcPr>
            <w:tcW w:w="643" w:type="dxa"/>
            <w:vAlign w:val="center"/>
          </w:tcPr>
          <w:p w:rsidR="00037310" w:rsidRPr="00882870" w:rsidRDefault="00037310" w:rsidP="00990974">
            <w:pPr>
              <w:spacing w:line="240" w:lineRule="auto"/>
              <w:jc w:val="center"/>
            </w:pPr>
            <w:r w:rsidRPr="00882870">
              <w:t>3</w:t>
            </w:r>
          </w:p>
        </w:tc>
        <w:tc>
          <w:tcPr>
            <w:tcW w:w="4096" w:type="dxa"/>
            <w:vAlign w:val="center"/>
          </w:tcPr>
          <w:p w:rsidR="00037310" w:rsidRPr="00882870" w:rsidRDefault="00037310" w:rsidP="00990974">
            <w:pPr>
              <w:spacing w:line="240" w:lineRule="auto"/>
              <w:jc w:val="center"/>
            </w:pPr>
            <w:r w:rsidRPr="00882870">
              <w:t>КНС № 3</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140560</w:t>
            </w:r>
          </w:p>
        </w:tc>
        <w:tc>
          <w:tcPr>
            <w:tcW w:w="1412" w:type="dxa"/>
            <w:vAlign w:val="center"/>
          </w:tcPr>
          <w:p w:rsidR="00037310" w:rsidRPr="00882870" w:rsidRDefault="00037310" w:rsidP="00990974">
            <w:pPr>
              <w:spacing w:line="240" w:lineRule="auto"/>
              <w:jc w:val="center"/>
            </w:pPr>
            <w:r w:rsidRPr="00882870">
              <w:t>105480</w:t>
            </w:r>
          </w:p>
        </w:tc>
        <w:tc>
          <w:tcPr>
            <w:tcW w:w="1372" w:type="dxa"/>
            <w:vAlign w:val="center"/>
          </w:tcPr>
          <w:p w:rsidR="00037310" w:rsidRPr="00882870" w:rsidRDefault="00037310" w:rsidP="00990974">
            <w:pPr>
              <w:spacing w:line="240" w:lineRule="auto"/>
              <w:jc w:val="center"/>
            </w:pPr>
            <w:r w:rsidRPr="00882870">
              <w:t>96360</w:t>
            </w:r>
          </w:p>
        </w:tc>
      </w:tr>
      <w:tr w:rsidR="00037310" w:rsidRPr="00882870">
        <w:tc>
          <w:tcPr>
            <w:tcW w:w="643" w:type="dxa"/>
            <w:vAlign w:val="center"/>
          </w:tcPr>
          <w:p w:rsidR="00037310" w:rsidRPr="00882870" w:rsidRDefault="00037310" w:rsidP="00990974">
            <w:pPr>
              <w:spacing w:line="240" w:lineRule="auto"/>
              <w:jc w:val="center"/>
            </w:pPr>
            <w:r w:rsidRPr="00882870">
              <w:t>4</w:t>
            </w:r>
          </w:p>
        </w:tc>
        <w:tc>
          <w:tcPr>
            <w:tcW w:w="4096" w:type="dxa"/>
            <w:vAlign w:val="center"/>
          </w:tcPr>
          <w:p w:rsidR="00037310" w:rsidRPr="00882870" w:rsidRDefault="00037310" w:rsidP="00990974">
            <w:pPr>
              <w:spacing w:line="240" w:lineRule="auto"/>
              <w:jc w:val="center"/>
            </w:pPr>
            <w:r w:rsidRPr="00882870">
              <w:t>КНС № 4</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137508</w:t>
            </w:r>
          </w:p>
        </w:tc>
        <w:tc>
          <w:tcPr>
            <w:tcW w:w="1412" w:type="dxa"/>
            <w:vAlign w:val="center"/>
          </w:tcPr>
          <w:p w:rsidR="00037310" w:rsidRPr="00882870" w:rsidRDefault="00037310" w:rsidP="00990974">
            <w:pPr>
              <w:spacing w:line="240" w:lineRule="auto"/>
              <w:jc w:val="center"/>
            </w:pPr>
            <w:r w:rsidRPr="00882870">
              <w:t>152748</w:t>
            </w:r>
          </w:p>
        </w:tc>
        <w:tc>
          <w:tcPr>
            <w:tcW w:w="1372" w:type="dxa"/>
            <w:vAlign w:val="center"/>
          </w:tcPr>
          <w:p w:rsidR="00037310" w:rsidRPr="00882870" w:rsidRDefault="00037310" w:rsidP="00990974">
            <w:pPr>
              <w:spacing w:line="240" w:lineRule="auto"/>
              <w:jc w:val="center"/>
            </w:pPr>
            <w:r w:rsidRPr="00882870">
              <w:t>108828</w:t>
            </w:r>
          </w:p>
        </w:tc>
      </w:tr>
      <w:tr w:rsidR="00037310" w:rsidRPr="00882870">
        <w:tc>
          <w:tcPr>
            <w:tcW w:w="643" w:type="dxa"/>
            <w:vAlign w:val="center"/>
          </w:tcPr>
          <w:p w:rsidR="00037310" w:rsidRPr="00882870" w:rsidRDefault="00037310" w:rsidP="00990974">
            <w:pPr>
              <w:spacing w:line="240" w:lineRule="auto"/>
              <w:jc w:val="center"/>
            </w:pPr>
            <w:r w:rsidRPr="00882870">
              <w:t>5</w:t>
            </w:r>
          </w:p>
        </w:tc>
        <w:tc>
          <w:tcPr>
            <w:tcW w:w="4096" w:type="dxa"/>
            <w:vAlign w:val="center"/>
          </w:tcPr>
          <w:p w:rsidR="00037310" w:rsidRPr="00882870" w:rsidRDefault="00037310" w:rsidP="00990974">
            <w:pPr>
              <w:spacing w:line="240" w:lineRule="auto"/>
              <w:jc w:val="center"/>
            </w:pPr>
            <w:r w:rsidRPr="00882870">
              <w:t>КНС № 5</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92280</w:t>
            </w:r>
          </w:p>
        </w:tc>
        <w:tc>
          <w:tcPr>
            <w:tcW w:w="1412" w:type="dxa"/>
            <w:vAlign w:val="center"/>
          </w:tcPr>
          <w:p w:rsidR="00037310" w:rsidRPr="00882870" w:rsidRDefault="00037310" w:rsidP="00990974">
            <w:pPr>
              <w:spacing w:line="240" w:lineRule="auto"/>
              <w:jc w:val="center"/>
            </w:pPr>
            <w:r w:rsidRPr="00882870">
              <w:t>87000</w:t>
            </w:r>
          </w:p>
        </w:tc>
        <w:tc>
          <w:tcPr>
            <w:tcW w:w="1372" w:type="dxa"/>
            <w:vAlign w:val="center"/>
          </w:tcPr>
          <w:p w:rsidR="00037310" w:rsidRPr="00882870" w:rsidRDefault="00037310" w:rsidP="00990974">
            <w:pPr>
              <w:spacing w:line="240" w:lineRule="auto"/>
              <w:jc w:val="center"/>
            </w:pPr>
            <w:r w:rsidRPr="00882870">
              <w:t>80520</w:t>
            </w:r>
          </w:p>
        </w:tc>
      </w:tr>
      <w:tr w:rsidR="00037310" w:rsidRPr="00882870">
        <w:tc>
          <w:tcPr>
            <w:tcW w:w="643" w:type="dxa"/>
            <w:vAlign w:val="center"/>
          </w:tcPr>
          <w:p w:rsidR="00037310" w:rsidRPr="00882870" w:rsidRDefault="00037310" w:rsidP="00990974">
            <w:pPr>
              <w:spacing w:line="240" w:lineRule="auto"/>
              <w:jc w:val="center"/>
            </w:pPr>
            <w:r w:rsidRPr="00882870">
              <w:t>6</w:t>
            </w:r>
          </w:p>
        </w:tc>
        <w:tc>
          <w:tcPr>
            <w:tcW w:w="4096" w:type="dxa"/>
            <w:vAlign w:val="center"/>
          </w:tcPr>
          <w:p w:rsidR="00037310" w:rsidRPr="00882870" w:rsidRDefault="00037310" w:rsidP="00990974">
            <w:pPr>
              <w:spacing w:line="240" w:lineRule="auto"/>
              <w:jc w:val="center"/>
            </w:pPr>
            <w:r w:rsidRPr="00882870">
              <w:t>КНС № 6</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350400</w:t>
            </w:r>
          </w:p>
        </w:tc>
        <w:tc>
          <w:tcPr>
            <w:tcW w:w="1412" w:type="dxa"/>
            <w:vAlign w:val="center"/>
          </w:tcPr>
          <w:p w:rsidR="00037310" w:rsidRPr="00882870" w:rsidRDefault="00037310" w:rsidP="00990974">
            <w:pPr>
              <w:spacing w:line="240" w:lineRule="auto"/>
              <w:jc w:val="center"/>
            </w:pPr>
            <w:r w:rsidRPr="00882870">
              <w:t>314100</w:t>
            </w:r>
          </w:p>
        </w:tc>
        <w:tc>
          <w:tcPr>
            <w:tcW w:w="1372" w:type="dxa"/>
            <w:vAlign w:val="center"/>
          </w:tcPr>
          <w:p w:rsidR="00037310" w:rsidRPr="00882870" w:rsidRDefault="00037310" w:rsidP="00990974">
            <w:pPr>
              <w:spacing w:line="240" w:lineRule="auto"/>
              <w:jc w:val="center"/>
            </w:pPr>
            <w:r w:rsidRPr="00882870">
              <w:t>297540</w:t>
            </w:r>
          </w:p>
        </w:tc>
      </w:tr>
      <w:tr w:rsidR="00037310" w:rsidRPr="00882870">
        <w:tc>
          <w:tcPr>
            <w:tcW w:w="643" w:type="dxa"/>
            <w:vAlign w:val="center"/>
          </w:tcPr>
          <w:p w:rsidR="00037310" w:rsidRPr="00882870" w:rsidRDefault="00037310" w:rsidP="00990974">
            <w:pPr>
              <w:spacing w:line="240" w:lineRule="auto"/>
              <w:jc w:val="center"/>
            </w:pPr>
            <w:r w:rsidRPr="00882870">
              <w:t>7</w:t>
            </w:r>
          </w:p>
        </w:tc>
        <w:tc>
          <w:tcPr>
            <w:tcW w:w="4096" w:type="dxa"/>
            <w:vAlign w:val="center"/>
          </w:tcPr>
          <w:p w:rsidR="00037310" w:rsidRPr="00882870" w:rsidRDefault="00037310" w:rsidP="00990974">
            <w:pPr>
              <w:spacing w:line="240" w:lineRule="auto"/>
              <w:jc w:val="center"/>
            </w:pPr>
            <w:r w:rsidRPr="00882870">
              <w:t>КНС № 7</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35240</w:t>
            </w:r>
          </w:p>
        </w:tc>
        <w:tc>
          <w:tcPr>
            <w:tcW w:w="1412" w:type="dxa"/>
            <w:vAlign w:val="center"/>
          </w:tcPr>
          <w:p w:rsidR="00037310" w:rsidRPr="00882870" w:rsidRDefault="00037310" w:rsidP="00990974">
            <w:pPr>
              <w:spacing w:line="240" w:lineRule="auto"/>
              <w:jc w:val="center"/>
            </w:pPr>
            <w:r w:rsidRPr="00882870">
              <w:t>25760</w:t>
            </w:r>
          </w:p>
        </w:tc>
        <w:tc>
          <w:tcPr>
            <w:tcW w:w="1372" w:type="dxa"/>
            <w:vAlign w:val="center"/>
          </w:tcPr>
          <w:p w:rsidR="00037310" w:rsidRPr="00882870" w:rsidRDefault="00037310" w:rsidP="00990974">
            <w:pPr>
              <w:spacing w:line="240" w:lineRule="auto"/>
              <w:jc w:val="center"/>
            </w:pPr>
            <w:r w:rsidRPr="00882870">
              <w:t>15000</w:t>
            </w:r>
          </w:p>
        </w:tc>
      </w:tr>
      <w:tr w:rsidR="00037310" w:rsidRPr="00882870">
        <w:tc>
          <w:tcPr>
            <w:tcW w:w="643" w:type="dxa"/>
            <w:vAlign w:val="center"/>
          </w:tcPr>
          <w:p w:rsidR="00037310" w:rsidRPr="00882870" w:rsidRDefault="00037310" w:rsidP="00990974">
            <w:pPr>
              <w:spacing w:line="240" w:lineRule="auto"/>
              <w:jc w:val="center"/>
            </w:pPr>
            <w:r w:rsidRPr="00882870">
              <w:t>8</w:t>
            </w:r>
          </w:p>
        </w:tc>
        <w:tc>
          <w:tcPr>
            <w:tcW w:w="4096" w:type="dxa"/>
            <w:vAlign w:val="center"/>
          </w:tcPr>
          <w:p w:rsidR="00037310" w:rsidRPr="00882870" w:rsidRDefault="00037310" w:rsidP="00990974">
            <w:pPr>
              <w:spacing w:line="240" w:lineRule="auto"/>
              <w:jc w:val="center"/>
            </w:pPr>
            <w:r w:rsidRPr="00882870">
              <w:t>КНС № 8</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43080</w:t>
            </w:r>
          </w:p>
        </w:tc>
        <w:tc>
          <w:tcPr>
            <w:tcW w:w="1412" w:type="dxa"/>
            <w:vAlign w:val="center"/>
          </w:tcPr>
          <w:p w:rsidR="00037310" w:rsidRPr="00882870" w:rsidRDefault="00037310" w:rsidP="00990974">
            <w:pPr>
              <w:spacing w:line="240" w:lineRule="auto"/>
              <w:jc w:val="center"/>
            </w:pPr>
            <w:r w:rsidRPr="00882870">
              <w:t>42040</w:t>
            </w:r>
          </w:p>
        </w:tc>
        <w:tc>
          <w:tcPr>
            <w:tcW w:w="1372" w:type="dxa"/>
            <w:vAlign w:val="center"/>
          </w:tcPr>
          <w:p w:rsidR="00037310" w:rsidRPr="00882870" w:rsidRDefault="00037310" w:rsidP="00990974">
            <w:pPr>
              <w:spacing w:line="240" w:lineRule="auto"/>
              <w:jc w:val="center"/>
            </w:pPr>
            <w:r w:rsidRPr="00882870">
              <w:t>41680</w:t>
            </w:r>
          </w:p>
        </w:tc>
      </w:tr>
      <w:tr w:rsidR="00037310" w:rsidRPr="00882870">
        <w:tc>
          <w:tcPr>
            <w:tcW w:w="643" w:type="dxa"/>
            <w:vAlign w:val="center"/>
          </w:tcPr>
          <w:p w:rsidR="00037310" w:rsidRPr="00882870" w:rsidRDefault="00037310" w:rsidP="00990974">
            <w:pPr>
              <w:spacing w:line="240" w:lineRule="auto"/>
              <w:jc w:val="center"/>
            </w:pPr>
            <w:r w:rsidRPr="00882870">
              <w:t>9</w:t>
            </w:r>
          </w:p>
        </w:tc>
        <w:tc>
          <w:tcPr>
            <w:tcW w:w="4096" w:type="dxa"/>
            <w:vAlign w:val="center"/>
          </w:tcPr>
          <w:p w:rsidR="00037310" w:rsidRPr="00882870" w:rsidRDefault="00037310" w:rsidP="00990974">
            <w:pPr>
              <w:spacing w:line="240" w:lineRule="auto"/>
              <w:jc w:val="center"/>
            </w:pPr>
            <w:r w:rsidRPr="00882870">
              <w:t>КНС № 9</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7520</w:t>
            </w:r>
          </w:p>
        </w:tc>
        <w:tc>
          <w:tcPr>
            <w:tcW w:w="1412" w:type="dxa"/>
            <w:vAlign w:val="center"/>
          </w:tcPr>
          <w:p w:rsidR="00037310" w:rsidRPr="00882870" w:rsidRDefault="00037310" w:rsidP="00990974">
            <w:pPr>
              <w:spacing w:line="240" w:lineRule="auto"/>
              <w:jc w:val="center"/>
            </w:pPr>
            <w:r w:rsidRPr="00882870">
              <w:t>6180</w:t>
            </w:r>
          </w:p>
        </w:tc>
        <w:tc>
          <w:tcPr>
            <w:tcW w:w="1372" w:type="dxa"/>
            <w:vAlign w:val="center"/>
          </w:tcPr>
          <w:p w:rsidR="00037310" w:rsidRPr="00882870" w:rsidRDefault="00037310" w:rsidP="00990974">
            <w:pPr>
              <w:spacing w:line="240" w:lineRule="auto"/>
              <w:jc w:val="center"/>
            </w:pPr>
            <w:r w:rsidRPr="00882870">
              <w:t>7560</w:t>
            </w:r>
          </w:p>
        </w:tc>
      </w:tr>
      <w:tr w:rsidR="00037310" w:rsidRPr="00882870">
        <w:tc>
          <w:tcPr>
            <w:tcW w:w="643" w:type="dxa"/>
            <w:vAlign w:val="center"/>
          </w:tcPr>
          <w:p w:rsidR="00037310" w:rsidRPr="00882870" w:rsidRDefault="00037310" w:rsidP="00990974">
            <w:pPr>
              <w:spacing w:line="240" w:lineRule="auto"/>
              <w:jc w:val="center"/>
            </w:pPr>
            <w:r w:rsidRPr="00882870">
              <w:t>10</w:t>
            </w:r>
          </w:p>
        </w:tc>
        <w:tc>
          <w:tcPr>
            <w:tcW w:w="4096" w:type="dxa"/>
            <w:vAlign w:val="center"/>
          </w:tcPr>
          <w:p w:rsidR="00037310" w:rsidRPr="00882870" w:rsidRDefault="00037310" w:rsidP="00990974">
            <w:pPr>
              <w:spacing w:line="240" w:lineRule="auto"/>
              <w:jc w:val="center"/>
            </w:pPr>
            <w:r w:rsidRPr="00882870">
              <w:t>КНС № 10</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23760</w:t>
            </w:r>
          </w:p>
        </w:tc>
        <w:tc>
          <w:tcPr>
            <w:tcW w:w="1412" w:type="dxa"/>
            <w:vAlign w:val="center"/>
          </w:tcPr>
          <w:p w:rsidR="00037310" w:rsidRPr="00882870" w:rsidRDefault="00037310" w:rsidP="00990974">
            <w:pPr>
              <w:spacing w:line="240" w:lineRule="auto"/>
              <w:jc w:val="center"/>
            </w:pPr>
            <w:r w:rsidRPr="00882870">
              <w:t>15640</w:t>
            </w:r>
          </w:p>
        </w:tc>
        <w:tc>
          <w:tcPr>
            <w:tcW w:w="1372" w:type="dxa"/>
            <w:vAlign w:val="center"/>
          </w:tcPr>
          <w:p w:rsidR="00037310" w:rsidRPr="00882870" w:rsidRDefault="00037310" w:rsidP="00990974">
            <w:pPr>
              <w:spacing w:line="240" w:lineRule="auto"/>
              <w:jc w:val="center"/>
            </w:pPr>
            <w:r w:rsidRPr="00882870">
              <w:t>7720</w:t>
            </w:r>
          </w:p>
        </w:tc>
      </w:tr>
      <w:tr w:rsidR="00037310" w:rsidRPr="00882870">
        <w:tc>
          <w:tcPr>
            <w:tcW w:w="643" w:type="dxa"/>
            <w:vAlign w:val="center"/>
          </w:tcPr>
          <w:p w:rsidR="00037310" w:rsidRPr="00882870" w:rsidRDefault="00037310" w:rsidP="00990974">
            <w:pPr>
              <w:spacing w:line="240" w:lineRule="auto"/>
              <w:jc w:val="center"/>
            </w:pPr>
            <w:r w:rsidRPr="00882870">
              <w:t>11</w:t>
            </w:r>
          </w:p>
        </w:tc>
        <w:tc>
          <w:tcPr>
            <w:tcW w:w="4096" w:type="dxa"/>
            <w:vAlign w:val="center"/>
          </w:tcPr>
          <w:p w:rsidR="00037310" w:rsidRPr="00882870" w:rsidRDefault="00037310" w:rsidP="00990974">
            <w:pPr>
              <w:spacing w:line="240" w:lineRule="auto"/>
              <w:jc w:val="center"/>
            </w:pPr>
            <w:r w:rsidRPr="00882870">
              <w:t>КНС № 11</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44200</w:t>
            </w:r>
          </w:p>
        </w:tc>
        <w:tc>
          <w:tcPr>
            <w:tcW w:w="1412" w:type="dxa"/>
            <w:vAlign w:val="center"/>
          </w:tcPr>
          <w:p w:rsidR="00037310" w:rsidRPr="00882870" w:rsidRDefault="00037310" w:rsidP="00990974">
            <w:pPr>
              <w:spacing w:line="240" w:lineRule="auto"/>
              <w:jc w:val="center"/>
            </w:pPr>
            <w:r w:rsidRPr="00882870">
              <w:t>32760</w:t>
            </w:r>
          </w:p>
        </w:tc>
        <w:tc>
          <w:tcPr>
            <w:tcW w:w="1372" w:type="dxa"/>
            <w:vAlign w:val="center"/>
          </w:tcPr>
          <w:p w:rsidR="00037310" w:rsidRPr="00882870" w:rsidRDefault="00037310" w:rsidP="00990974">
            <w:pPr>
              <w:spacing w:line="240" w:lineRule="auto"/>
              <w:jc w:val="center"/>
            </w:pPr>
            <w:r w:rsidRPr="00882870">
              <w:t>18240</w:t>
            </w:r>
          </w:p>
        </w:tc>
      </w:tr>
      <w:tr w:rsidR="00037310" w:rsidRPr="00882870">
        <w:tc>
          <w:tcPr>
            <w:tcW w:w="643" w:type="dxa"/>
            <w:vAlign w:val="center"/>
          </w:tcPr>
          <w:p w:rsidR="00037310" w:rsidRPr="00882870" w:rsidRDefault="00037310" w:rsidP="00990974">
            <w:pPr>
              <w:spacing w:line="240" w:lineRule="auto"/>
              <w:jc w:val="center"/>
            </w:pPr>
            <w:r w:rsidRPr="00882870">
              <w:t>12</w:t>
            </w:r>
          </w:p>
        </w:tc>
        <w:tc>
          <w:tcPr>
            <w:tcW w:w="4096" w:type="dxa"/>
            <w:vAlign w:val="center"/>
          </w:tcPr>
          <w:p w:rsidR="00037310" w:rsidRPr="00882870" w:rsidRDefault="00037310" w:rsidP="00990974">
            <w:pPr>
              <w:spacing w:line="240" w:lineRule="auto"/>
              <w:jc w:val="center"/>
            </w:pPr>
            <w:r w:rsidRPr="00882870">
              <w:t>КНС № 12</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657</w:t>
            </w:r>
          </w:p>
        </w:tc>
        <w:tc>
          <w:tcPr>
            <w:tcW w:w="1412" w:type="dxa"/>
            <w:vAlign w:val="center"/>
          </w:tcPr>
          <w:p w:rsidR="00037310" w:rsidRPr="00882870" w:rsidRDefault="00037310" w:rsidP="00990974">
            <w:pPr>
              <w:spacing w:line="240" w:lineRule="auto"/>
              <w:jc w:val="center"/>
            </w:pPr>
            <w:r w:rsidRPr="00882870">
              <w:t>6141</w:t>
            </w:r>
          </w:p>
        </w:tc>
        <w:tc>
          <w:tcPr>
            <w:tcW w:w="1372" w:type="dxa"/>
            <w:vAlign w:val="center"/>
          </w:tcPr>
          <w:p w:rsidR="00037310" w:rsidRPr="00882870" w:rsidRDefault="00037310" w:rsidP="00990974">
            <w:pPr>
              <w:spacing w:line="240" w:lineRule="auto"/>
              <w:jc w:val="center"/>
            </w:pPr>
            <w:r w:rsidRPr="00882870">
              <w:t>5343</w:t>
            </w:r>
          </w:p>
        </w:tc>
      </w:tr>
      <w:tr w:rsidR="00037310" w:rsidRPr="00882870">
        <w:tc>
          <w:tcPr>
            <w:tcW w:w="643" w:type="dxa"/>
            <w:vAlign w:val="center"/>
          </w:tcPr>
          <w:p w:rsidR="00037310" w:rsidRPr="00882870" w:rsidRDefault="00037310" w:rsidP="00990974">
            <w:pPr>
              <w:spacing w:line="240" w:lineRule="auto"/>
              <w:jc w:val="center"/>
            </w:pPr>
            <w:r w:rsidRPr="00882870">
              <w:t>13</w:t>
            </w:r>
          </w:p>
        </w:tc>
        <w:tc>
          <w:tcPr>
            <w:tcW w:w="4096" w:type="dxa"/>
            <w:vAlign w:val="center"/>
          </w:tcPr>
          <w:p w:rsidR="00037310" w:rsidRPr="00882870" w:rsidRDefault="00037310" w:rsidP="00990974">
            <w:pPr>
              <w:spacing w:line="240" w:lineRule="auto"/>
              <w:jc w:val="center"/>
            </w:pPr>
            <w:r w:rsidRPr="00882870">
              <w:t>КНС № 13</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1583</w:t>
            </w:r>
          </w:p>
        </w:tc>
        <w:tc>
          <w:tcPr>
            <w:tcW w:w="1412" w:type="dxa"/>
            <w:vAlign w:val="center"/>
          </w:tcPr>
          <w:p w:rsidR="00037310" w:rsidRPr="00882870" w:rsidRDefault="00037310" w:rsidP="00990974">
            <w:pPr>
              <w:spacing w:line="240" w:lineRule="auto"/>
              <w:jc w:val="center"/>
            </w:pPr>
            <w:r w:rsidRPr="00882870">
              <w:t>854</w:t>
            </w:r>
          </w:p>
        </w:tc>
        <w:tc>
          <w:tcPr>
            <w:tcW w:w="1372" w:type="dxa"/>
            <w:vAlign w:val="center"/>
          </w:tcPr>
          <w:p w:rsidR="00037310" w:rsidRPr="00882870" w:rsidRDefault="00037310" w:rsidP="00990974">
            <w:pPr>
              <w:spacing w:line="240" w:lineRule="auto"/>
              <w:jc w:val="center"/>
            </w:pPr>
            <w:r w:rsidRPr="00882870">
              <w:t>843</w:t>
            </w:r>
          </w:p>
        </w:tc>
      </w:tr>
      <w:tr w:rsidR="00037310" w:rsidRPr="00882870">
        <w:tc>
          <w:tcPr>
            <w:tcW w:w="643" w:type="dxa"/>
            <w:vAlign w:val="center"/>
          </w:tcPr>
          <w:p w:rsidR="00037310" w:rsidRPr="00882870" w:rsidRDefault="00037310" w:rsidP="00990974">
            <w:pPr>
              <w:spacing w:line="240" w:lineRule="auto"/>
              <w:jc w:val="center"/>
            </w:pPr>
            <w:r w:rsidRPr="00882870">
              <w:t>14</w:t>
            </w:r>
          </w:p>
        </w:tc>
        <w:tc>
          <w:tcPr>
            <w:tcW w:w="4096" w:type="dxa"/>
            <w:vAlign w:val="center"/>
          </w:tcPr>
          <w:p w:rsidR="00037310" w:rsidRPr="00882870" w:rsidRDefault="00037310" w:rsidP="00990974">
            <w:pPr>
              <w:spacing w:line="240" w:lineRule="auto"/>
              <w:jc w:val="center"/>
            </w:pPr>
            <w:r w:rsidRPr="00882870">
              <w:t>ГОСК</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65543</w:t>
            </w:r>
          </w:p>
        </w:tc>
        <w:tc>
          <w:tcPr>
            <w:tcW w:w="1412" w:type="dxa"/>
            <w:vAlign w:val="center"/>
          </w:tcPr>
          <w:p w:rsidR="00037310" w:rsidRPr="00882870" w:rsidRDefault="00037310" w:rsidP="00990974">
            <w:pPr>
              <w:spacing w:line="240" w:lineRule="auto"/>
              <w:jc w:val="center"/>
            </w:pPr>
            <w:r w:rsidRPr="00882870">
              <w:t>71086</w:t>
            </w:r>
          </w:p>
        </w:tc>
        <w:tc>
          <w:tcPr>
            <w:tcW w:w="1372" w:type="dxa"/>
            <w:vAlign w:val="center"/>
          </w:tcPr>
          <w:p w:rsidR="00037310" w:rsidRPr="00882870" w:rsidRDefault="00037310" w:rsidP="00990974">
            <w:pPr>
              <w:spacing w:line="240" w:lineRule="auto"/>
              <w:jc w:val="center"/>
            </w:pPr>
            <w:r w:rsidRPr="00882870">
              <w:t>68469</w:t>
            </w:r>
          </w:p>
        </w:tc>
      </w:tr>
      <w:tr w:rsidR="00037310" w:rsidRPr="00882870">
        <w:tc>
          <w:tcPr>
            <w:tcW w:w="643" w:type="dxa"/>
            <w:vAlign w:val="center"/>
          </w:tcPr>
          <w:p w:rsidR="00037310" w:rsidRPr="00882870" w:rsidRDefault="00037310" w:rsidP="00990974">
            <w:pPr>
              <w:spacing w:line="240" w:lineRule="auto"/>
              <w:jc w:val="center"/>
            </w:pPr>
            <w:r w:rsidRPr="00882870">
              <w:t>15</w:t>
            </w:r>
          </w:p>
        </w:tc>
        <w:tc>
          <w:tcPr>
            <w:tcW w:w="4096" w:type="dxa"/>
            <w:vAlign w:val="center"/>
          </w:tcPr>
          <w:p w:rsidR="00037310" w:rsidRPr="00882870" w:rsidRDefault="00037310" w:rsidP="00990974">
            <w:pPr>
              <w:spacing w:line="240" w:lineRule="auto"/>
              <w:jc w:val="center"/>
            </w:pPr>
            <w:r w:rsidRPr="00882870">
              <w:t>Потери в трансформаторах</w:t>
            </w:r>
          </w:p>
        </w:tc>
        <w:tc>
          <w:tcPr>
            <w:tcW w:w="1202" w:type="dxa"/>
            <w:vAlign w:val="center"/>
          </w:tcPr>
          <w:p w:rsidR="00037310" w:rsidRPr="00882870" w:rsidRDefault="00037310" w:rsidP="00990974">
            <w:pPr>
              <w:spacing w:line="240" w:lineRule="auto"/>
              <w:jc w:val="center"/>
            </w:pPr>
            <w:r w:rsidRPr="00882870">
              <w:t>кВт/час</w:t>
            </w:r>
          </w:p>
        </w:tc>
        <w:tc>
          <w:tcPr>
            <w:tcW w:w="1412" w:type="dxa"/>
            <w:vAlign w:val="center"/>
          </w:tcPr>
          <w:p w:rsidR="00037310" w:rsidRPr="00882870" w:rsidRDefault="00037310" w:rsidP="00990974">
            <w:pPr>
              <w:spacing w:line="240" w:lineRule="auto"/>
              <w:jc w:val="center"/>
            </w:pPr>
            <w:r w:rsidRPr="00882870">
              <w:t>81264</w:t>
            </w:r>
          </w:p>
        </w:tc>
        <w:tc>
          <w:tcPr>
            <w:tcW w:w="1412" w:type="dxa"/>
            <w:vAlign w:val="center"/>
          </w:tcPr>
          <w:p w:rsidR="00037310" w:rsidRPr="00882870" w:rsidRDefault="00037310" w:rsidP="00990974">
            <w:pPr>
              <w:spacing w:line="240" w:lineRule="auto"/>
              <w:jc w:val="center"/>
            </w:pPr>
            <w:r w:rsidRPr="00882870">
              <w:t>81264</w:t>
            </w:r>
          </w:p>
        </w:tc>
        <w:tc>
          <w:tcPr>
            <w:tcW w:w="1372" w:type="dxa"/>
            <w:vAlign w:val="center"/>
          </w:tcPr>
          <w:p w:rsidR="00037310" w:rsidRPr="00882870" w:rsidRDefault="00037310" w:rsidP="00990974">
            <w:pPr>
              <w:spacing w:line="240" w:lineRule="auto"/>
              <w:jc w:val="center"/>
            </w:pPr>
            <w:r w:rsidRPr="00882870">
              <w:t>81264</w:t>
            </w:r>
          </w:p>
        </w:tc>
      </w:tr>
      <w:tr w:rsidR="00037310" w:rsidRPr="00882870">
        <w:trPr>
          <w:trHeight w:val="466"/>
        </w:trPr>
        <w:tc>
          <w:tcPr>
            <w:tcW w:w="643" w:type="dxa"/>
            <w:vAlign w:val="center"/>
          </w:tcPr>
          <w:p w:rsidR="00037310" w:rsidRPr="00882870" w:rsidRDefault="00037310" w:rsidP="00990974">
            <w:pPr>
              <w:spacing w:line="240" w:lineRule="auto"/>
              <w:jc w:val="center"/>
            </w:pPr>
          </w:p>
        </w:tc>
        <w:tc>
          <w:tcPr>
            <w:tcW w:w="4096" w:type="dxa"/>
            <w:vAlign w:val="center"/>
          </w:tcPr>
          <w:p w:rsidR="00037310" w:rsidRPr="00882870" w:rsidRDefault="00037310" w:rsidP="00990974">
            <w:pPr>
              <w:spacing w:line="240" w:lineRule="auto"/>
              <w:jc w:val="center"/>
              <w:rPr>
                <w:b/>
                <w:bCs/>
              </w:rPr>
            </w:pPr>
            <w:r w:rsidRPr="00882870">
              <w:rPr>
                <w:b/>
                <w:bCs/>
              </w:rPr>
              <w:t>Итого (с потерями):</w:t>
            </w:r>
          </w:p>
        </w:tc>
        <w:tc>
          <w:tcPr>
            <w:tcW w:w="1202" w:type="dxa"/>
            <w:vAlign w:val="center"/>
          </w:tcPr>
          <w:p w:rsidR="00037310" w:rsidRPr="00882870" w:rsidRDefault="00037310" w:rsidP="00990974">
            <w:pPr>
              <w:spacing w:line="240" w:lineRule="auto"/>
              <w:jc w:val="center"/>
              <w:rPr>
                <w:b/>
                <w:bCs/>
              </w:rPr>
            </w:pPr>
            <w:r w:rsidRPr="00882870">
              <w:rPr>
                <w:b/>
                <w:bCs/>
              </w:rPr>
              <w:t>кВт/час</w:t>
            </w:r>
          </w:p>
        </w:tc>
        <w:tc>
          <w:tcPr>
            <w:tcW w:w="1412" w:type="dxa"/>
            <w:vAlign w:val="center"/>
          </w:tcPr>
          <w:p w:rsidR="00037310" w:rsidRPr="00882870" w:rsidRDefault="00037310" w:rsidP="00990974">
            <w:pPr>
              <w:spacing w:line="240" w:lineRule="auto"/>
              <w:jc w:val="center"/>
              <w:rPr>
                <w:b/>
                <w:bCs/>
              </w:rPr>
            </w:pPr>
            <w:r w:rsidRPr="00882870">
              <w:rPr>
                <w:b/>
                <w:bCs/>
              </w:rPr>
              <w:t>1181395</w:t>
            </w:r>
          </w:p>
        </w:tc>
        <w:tc>
          <w:tcPr>
            <w:tcW w:w="1412" w:type="dxa"/>
            <w:vAlign w:val="center"/>
          </w:tcPr>
          <w:p w:rsidR="00037310" w:rsidRPr="00882870" w:rsidRDefault="00037310" w:rsidP="00990974">
            <w:pPr>
              <w:spacing w:line="240" w:lineRule="auto"/>
              <w:jc w:val="center"/>
              <w:rPr>
                <w:b/>
                <w:bCs/>
              </w:rPr>
            </w:pPr>
            <w:r w:rsidRPr="00882870">
              <w:rPr>
                <w:b/>
                <w:bCs/>
              </w:rPr>
              <w:t>1087933</w:t>
            </w:r>
          </w:p>
        </w:tc>
        <w:tc>
          <w:tcPr>
            <w:tcW w:w="1372" w:type="dxa"/>
            <w:vAlign w:val="center"/>
          </w:tcPr>
          <w:p w:rsidR="00037310" w:rsidRPr="00882870" w:rsidRDefault="00037310" w:rsidP="00990974">
            <w:pPr>
              <w:spacing w:line="240" w:lineRule="auto"/>
              <w:jc w:val="center"/>
              <w:rPr>
                <w:b/>
                <w:bCs/>
              </w:rPr>
            </w:pPr>
            <w:r w:rsidRPr="00882870">
              <w:rPr>
                <w:b/>
                <w:bCs/>
              </w:rPr>
              <w:t>960487</w:t>
            </w:r>
          </w:p>
        </w:tc>
      </w:tr>
    </w:tbl>
    <w:p w:rsidR="00037310" w:rsidRDefault="00037310" w:rsidP="00990974">
      <w:pPr>
        <w:rPr>
          <w:spacing w:val="-5"/>
          <w:highlight w:val="yellow"/>
        </w:rPr>
      </w:pPr>
      <w:bookmarkStart w:id="177" w:name="_Toc385862086"/>
    </w:p>
    <w:p w:rsidR="00037310" w:rsidRDefault="00037310" w:rsidP="008D4534">
      <w:pPr>
        <w:jc w:val="right"/>
        <w:rPr>
          <w:spacing w:val="-5"/>
          <w:highlight w:val="yellow"/>
        </w:rPr>
        <w:sectPr w:rsidR="00037310" w:rsidSect="006A4FB5">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037310" w:rsidRPr="00DA123C" w:rsidRDefault="00037310" w:rsidP="008D4534">
      <w:pPr>
        <w:jc w:val="right"/>
        <w:rPr>
          <w:spacing w:val="-5"/>
        </w:rPr>
      </w:pPr>
      <w:r w:rsidRPr="00DA123C">
        <w:rPr>
          <w:spacing w:val="-5"/>
        </w:rPr>
        <w:t xml:space="preserve">Таблица 3.3.4.1. </w:t>
      </w:r>
      <w:r w:rsidRPr="00990974">
        <w:rPr>
          <w:spacing w:val="-5"/>
        </w:rPr>
        <w:t>Техническая характеристика канализационно - насосных станций:</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06"/>
        <w:gridCol w:w="1304"/>
        <w:gridCol w:w="2127"/>
        <w:gridCol w:w="3112"/>
        <w:gridCol w:w="2132"/>
        <w:gridCol w:w="2268"/>
        <w:gridCol w:w="1637"/>
      </w:tblGrid>
      <w:tr w:rsidR="00037310" w:rsidRPr="00882870">
        <w:trPr>
          <w:tblHeader/>
        </w:trPr>
        <w:tc>
          <w:tcPr>
            <w:tcW w:w="2206" w:type="dxa"/>
            <w:vAlign w:val="center"/>
          </w:tcPr>
          <w:p w:rsidR="00037310" w:rsidRPr="00882870" w:rsidRDefault="00037310" w:rsidP="00DA123C">
            <w:pPr>
              <w:spacing w:line="240" w:lineRule="auto"/>
              <w:jc w:val="center"/>
              <w:rPr>
                <w:b/>
                <w:bCs/>
              </w:rPr>
            </w:pPr>
            <w:bookmarkStart w:id="178" w:name="_Toc392073622"/>
            <w:r w:rsidRPr="00882870">
              <w:rPr>
                <w:b/>
                <w:bCs/>
              </w:rPr>
              <w:t>№ КНС</w:t>
            </w:r>
          </w:p>
          <w:p w:rsidR="00037310" w:rsidRPr="00882870" w:rsidRDefault="00037310" w:rsidP="00DA123C">
            <w:pPr>
              <w:spacing w:line="240" w:lineRule="auto"/>
              <w:jc w:val="center"/>
              <w:rPr>
                <w:b/>
                <w:bCs/>
              </w:rPr>
            </w:pPr>
            <w:r w:rsidRPr="00882870">
              <w:rPr>
                <w:b/>
                <w:bCs/>
              </w:rPr>
              <w:t>Адрес</w:t>
            </w:r>
          </w:p>
        </w:tc>
        <w:tc>
          <w:tcPr>
            <w:tcW w:w="1304" w:type="dxa"/>
            <w:vAlign w:val="center"/>
          </w:tcPr>
          <w:p w:rsidR="00037310" w:rsidRPr="00882870" w:rsidRDefault="00037310" w:rsidP="00DA123C">
            <w:pPr>
              <w:spacing w:line="240" w:lineRule="auto"/>
              <w:jc w:val="center"/>
              <w:rPr>
                <w:b/>
                <w:bCs/>
              </w:rPr>
            </w:pPr>
            <w:r w:rsidRPr="00882870">
              <w:rPr>
                <w:b/>
                <w:bCs/>
              </w:rPr>
              <w:t>Площадь земел. уч. м²</w:t>
            </w:r>
          </w:p>
        </w:tc>
        <w:tc>
          <w:tcPr>
            <w:tcW w:w="2127" w:type="dxa"/>
            <w:vAlign w:val="center"/>
          </w:tcPr>
          <w:p w:rsidR="00037310" w:rsidRPr="00882870" w:rsidRDefault="00037310" w:rsidP="00DA123C">
            <w:pPr>
              <w:spacing w:line="240" w:lineRule="auto"/>
              <w:jc w:val="center"/>
              <w:rPr>
                <w:b/>
                <w:bCs/>
              </w:rPr>
            </w:pPr>
            <w:r w:rsidRPr="00882870">
              <w:rPr>
                <w:b/>
                <w:bCs/>
              </w:rPr>
              <w:t>Год ввода в эксплуатацию</w:t>
            </w:r>
          </w:p>
        </w:tc>
        <w:tc>
          <w:tcPr>
            <w:tcW w:w="3112" w:type="dxa"/>
            <w:vAlign w:val="center"/>
          </w:tcPr>
          <w:p w:rsidR="00037310" w:rsidRPr="00882870" w:rsidRDefault="00037310" w:rsidP="00DA123C">
            <w:pPr>
              <w:spacing w:line="240" w:lineRule="auto"/>
              <w:jc w:val="center"/>
              <w:rPr>
                <w:b/>
                <w:bCs/>
              </w:rPr>
            </w:pPr>
            <w:r w:rsidRPr="00882870">
              <w:rPr>
                <w:b/>
                <w:bCs/>
              </w:rPr>
              <w:t>Насосное оборудование</w:t>
            </w:r>
          </w:p>
        </w:tc>
        <w:tc>
          <w:tcPr>
            <w:tcW w:w="2132" w:type="dxa"/>
            <w:vAlign w:val="center"/>
          </w:tcPr>
          <w:p w:rsidR="00037310" w:rsidRPr="00882870" w:rsidRDefault="00037310" w:rsidP="00DA123C">
            <w:pPr>
              <w:spacing w:line="240" w:lineRule="auto"/>
              <w:jc w:val="center"/>
              <w:rPr>
                <w:b/>
                <w:bCs/>
              </w:rPr>
            </w:pPr>
            <w:r w:rsidRPr="00882870">
              <w:rPr>
                <w:b/>
                <w:bCs/>
              </w:rPr>
              <w:t>Электро-оборудование</w:t>
            </w:r>
          </w:p>
        </w:tc>
        <w:tc>
          <w:tcPr>
            <w:tcW w:w="2268" w:type="dxa"/>
            <w:vAlign w:val="center"/>
          </w:tcPr>
          <w:p w:rsidR="00037310" w:rsidRPr="00882870" w:rsidRDefault="00037310" w:rsidP="00DA123C">
            <w:pPr>
              <w:spacing w:line="240" w:lineRule="auto"/>
              <w:jc w:val="center"/>
              <w:rPr>
                <w:b/>
                <w:bCs/>
              </w:rPr>
            </w:pPr>
            <w:r w:rsidRPr="00882870">
              <w:rPr>
                <w:b/>
                <w:bCs/>
              </w:rPr>
              <w:t>Запорная арматура</w:t>
            </w:r>
          </w:p>
        </w:tc>
        <w:tc>
          <w:tcPr>
            <w:tcW w:w="1637" w:type="dxa"/>
            <w:vAlign w:val="center"/>
          </w:tcPr>
          <w:p w:rsidR="00037310" w:rsidRPr="00882870" w:rsidRDefault="00037310" w:rsidP="00DA123C">
            <w:pPr>
              <w:spacing w:line="240" w:lineRule="auto"/>
              <w:jc w:val="center"/>
              <w:rPr>
                <w:b/>
                <w:bCs/>
              </w:rPr>
            </w:pPr>
            <w:r w:rsidRPr="00882870">
              <w:rPr>
                <w:b/>
                <w:bCs/>
              </w:rPr>
              <w:t>Обратные клапаны</w:t>
            </w:r>
          </w:p>
        </w:tc>
      </w:tr>
      <w:tr w:rsidR="00037310" w:rsidRPr="00882870">
        <w:trPr>
          <w:trHeight w:val="545"/>
        </w:trPr>
        <w:tc>
          <w:tcPr>
            <w:tcW w:w="2206" w:type="dxa"/>
            <w:vAlign w:val="center"/>
          </w:tcPr>
          <w:p w:rsidR="00037310" w:rsidRPr="00882870" w:rsidRDefault="00037310" w:rsidP="00DA123C">
            <w:pPr>
              <w:spacing w:line="240" w:lineRule="auto"/>
              <w:jc w:val="center"/>
              <w:rPr>
                <w:sz w:val="26"/>
                <w:szCs w:val="26"/>
              </w:rPr>
            </w:pPr>
            <w:r w:rsidRPr="00882870">
              <w:rPr>
                <w:sz w:val="26"/>
                <w:szCs w:val="26"/>
              </w:rPr>
              <w:t>№ 1</w:t>
            </w:r>
          </w:p>
          <w:p w:rsidR="00037310" w:rsidRPr="00882870" w:rsidRDefault="00037310" w:rsidP="00DA123C">
            <w:pPr>
              <w:spacing w:line="240" w:lineRule="auto"/>
              <w:jc w:val="center"/>
              <w:rPr>
                <w:sz w:val="26"/>
                <w:szCs w:val="26"/>
              </w:rPr>
            </w:pPr>
            <w:r w:rsidRPr="00882870">
              <w:rPr>
                <w:sz w:val="26"/>
                <w:szCs w:val="26"/>
              </w:rPr>
              <w:t>ул. Народная</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584</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1981 г.</w:t>
            </w:r>
          </w:p>
          <w:p w:rsidR="00037310" w:rsidRPr="00882870" w:rsidRDefault="00037310" w:rsidP="00DA123C">
            <w:pPr>
              <w:spacing w:line="240" w:lineRule="auto"/>
              <w:jc w:val="center"/>
              <w:rPr>
                <w:sz w:val="26"/>
                <w:szCs w:val="26"/>
              </w:rPr>
            </w:pPr>
            <w:r w:rsidRPr="00882870">
              <w:rPr>
                <w:sz w:val="26"/>
                <w:szCs w:val="26"/>
              </w:rPr>
              <w:t>Реконст.</w:t>
            </w:r>
          </w:p>
          <w:p w:rsidR="00037310" w:rsidRPr="00882870" w:rsidRDefault="00037310" w:rsidP="00DA123C">
            <w:pPr>
              <w:spacing w:line="240" w:lineRule="auto"/>
              <w:jc w:val="center"/>
              <w:rPr>
                <w:sz w:val="26"/>
                <w:szCs w:val="26"/>
              </w:rPr>
            </w:pPr>
            <w:r w:rsidRPr="00882870">
              <w:rPr>
                <w:sz w:val="26"/>
                <w:szCs w:val="26"/>
              </w:rPr>
              <w:t>апрель</w:t>
            </w:r>
          </w:p>
          <w:p w:rsidR="00037310" w:rsidRPr="00882870" w:rsidRDefault="00037310" w:rsidP="00DA123C">
            <w:pPr>
              <w:spacing w:line="240" w:lineRule="auto"/>
              <w:jc w:val="center"/>
              <w:rPr>
                <w:sz w:val="26"/>
                <w:szCs w:val="26"/>
              </w:rPr>
            </w:pPr>
            <w:r w:rsidRPr="00882870">
              <w:rPr>
                <w:sz w:val="26"/>
                <w:szCs w:val="26"/>
              </w:rPr>
              <w:t>2014г.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SE 1.75.100.170.2  -  2шт</w:t>
            </w:r>
          </w:p>
          <w:p w:rsidR="00037310" w:rsidRPr="00882870" w:rsidRDefault="00037310" w:rsidP="00DA123C">
            <w:pPr>
              <w:spacing w:line="240" w:lineRule="auto"/>
              <w:jc w:val="center"/>
              <w:rPr>
                <w:sz w:val="26"/>
                <w:szCs w:val="26"/>
              </w:rPr>
            </w:pPr>
            <w:r w:rsidRPr="00882870">
              <w:rPr>
                <w:sz w:val="26"/>
                <w:szCs w:val="26"/>
              </w:rPr>
              <w:t>Q = 191 м³/час</w:t>
            </w:r>
          </w:p>
          <w:p w:rsidR="00037310" w:rsidRPr="00882870" w:rsidRDefault="00037310" w:rsidP="00DA123C">
            <w:pPr>
              <w:spacing w:line="240" w:lineRule="auto"/>
              <w:jc w:val="center"/>
              <w:rPr>
                <w:sz w:val="26"/>
                <w:szCs w:val="26"/>
              </w:rPr>
            </w:pPr>
            <w:r w:rsidRPr="00882870">
              <w:rPr>
                <w:sz w:val="26"/>
                <w:szCs w:val="26"/>
              </w:rPr>
              <w:t>Н = 37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19 кВт  - 2 шт.</w:t>
            </w:r>
          </w:p>
          <w:p w:rsidR="00037310" w:rsidRPr="00882870" w:rsidRDefault="00037310" w:rsidP="00DA123C">
            <w:pPr>
              <w:spacing w:line="240" w:lineRule="auto"/>
              <w:jc w:val="center"/>
              <w:rPr>
                <w:sz w:val="26"/>
                <w:szCs w:val="26"/>
              </w:rPr>
            </w:pPr>
            <w:r w:rsidRPr="00882870">
              <w:rPr>
                <w:sz w:val="26"/>
                <w:szCs w:val="26"/>
              </w:rPr>
              <w:t>2950 об/мин</w:t>
            </w:r>
          </w:p>
          <w:p w:rsidR="00037310" w:rsidRPr="00882870" w:rsidRDefault="00037310" w:rsidP="00DA123C">
            <w:pPr>
              <w:spacing w:line="240" w:lineRule="auto"/>
              <w:jc w:val="center"/>
              <w:rPr>
                <w:sz w:val="26"/>
                <w:szCs w:val="26"/>
              </w:rPr>
            </w:pP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125  -  2 шт.</w:t>
            </w:r>
          </w:p>
          <w:p w:rsidR="00037310" w:rsidRPr="00882870" w:rsidRDefault="00037310" w:rsidP="00DA123C">
            <w:pPr>
              <w:spacing w:line="240" w:lineRule="auto"/>
              <w:jc w:val="center"/>
              <w:rPr>
                <w:sz w:val="26"/>
                <w:szCs w:val="26"/>
              </w:rPr>
            </w:pPr>
            <w:r w:rsidRPr="00882870">
              <w:rPr>
                <w:sz w:val="26"/>
                <w:szCs w:val="26"/>
              </w:rPr>
              <w:t>Ø 150  -  6 шт.</w:t>
            </w:r>
          </w:p>
          <w:p w:rsidR="00037310" w:rsidRPr="00882870" w:rsidRDefault="00037310" w:rsidP="00DA123C">
            <w:pPr>
              <w:spacing w:line="240" w:lineRule="auto"/>
              <w:jc w:val="center"/>
              <w:rPr>
                <w:sz w:val="26"/>
                <w:szCs w:val="26"/>
              </w:rPr>
            </w:pPr>
            <w:r w:rsidRPr="00882870">
              <w:rPr>
                <w:sz w:val="26"/>
                <w:szCs w:val="26"/>
              </w:rPr>
              <w:t>Ø 400  -  2 шт.</w:t>
            </w:r>
          </w:p>
          <w:p w:rsidR="00037310" w:rsidRPr="00882870" w:rsidRDefault="00037310" w:rsidP="00DA123C">
            <w:pPr>
              <w:spacing w:line="240" w:lineRule="auto"/>
              <w:jc w:val="center"/>
              <w:rPr>
                <w:sz w:val="26"/>
                <w:szCs w:val="26"/>
              </w:rPr>
            </w:pPr>
            <w:r w:rsidRPr="00882870">
              <w:rPr>
                <w:sz w:val="26"/>
                <w:szCs w:val="26"/>
              </w:rPr>
              <w:t>(входная)</w:t>
            </w:r>
          </w:p>
        </w:tc>
        <w:tc>
          <w:tcPr>
            <w:tcW w:w="1637" w:type="dxa"/>
            <w:vAlign w:val="center"/>
          </w:tcPr>
          <w:p w:rsidR="00037310" w:rsidRPr="00882870" w:rsidRDefault="00037310" w:rsidP="00E64BE7">
            <w:pPr>
              <w:spacing w:line="240" w:lineRule="auto"/>
              <w:jc w:val="center"/>
              <w:rPr>
                <w:sz w:val="26"/>
                <w:szCs w:val="26"/>
              </w:rPr>
            </w:pPr>
            <w:r w:rsidRPr="00882870">
              <w:rPr>
                <w:sz w:val="26"/>
                <w:szCs w:val="26"/>
              </w:rPr>
              <w:t>Ø 150 - 2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2</w:t>
            </w:r>
          </w:p>
          <w:p w:rsidR="00037310" w:rsidRPr="00882870" w:rsidRDefault="00037310" w:rsidP="00DA123C">
            <w:pPr>
              <w:spacing w:line="240" w:lineRule="auto"/>
              <w:jc w:val="center"/>
              <w:rPr>
                <w:sz w:val="26"/>
                <w:szCs w:val="26"/>
              </w:rPr>
            </w:pPr>
            <w:r w:rsidRPr="00882870">
              <w:rPr>
                <w:sz w:val="26"/>
                <w:szCs w:val="26"/>
              </w:rPr>
              <w:t>ул. Полярная</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967</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1981 г.</w:t>
            </w:r>
          </w:p>
          <w:p w:rsidR="00037310" w:rsidRPr="00882870" w:rsidRDefault="00037310" w:rsidP="00DA123C">
            <w:pPr>
              <w:spacing w:line="240" w:lineRule="auto"/>
              <w:jc w:val="center"/>
              <w:rPr>
                <w:sz w:val="26"/>
                <w:szCs w:val="26"/>
              </w:rPr>
            </w:pPr>
            <w:r w:rsidRPr="00882870">
              <w:rPr>
                <w:sz w:val="26"/>
                <w:szCs w:val="26"/>
              </w:rPr>
              <w:t>Реконст.</w:t>
            </w:r>
          </w:p>
          <w:p w:rsidR="00037310" w:rsidRPr="00882870" w:rsidRDefault="00037310" w:rsidP="00DA123C">
            <w:pPr>
              <w:spacing w:line="240" w:lineRule="auto"/>
              <w:jc w:val="center"/>
              <w:rPr>
                <w:sz w:val="26"/>
                <w:szCs w:val="26"/>
              </w:rPr>
            </w:pPr>
            <w:r w:rsidRPr="00882870">
              <w:rPr>
                <w:sz w:val="26"/>
                <w:szCs w:val="26"/>
              </w:rPr>
              <w:t>январь-апрель</w:t>
            </w:r>
          </w:p>
          <w:p w:rsidR="00037310" w:rsidRPr="00882870" w:rsidRDefault="00037310" w:rsidP="00DA123C">
            <w:pPr>
              <w:spacing w:line="240" w:lineRule="auto"/>
              <w:jc w:val="center"/>
              <w:rPr>
                <w:sz w:val="26"/>
                <w:szCs w:val="26"/>
              </w:rPr>
            </w:pPr>
            <w:r w:rsidRPr="00882870">
              <w:rPr>
                <w:sz w:val="26"/>
                <w:szCs w:val="26"/>
              </w:rPr>
              <w:t>2015г.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СМ150/125  - 2 шт.</w:t>
            </w:r>
          </w:p>
          <w:p w:rsidR="00037310" w:rsidRPr="00882870" w:rsidRDefault="00037310" w:rsidP="00DA123C">
            <w:pPr>
              <w:spacing w:line="240" w:lineRule="auto"/>
              <w:jc w:val="center"/>
              <w:rPr>
                <w:sz w:val="26"/>
                <w:szCs w:val="26"/>
              </w:rPr>
            </w:pPr>
            <w:r w:rsidRPr="00882870">
              <w:rPr>
                <w:sz w:val="26"/>
                <w:szCs w:val="26"/>
              </w:rPr>
              <w:t>Q = 200 м³/час</w:t>
            </w:r>
          </w:p>
          <w:p w:rsidR="00037310" w:rsidRPr="00882870" w:rsidRDefault="00037310" w:rsidP="00E64BE7">
            <w:pPr>
              <w:spacing w:line="240" w:lineRule="auto"/>
              <w:jc w:val="center"/>
              <w:rPr>
                <w:sz w:val="26"/>
                <w:szCs w:val="26"/>
              </w:rPr>
            </w:pPr>
            <w:r w:rsidRPr="00882870">
              <w:rPr>
                <w:sz w:val="26"/>
                <w:szCs w:val="26"/>
              </w:rPr>
              <w:t>SE 1.110.200.150.4.5- 1шт. Q = 348 м³/час</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37 кВт  - 2 шт.</w:t>
            </w:r>
          </w:p>
          <w:p w:rsidR="00037310" w:rsidRPr="00882870" w:rsidRDefault="00037310" w:rsidP="00DA123C">
            <w:pPr>
              <w:spacing w:line="240" w:lineRule="auto"/>
              <w:jc w:val="center"/>
              <w:rPr>
                <w:sz w:val="26"/>
                <w:szCs w:val="26"/>
              </w:rPr>
            </w:pPr>
            <w:r w:rsidRPr="00882870">
              <w:rPr>
                <w:sz w:val="26"/>
                <w:szCs w:val="26"/>
              </w:rPr>
              <w:t>1500 об/мин</w:t>
            </w:r>
          </w:p>
          <w:p w:rsidR="00037310" w:rsidRPr="00882870" w:rsidRDefault="00037310" w:rsidP="00DA123C">
            <w:pPr>
              <w:spacing w:line="240" w:lineRule="auto"/>
              <w:jc w:val="center"/>
              <w:rPr>
                <w:sz w:val="26"/>
                <w:szCs w:val="26"/>
              </w:rPr>
            </w:pPr>
            <w:r w:rsidRPr="00882870">
              <w:rPr>
                <w:sz w:val="26"/>
                <w:szCs w:val="26"/>
              </w:rPr>
              <w:t>17 кВт  - 1 шт.</w:t>
            </w:r>
          </w:p>
          <w:p w:rsidR="00037310" w:rsidRPr="00882870" w:rsidRDefault="00037310" w:rsidP="00DA123C">
            <w:pPr>
              <w:spacing w:line="240" w:lineRule="auto"/>
              <w:jc w:val="center"/>
              <w:rPr>
                <w:sz w:val="26"/>
                <w:szCs w:val="26"/>
              </w:rPr>
            </w:pPr>
            <w:r w:rsidRPr="00882870">
              <w:rPr>
                <w:sz w:val="26"/>
                <w:szCs w:val="26"/>
              </w:rPr>
              <w:t>1500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200  -  8 шт.</w:t>
            </w:r>
          </w:p>
          <w:p w:rsidR="00037310" w:rsidRPr="00882870" w:rsidRDefault="00037310" w:rsidP="00DA123C">
            <w:pPr>
              <w:spacing w:line="240" w:lineRule="auto"/>
              <w:jc w:val="center"/>
              <w:rPr>
                <w:sz w:val="26"/>
                <w:szCs w:val="26"/>
              </w:rPr>
            </w:pPr>
            <w:r w:rsidRPr="00882870">
              <w:rPr>
                <w:sz w:val="26"/>
                <w:szCs w:val="26"/>
              </w:rPr>
              <w:t>Ø 150  -  2 шт.</w:t>
            </w:r>
          </w:p>
          <w:p w:rsidR="00037310" w:rsidRPr="00882870" w:rsidRDefault="00037310" w:rsidP="00DA123C">
            <w:pPr>
              <w:spacing w:line="240" w:lineRule="auto"/>
              <w:jc w:val="center"/>
              <w:rPr>
                <w:sz w:val="26"/>
                <w:szCs w:val="26"/>
              </w:rPr>
            </w:pPr>
            <w:r w:rsidRPr="00882870">
              <w:rPr>
                <w:sz w:val="26"/>
                <w:szCs w:val="26"/>
              </w:rPr>
              <w:t>Ø 400  -  1 шт.</w:t>
            </w:r>
          </w:p>
          <w:p w:rsidR="00037310" w:rsidRPr="00882870" w:rsidRDefault="00037310" w:rsidP="00DA123C">
            <w:pPr>
              <w:spacing w:line="240" w:lineRule="auto"/>
              <w:jc w:val="center"/>
              <w:rPr>
                <w:sz w:val="26"/>
                <w:szCs w:val="26"/>
              </w:rPr>
            </w:pPr>
            <w:r w:rsidRPr="00882870">
              <w:rPr>
                <w:sz w:val="26"/>
                <w:szCs w:val="26"/>
              </w:rPr>
              <w:t>(наружная)</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150 - 2 шт</w:t>
            </w:r>
          </w:p>
          <w:p w:rsidR="00037310" w:rsidRPr="00882870" w:rsidRDefault="00037310" w:rsidP="00E64BE7">
            <w:pPr>
              <w:spacing w:line="240" w:lineRule="auto"/>
              <w:jc w:val="center"/>
              <w:rPr>
                <w:sz w:val="26"/>
                <w:szCs w:val="26"/>
              </w:rPr>
            </w:pPr>
            <w:r w:rsidRPr="00882870">
              <w:rPr>
                <w:sz w:val="26"/>
                <w:szCs w:val="26"/>
              </w:rPr>
              <w:t>Ø 200 - 1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3</w:t>
            </w:r>
          </w:p>
          <w:p w:rsidR="00037310" w:rsidRPr="00882870" w:rsidRDefault="00037310" w:rsidP="00DA123C">
            <w:pPr>
              <w:spacing w:line="240" w:lineRule="auto"/>
              <w:jc w:val="center"/>
              <w:rPr>
                <w:sz w:val="26"/>
                <w:szCs w:val="26"/>
              </w:rPr>
            </w:pPr>
            <w:r w:rsidRPr="00882870">
              <w:rPr>
                <w:sz w:val="26"/>
                <w:szCs w:val="26"/>
              </w:rPr>
              <w:t>ул.Титова</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697</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1970 г.</w:t>
            </w:r>
          </w:p>
          <w:p w:rsidR="00037310" w:rsidRPr="00882870" w:rsidRDefault="00037310" w:rsidP="00DA123C">
            <w:pPr>
              <w:spacing w:line="240" w:lineRule="auto"/>
              <w:jc w:val="center"/>
              <w:rPr>
                <w:sz w:val="26"/>
                <w:szCs w:val="26"/>
              </w:rPr>
            </w:pPr>
            <w:r w:rsidRPr="00882870">
              <w:rPr>
                <w:sz w:val="26"/>
                <w:szCs w:val="26"/>
              </w:rPr>
              <w:t>Реконст. июнь 2012г.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S1.100.125.220.4 -3шт Q = 486 м³/час</w:t>
            </w:r>
          </w:p>
          <w:p w:rsidR="00037310" w:rsidRPr="00882870" w:rsidRDefault="00037310" w:rsidP="00DA123C">
            <w:pPr>
              <w:spacing w:line="240" w:lineRule="auto"/>
              <w:jc w:val="center"/>
              <w:rPr>
                <w:sz w:val="26"/>
                <w:szCs w:val="26"/>
              </w:rPr>
            </w:pPr>
            <w:r w:rsidRPr="00882870">
              <w:rPr>
                <w:sz w:val="26"/>
                <w:szCs w:val="26"/>
              </w:rPr>
              <w:t>(135 л/сек)</w:t>
            </w:r>
          </w:p>
          <w:p w:rsidR="00037310" w:rsidRPr="00882870" w:rsidRDefault="00037310" w:rsidP="00DA123C">
            <w:pPr>
              <w:spacing w:line="240" w:lineRule="auto"/>
              <w:jc w:val="center"/>
              <w:rPr>
                <w:sz w:val="26"/>
                <w:szCs w:val="26"/>
              </w:rPr>
            </w:pPr>
            <w:r w:rsidRPr="00882870">
              <w:rPr>
                <w:sz w:val="26"/>
                <w:szCs w:val="26"/>
              </w:rPr>
              <w:t>Н = 34,5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25кВт   -  3шт.</w:t>
            </w:r>
          </w:p>
          <w:p w:rsidR="00037310" w:rsidRPr="00882870" w:rsidRDefault="00037310" w:rsidP="00DA123C">
            <w:pPr>
              <w:spacing w:line="240" w:lineRule="auto"/>
              <w:jc w:val="center"/>
              <w:rPr>
                <w:sz w:val="26"/>
                <w:szCs w:val="26"/>
              </w:rPr>
            </w:pPr>
            <w:r w:rsidRPr="00882870">
              <w:rPr>
                <w:sz w:val="26"/>
                <w:szCs w:val="26"/>
              </w:rPr>
              <w:t>1458 об/мин</w:t>
            </w:r>
          </w:p>
          <w:p w:rsidR="00037310" w:rsidRPr="00882870" w:rsidRDefault="00037310" w:rsidP="00DA123C">
            <w:pPr>
              <w:spacing w:line="240" w:lineRule="auto"/>
              <w:jc w:val="center"/>
              <w:rPr>
                <w:sz w:val="26"/>
                <w:szCs w:val="26"/>
              </w:rPr>
            </w:pP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150   -  3 шт.</w:t>
            </w:r>
          </w:p>
          <w:p w:rsidR="00037310" w:rsidRPr="00882870" w:rsidRDefault="00037310" w:rsidP="00DA123C">
            <w:pPr>
              <w:spacing w:line="240" w:lineRule="auto"/>
              <w:jc w:val="center"/>
              <w:rPr>
                <w:sz w:val="26"/>
                <w:szCs w:val="26"/>
              </w:rPr>
            </w:pPr>
            <w:r w:rsidRPr="00882870">
              <w:rPr>
                <w:sz w:val="26"/>
                <w:szCs w:val="26"/>
              </w:rPr>
              <w:t>Ø 250   -  7 шт.</w:t>
            </w:r>
          </w:p>
          <w:p w:rsidR="00037310" w:rsidRPr="00882870" w:rsidRDefault="00037310" w:rsidP="00DA123C">
            <w:pPr>
              <w:spacing w:line="240" w:lineRule="auto"/>
              <w:jc w:val="center"/>
              <w:rPr>
                <w:sz w:val="26"/>
                <w:szCs w:val="26"/>
              </w:rPr>
            </w:pPr>
            <w:r w:rsidRPr="00882870">
              <w:rPr>
                <w:sz w:val="26"/>
                <w:szCs w:val="26"/>
              </w:rPr>
              <w:t>Ø 400   -  1 шт.</w:t>
            </w:r>
          </w:p>
          <w:p w:rsidR="00037310" w:rsidRPr="00882870" w:rsidRDefault="00037310" w:rsidP="00DA123C">
            <w:pPr>
              <w:spacing w:line="240" w:lineRule="auto"/>
              <w:jc w:val="center"/>
              <w:rPr>
                <w:sz w:val="26"/>
                <w:szCs w:val="26"/>
              </w:rPr>
            </w:pPr>
            <w:r w:rsidRPr="00882870">
              <w:rPr>
                <w:sz w:val="26"/>
                <w:szCs w:val="26"/>
              </w:rPr>
              <w:t>(наружная)</w:t>
            </w:r>
          </w:p>
        </w:tc>
        <w:tc>
          <w:tcPr>
            <w:tcW w:w="1637" w:type="dxa"/>
            <w:vAlign w:val="center"/>
          </w:tcPr>
          <w:p w:rsidR="00037310" w:rsidRPr="00882870" w:rsidRDefault="00037310" w:rsidP="00E64BE7">
            <w:pPr>
              <w:spacing w:line="240" w:lineRule="auto"/>
              <w:jc w:val="center"/>
              <w:rPr>
                <w:sz w:val="26"/>
                <w:szCs w:val="26"/>
              </w:rPr>
            </w:pPr>
            <w:r w:rsidRPr="00882870">
              <w:rPr>
                <w:sz w:val="26"/>
                <w:szCs w:val="26"/>
              </w:rPr>
              <w:t>Ø 150 - 3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4</w:t>
            </w:r>
          </w:p>
          <w:p w:rsidR="00037310" w:rsidRPr="00882870" w:rsidRDefault="00037310" w:rsidP="00DA123C">
            <w:pPr>
              <w:spacing w:line="240" w:lineRule="auto"/>
              <w:jc w:val="center"/>
              <w:rPr>
                <w:sz w:val="26"/>
                <w:szCs w:val="26"/>
              </w:rPr>
            </w:pPr>
            <w:r w:rsidRPr="00882870">
              <w:rPr>
                <w:sz w:val="26"/>
                <w:szCs w:val="26"/>
              </w:rPr>
              <w:t>За Рембазой</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1981</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1971 г.</w:t>
            </w:r>
          </w:p>
          <w:p w:rsidR="00037310" w:rsidRPr="00882870" w:rsidRDefault="00037310" w:rsidP="00DA123C">
            <w:pPr>
              <w:spacing w:line="240" w:lineRule="auto"/>
              <w:jc w:val="center"/>
              <w:rPr>
                <w:sz w:val="26"/>
                <w:szCs w:val="26"/>
              </w:rPr>
            </w:pPr>
            <w:r w:rsidRPr="00882870">
              <w:rPr>
                <w:sz w:val="26"/>
                <w:szCs w:val="26"/>
              </w:rPr>
              <w:t>Реконст.</w:t>
            </w:r>
          </w:p>
          <w:p w:rsidR="00037310" w:rsidRPr="00882870" w:rsidRDefault="00037310" w:rsidP="00DA123C">
            <w:pPr>
              <w:spacing w:line="240" w:lineRule="auto"/>
              <w:jc w:val="center"/>
              <w:rPr>
                <w:sz w:val="26"/>
                <w:szCs w:val="26"/>
              </w:rPr>
            </w:pPr>
            <w:r w:rsidRPr="00882870">
              <w:rPr>
                <w:sz w:val="26"/>
                <w:szCs w:val="26"/>
              </w:rPr>
              <w:t>август</w:t>
            </w:r>
          </w:p>
          <w:p w:rsidR="00037310" w:rsidRPr="00882870" w:rsidRDefault="00037310" w:rsidP="00DA123C">
            <w:pPr>
              <w:spacing w:line="240" w:lineRule="auto"/>
              <w:jc w:val="center"/>
              <w:rPr>
                <w:sz w:val="26"/>
                <w:szCs w:val="26"/>
              </w:rPr>
            </w:pPr>
            <w:r w:rsidRPr="00882870">
              <w:rPr>
                <w:sz w:val="26"/>
                <w:szCs w:val="26"/>
              </w:rPr>
              <w:t>2014г.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SE1.110.200.220.4 – 3 шт.</w:t>
            </w:r>
          </w:p>
          <w:p w:rsidR="00037310" w:rsidRPr="00882870" w:rsidRDefault="00037310" w:rsidP="00DA123C">
            <w:pPr>
              <w:spacing w:line="240" w:lineRule="auto"/>
              <w:jc w:val="center"/>
              <w:rPr>
                <w:sz w:val="26"/>
                <w:szCs w:val="26"/>
              </w:rPr>
            </w:pPr>
            <w:r w:rsidRPr="00882870">
              <w:rPr>
                <w:sz w:val="26"/>
                <w:szCs w:val="26"/>
              </w:rPr>
              <w:t>Q = 558 м³/час</w:t>
            </w:r>
          </w:p>
          <w:p w:rsidR="00037310" w:rsidRPr="00882870" w:rsidRDefault="00037310" w:rsidP="00DA123C">
            <w:pPr>
              <w:spacing w:line="240" w:lineRule="auto"/>
              <w:jc w:val="center"/>
              <w:rPr>
                <w:sz w:val="26"/>
                <w:szCs w:val="26"/>
              </w:rPr>
            </w:pPr>
            <w:r w:rsidRPr="00882870">
              <w:rPr>
                <w:sz w:val="26"/>
                <w:szCs w:val="26"/>
              </w:rPr>
              <w:t>Н = 33м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25 кВт  -  3 шт.</w:t>
            </w:r>
          </w:p>
          <w:p w:rsidR="00037310" w:rsidRPr="00882870" w:rsidRDefault="00037310" w:rsidP="00DA123C">
            <w:pPr>
              <w:spacing w:line="240" w:lineRule="auto"/>
              <w:jc w:val="center"/>
              <w:rPr>
                <w:sz w:val="26"/>
                <w:szCs w:val="26"/>
              </w:rPr>
            </w:pPr>
            <w:r w:rsidRPr="00882870">
              <w:rPr>
                <w:sz w:val="26"/>
                <w:szCs w:val="26"/>
              </w:rPr>
              <w:t>1474 об/мин</w:t>
            </w:r>
          </w:p>
          <w:p w:rsidR="00037310" w:rsidRPr="00882870" w:rsidRDefault="00037310" w:rsidP="00DA123C">
            <w:pPr>
              <w:spacing w:line="240" w:lineRule="auto"/>
              <w:jc w:val="center"/>
              <w:rPr>
                <w:sz w:val="26"/>
                <w:szCs w:val="26"/>
              </w:rPr>
            </w:pP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200   -  3 шт.</w:t>
            </w:r>
          </w:p>
          <w:p w:rsidR="00037310" w:rsidRPr="00882870" w:rsidRDefault="00037310" w:rsidP="00DA123C">
            <w:pPr>
              <w:spacing w:line="240" w:lineRule="auto"/>
              <w:jc w:val="center"/>
              <w:rPr>
                <w:sz w:val="26"/>
                <w:szCs w:val="26"/>
              </w:rPr>
            </w:pPr>
            <w:r w:rsidRPr="00882870">
              <w:rPr>
                <w:sz w:val="26"/>
                <w:szCs w:val="26"/>
              </w:rPr>
              <w:t>Ø 400   -  3 шт.</w:t>
            </w:r>
          </w:p>
          <w:p w:rsidR="00037310" w:rsidRPr="00882870" w:rsidRDefault="00037310" w:rsidP="00DA123C">
            <w:pPr>
              <w:spacing w:line="240" w:lineRule="auto"/>
              <w:jc w:val="center"/>
              <w:rPr>
                <w:sz w:val="26"/>
                <w:szCs w:val="26"/>
              </w:rPr>
            </w:pPr>
            <w:r w:rsidRPr="00882870">
              <w:rPr>
                <w:sz w:val="26"/>
                <w:szCs w:val="26"/>
              </w:rPr>
              <w:t>Ø 500   -  4 шт.</w:t>
            </w:r>
          </w:p>
          <w:p w:rsidR="00037310" w:rsidRPr="00882870" w:rsidRDefault="00037310" w:rsidP="00DA123C">
            <w:pPr>
              <w:spacing w:line="240" w:lineRule="auto"/>
              <w:jc w:val="center"/>
              <w:rPr>
                <w:sz w:val="26"/>
                <w:szCs w:val="26"/>
              </w:rPr>
            </w:pPr>
            <w:r w:rsidRPr="00882870">
              <w:rPr>
                <w:sz w:val="26"/>
                <w:szCs w:val="26"/>
              </w:rPr>
              <w:t>Ø 700   -  1 шт.</w:t>
            </w:r>
          </w:p>
          <w:p w:rsidR="00037310" w:rsidRPr="00882870" w:rsidRDefault="00037310" w:rsidP="00DA123C">
            <w:pPr>
              <w:spacing w:line="240" w:lineRule="auto"/>
              <w:jc w:val="center"/>
              <w:rPr>
                <w:sz w:val="26"/>
                <w:szCs w:val="26"/>
              </w:rPr>
            </w:pPr>
            <w:r w:rsidRPr="00882870">
              <w:rPr>
                <w:sz w:val="26"/>
                <w:szCs w:val="26"/>
              </w:rPr>
              <w:t>(входная)</w:t>
            </w:r>
          </w:p>
        </w:tc>
        <w:tc>
          <w:tcPr>
            <w:tcW w:w="1637" w:type="dxa"/>
            <w:vAlign w:val="center"/>
          </w:tcPr>
          <w:p w:rsidR="00037310" w:rsidRPr="00882870" w:rsidRDefault="00037310" w:rsidP="00E64BE7">
            <w:pPr>
              <w:spacing w:line="240" w:lineRule="auto"/>
              <w:jc w:val="center"/>
              <w:rPr>
                <w:sz w:val="26"/>
                <w:szCs w:val="26"/>
              </w:rPr>
            </w:pPr>
            <w:r w:rsidRPr="00882870">
              <w:rPr>
                <w:sz w:val="26"/>
                <w:szCs w:val="26"/>
              </w:rPr>
              <w:t>Ø 200 – 3шт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5</w:t>
            </w:r>
          </w:p>
          <w:p w:rsidR="00037310" w:rsidRPr="00882870" w:rsidRDefault="00037310" w:rsidP="00DA123C">
            <w:pPr>
              <w:spacing w:line="240" w:lineRule="auto"/>
              <w:jc w:val="center"/>
              <w:rPr>
                <w:sz w:val="26"/>
                <w:szCs w:val="26"/>
              </w:rPr>
            </w:pPr>
            <w:r w:rsidRPr="00882870">
              <w:rPr>
                <w:sz w:val="26"/>
                <w:szCs w:val="26"/>
              </w:rPr>
              <w:t>ул. Строителей</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1562</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1974 г. Реконст. декабрь 2007г.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S1404H6В511 - 2шт.</w:t>
            </w:r>
          </w:p>
          <w:p w:rsidR="00037310" w:rsidRPr="00882870" w:rsidRDefault="00037310" w:rsidP="00DA123C">
            <w:pPr>
              <w:spacing w:line="240" w:lineRule="auto"/>
              <w:jc w:val="center"/>
              <w:rPr>
                <w:sz w:val="26"/>
                <w:szCs w:val="26"/>
              </w:rPr>
            </w:pPr>
            <w:r w:rsidRPr="00882870">
              <w:rPr>
                <w:sz w:val="26"/>
                <w:szCs w:val="26"/>
              </w:rPr>
              <w:t>Q=396 м³/час</w:t>
            </w:r>
          </w:p>
          <w:p w:rsidR="00037310" w:rsidRPr="00882870" w:rsidRDefault="00037310" w:rsidP="00FA6075">
            <w:pPr>
              <w:spacing w:line="240" w:lineRule="auto"/>
              <w:jc w:val="center"/>
              <w:rPr>
                <w:sz w:val="26"/>
                <w:szCs w:val="26"/>
              </w:rPr>
            </w:pPr>
            <w:r w:rsidRPr="00882870">
              <w:rPr>
                <w:sz w:val="26"/>
                <w:szCs w:val="26"/>
              </w:rPr>
              <w:t>(110 л/сек) Н = 58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48 кВт  -  2 шт.</w:t>
            </w:r>
          </w:p>
          <w:p w:rsidR="00037310" w:rsidRPr="00882870" w:rsidRDefault="00037310" w:rsidP="00DA123C">
            <w:pPr>
              <w:spacing w:line="240" w:lineRule="auto"/>
              <w:jc w:val="center"/>
              <w:rPr>
                <w:sz w:val="26"/>
                <w:szCs w:val="26"/>
              </w:rPr>
            </w:pPr>
            <w:r w:rsidRPr="00882870">
              <w:rPr>
                <w:sz w:val="26"/>
                <w:szCs w:val="26"/>
              </w:rPr>
              <w:t>1464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150    -  4 шт.</w:t>
            </w:r>
          </w:p>
          <w:p w:rsidR="00037310" w:rsidRPr="00882870" w:rsidRDefault="00037310" w:rsidP="00DA123C">
            <w:pPr>
              <w:spacing w:line="240" w:lineRule="auto"/>
              <w:jc w:val="center"/>
              <w:rPr>
                <w:sz w:val="26"/>
                <w:szCs w:val="26"/>
              </w:rPr>
            </w:pPr>
            <w:r w:rsidRPr="00882870">
              <w:rPr>
                <w:sz w:val="26"/>
                <w:szCs w:val="26"/>
              </w:rPr>
              <w:t>Ø 200    -  3 шт.</w:t>
            </w:r>
          </w:p>
          <w:p w:rsidR="00037310" w:rsidRPr="00882870" w:rsidRDefault="00037310" w:rsidP="00DA123C">
            <w:pPr>
              <w:spacing w:line="240" w:lineRule="auto"/>
              <w:jc w:val="center"/>
              <w:rPr>
                <w:sz w:val="26"/>
                <w:szCs w:val="26"/>
              </w:rPr>
            </w:pPr>
            <w:r w:rsidRPr="00882870">
              <w:rPr>
                <w:sz w:val="26"/>
                <w:szCs w:val="26"/>
              </w:rPr>
              <w:t>Ø 250    -  1 шт.</w:t>
            </w:r>
          </w:p>
        </w:tc>
        <w:tc>
          <w:tcPr>
            <w:tcW w:w="1637" w:type="dxa"/>
            <w:vAlign w:val="center"/>
          </w:tcPr>
          <w:p w:rsidR="00037310" w:rsidRPr="00882870" w:rsidRDefault="00037310" w:rsidP="00E64BE7">
            <w:pPr>
              <w:spacing w:line="240" w:lineRule="auto"/>
              <w:jc w:val="center"/>
              <w:rPr>
                <w:sz w:val="26"/>
                <w:szCs w:val="26"/>
              </w:rPr>
            </w:pPr>
            <w:r w:rsidRPr="00882870">
              <w:rPr>
                <w:sz w:val="26"/>
                <w:szCs w:val="26"/>
              </w:rPr>
              <w:t>Ø 150 - 2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6</w:t>
            </w:r>
          </w:p>
          <w:p w:rsidR="00037310" w:rsidRPr="00882870" w:rsidRDefault="00037310" w:rsidP="00DA123C">
            <w:pPr>
              <w:spacing w:line="240" w:lineRule="auto"/>
              <w:jc w:val="center"/>
              <w:rPr>
                <w:sz w:val="26"/>
                <w:szCs w:val="26"/>
              </w:rPr>
            </w:pPr>
            <w:r w:rsidRPr="00882870">
              <w:rPr>
                <w:sz w:val="26"/>
                <w:szCs w:val="26"/>
              </w:rPr>
              <w:t>ул. Ревякина</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856</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1957 г.</w:t>
            </w:r>
          </w:p>
          <w:p w:rsidR="00037310" w:rsidRPr="00882870" w:rsidRDefault="00037310" w:rsidP="00DA123C">
            <w:pPr>
              <w:spacing w:line="240" w:lineRule="auto"/>
              <w:jc w:val="center"/>
              <w:rPr>
                <w:sz w:val="26"/>
                <w:szCs w:val="26"/>
              </w:rPr>
            </w:pPr>
            <w:r w:rsidRPr="00882870">
              <w:rPr>
                <w:sz w:val="26"/>
                <w:szCs w:val="26"/>
              </w:rPr>
              <w:t>Замена насосов-</w:t>
            </w:r>
          </w:p>
          <w:p w:rsidR="00037310" w:rsidRPr="00882870" w:rsidRDefault="00037310" w:rsidP="00DA123C">
            <w:pPr>
              <w:spacing w:line="240" w:lineRule="auto"/>
              <w:jc w:val="center"/>
              <w:rPr>
                <w:sz w:val="26"/>
                <w:szCs w:val="26"/>
              </w:rPr>
            </w:pPr>
            <w:r w:rsidRPr="00882870">
              <w:rPr>
                <w:sz w:val="26"/>
                <w:szCs w:val="26"/>
              </w:rPr>
              <w:t>2 кв.2005г</w:t>
            </w:r>
          </w:p>
          <w:p w:rsidR="00037310" w:rsidRPr="00882870" w:rsidRDefault="00037310" w:rsidP="00DA123C">
            <w:pPr>
              <w:spacing w:line="240" w:lineRule="auto"/>
              <w:jc w:val="center"/>
              <w:rPr>
                <w:sz w:val="26"/>
                <w:szCs w:val="26"/>
              </w:rPr>
            </w:pPr>
            <w:r w:rsidRPr="00882870">
              <w:rPr>
                <w:sz w:val="26"/>
                <w:szCs w:val="26"/>
              </w:rPr>
              <w:t>АСУР -</w:t>
            </w:r>
          </w:p>
          <w:p w:rsidR="00037310" w:rsidRPr="00882870" w:rsidRDefault="00037310" w:rsidP="00DA123C">
            <w:pPr>
              <w:spacing w:line="240" w:lineRule="auto"/>
              <w:jc w:val="center"/>
              <w:rPr>
                <w:sz w:val="26"/>
                <w:szCs w:val="26"/>
              </w:rPr>
            </w:pPr>
            <w:r w:rsidRPr="00882870">
              <w:rPr>
                <w:sz w:val="26"/>
                <w:szCs w:val="26"/>
              </w:rPr>
              <w:t>2 кв.2006г</w:t>
            </w:r>
          </w:p>
          <w:p w:rsidR="00037310" w:rsidRPr="00882870" w:rsidRDefault="00037310" w:rsidP="00DA123C">
            <w:pPr>
              <w:spacing w:line="240" w:lineRule="auto"/>
              <w:jc w:val="center"/>
              <w:rPr>
                <w:sz w:val="26"/>
                <w:szCs w:val="26"/>
              </w:rPr>
            </w:pPr>
            <w:r w:rsidRPr="00882870">
              <w:rPr>
                <w:sz w:val="26"/>
                <w:szCs w:val="26"/>
              </w:rPr>
              <w:t>Замена насоса СМ 02.2015г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6НФ  -  1шт.</w:t>
            </w:r>
          </w:p>
          <w:p w:rsidR="00037310" w:rsidRPr="00882870" w:rsidRDefault="00037310" w:rsidP="00DA123C">
            <w:pPr>
              <w:spacing w:line="240" w:lineRule="auto"/>
              <w:jc w:val="center"/>
              <w:rPr>
                <w:sz w:val="26"/>
                <w:szCs w:val="26"/>
              </w:rPr>
            </w:pPr>
            <w:r w:rsidRPr="00882870">
              <w:rPr>
                <w:sz w:val="26"/>
                <w:szCs w:val="26"/>
              </w:rPr>
              <w:t>Q = 250 м³/час</w:t>
            </w:r>
          </w:p>
          <w:p w:rsidR="00037310" w:rsidRPr="00882870" w:rsidRDefault="00037310" w:rsidP="00DA123C">
            <w:pPr>
              <w:spacing w:line="240" w:lineRule="auto"/>
              <w:jc w:val="center"/>
              <w:rPr>
                <w:sz w:val="26"/>
                <w:szCs w:val="26"/>
              </w:rPr>
            </w:pPr>
            <w:r w:rsidRPr="00882870">
              <w:rPr>
                <w:sz w:val="26"/>
                <w:szCs w:val="26"/>
              </w:rPr>
              <w:t>СМ 450/22,5     - 2шт.</w:t>
            </w:r>
          </w:p>
          <w:p w:rsidR="00037310" w:rsidRPr="00882870" w:rsidRDefault="00037310" w:rsidP="00DA123C">
            <w:pPr>
              <w:spacing w:line="240" w:lineRule="auto"/>
              <w:jc w:val="center"/>
              <w:rPr>
                <w:sz w:val="26"/>
                <w:szCs w:val="26"/>
              </w:rPr>
            </w:pPr>
            <w:r w:rsidRPr="00882870">
              <w:rPr>
                <w:sz w:val="26"/>
                <w:szCs w:val="26"/>
              </w:rPr>
              <w:t>Q = 400 м³/час</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55 кВт     -  3 шт.</w:t>
            </w:r>
          </w:p>
          <w:p w:rsidR="00037310" w:rsidRPr="00882870" w:rsidRDefault="00037310" w:rsidP="00DA123C">
            <w:pPr>
              <w:spacing w:line="240" w:lineRule="auto"/>
              <w:jc w:val="center"/>
              <w:rPr>
                <w:sz w:val="26"/>
                <w:szCs w:val="26"/>
              </w:rPr>
            </w:pPr>
            <w:r w:rsidRPr="00882870">
              <w:rPr>
                <w:sz w:val="26"/>
                <w:szCs w:val="26"/>
              </w:rPr>
              <w:t>900 об/мин</w:t>
            </w:r>
          </w:p>
          <w:p w:rsidR="00037310" w:rsidRPr="00882870" w:rsidRDefault="00037310" w:rsidP="00DA123C">
            <w:pPr>
              <w:spacing w:line="240" w:lineRule="auto"/>
              <w:jc w:val="center"/>
              <w:rPr>
                <w:sz w:val="26"/>
                <w:szCs w:val="26"/>
              </w:rPr>
            </w:pPr>
            <w:r w:rsidRPr="00882870">
              <w:rPr>
                <w:sz w:val="26"/>
                <w:szCs w:val="26"/>
              </w:rPr>
              <w:t>трансформатор 400 кВА   - 2 шт.</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150    -  2 шт.</w:t>
            </w:r>
          </w:p>
          <w:p w:rsidR="00037310" w:rsidRPr="00882870" w:rsidRDefault="00037310" w:rsidP="00DA123C">
            <w:pPr>
              <w:spacing w:line="240" w:lineRule="auto"/>
              <w:jc w:val="center"/>
              <w:rPr>
                <w:sz w:val="26"/>
                <w:szCs w:val="26"/>
              </w:rPr>
            </w:pPr>
            <w:r w:rsidRPr="00882870">
              <w:rPr>
                <w:sz w:val="26"/>
                <w:szCs w:val="26"/>
              </w:rPr>
              <w:t>Ø 200 -     1 шт</w:t>
            </w:r>
          </w:p>
          <w:p w:rsidR="00037310" w:rsidRPr="00882870" w:rsidRDefault="00037310" w:rsidP="00DA123C">
            <w:pPr>
              <w:spacing w:line="240" w:lineRule="auto"/>
              <w:jc w:val="center"/>
              <w:rPr>
                <w:sz w:val="26"/>
                <w:szCs w:val="26"/>
              </w:rPr>
            </w:pPr>
            <w:r w:rsidRPr="00882870">
              <w:rPr>
                <w:sz w:val="26"/>
                <w:szCs w:val="26"/>
              </w:rPr>
              <w:t>Ø 250    -  3 шт.</w:t>
            </w:r>
          </w:p>
          <w:p w:rsidR="00037310" w:rsidRPr="00882870" w:rsidRDefault="00037310" w:rsidP="00DA123C">
            <w:pPr>
              <w:spacing w:line="240" w:lineRule="auto"/>
              <w:jc w:val="center"/>
              <w:rPr>
                <w:sz w:val="26"/>
                <w:szCs w:val="26"/>
              </w:rPr>
            </w:pPr>
            <w:r w:rsidRPr="00882870">
              <w:rPr>
                <w:sz w:val="26"/>
                <w:szCs w:val="26"/>
              </w:rPr>
              <w:t>Ø 400    -  1 шт.</w:t>
            </w:r>
          </w:p>
          <w:p w:rsidR="00037310" w:rsidRPr="00882870" w:rsidRDefault="00037310" w:rsidP="00DA123C">
            <w:pPr>
              <w:spacing w:line="240" w:lineRule="auto"/>
              <w:jc w:val="center"/>
              <w:rPr>
                <w:sz w:val="26"/>
                <w:szCs w:val="26"/>
              </w:rPr>
            </w:pP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Ø150 -  2 шт</w:t>
            </w:r>
          </w:p>
          <w:p w:rsidR="00037310" w:rsidRPr="00882870" w:rsidRDefault="00037310" w:rsidP="00DA123C">
            <w:pPr>
              <w:spacing w:line="240" w:lineRule="auto"/>
              <w:jc w:val="center"/>
              <w:rPr>
                <w:sz w:val="26"/>
                <w:szCs w:val="26"/>
              </w:rPr>
            </w:pPr>
            <w:r w:rsidRPr="00882870">
              <w:rPr>
                <w:sz w:val="26"/>
                <w:szCs w:val="26"/>
              </w:rPr>
              <w:t>Ø 200 - 1 шт</w:t>
            </w:r>
          </w:p>
        </w:tc>
      </w:tr>
      <w:tr w:rsidR="00037310" w:rsidRPr="00882870">
        <w:trPr>
          <w:trHeight w:val="1323"/>
        </w:trPr>
        <w:tc>
          <w:tcPr>
            <w:tcW w:w="2206" w:type="dxa"/>
            <w:vAlign w:val="center"/>
          </w:tcPr>
          <w:p w:rsidR="00037310" w:rsidRPr="00882870" w:rsidRDefault="00037310" w:rsidP="00DA123C">
            <w:pPr>
              <w:spacing w:line="240" w:lineRule="auto"/>
              <w:jc w:val="center"/>
              <w:rPr>
                <w:sz w:val="26"/>
                <w:szCs w:val="26"/>
              </w:rPr>
            </w:pPr>
            <w:r w:rsidRPr="00882870">
              <w:rPr>
                <w:sz w:val="26"/>
                <w:szCs w:val="26"/>
              </w:rPr>
              <w:t>№ 7</w:t>
            </w:r>
          </w:p>
          <w:p w:rsidR="00037310" w:rsidRPr="00882870" w:rsidRDefault="00037310" w:rsidP="00DA123C">
            <w:pPr>
              <w:spacing w:line="240" w:lineRule="auto"/>
              <w:jc w:val="center"/>
              <w:rPr>
                <w:sz w:val="26"/>
                <w:szCs w:val="26"/>
              </w:rPr>
            </w:pPr>
            <w:r w:rsidRPr="00882870">
              <w:rPr>
                <w:sz w:val="26"/>
                <w:szCs w:val="26"/>
              </w:rPr>
              <w:t>ул. Шоссейная</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396</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1986 г.</w:t>
            </w:r>
          </w:p>
          <w:p w:rsidR="00037310" w:rsidRPr="00882870" w:rsidRDefault="00037310" w:rsidP="00DA123C">
            <w:pPr>
              <w:spacing w:line="240" w:lineRule="auto"/>
              <w:jc w:val="center"/>
              <w:rPr>
                <w:sz w:val="26"/>
                <w:szCs w:val="26"/>
              </w:rPr>
            </w:pPr>
            <w:r w:rsidRPr="00882870">
              <w:rPr>
                <w:sz w:val="26"/>
                <w:szCs w:val="26"/>
              </w:rPr>
              <w:t>Реконст.</w:t>
            </w:r>
          </w:p>
          <w:p w:rsidR="00037310" w:rsidRPr="00882870" w:rsidRDefault="00037310" w:rsidP="00DA123C">
            <w:pPr>
              <w:spacing w:line="240" w:lineRule="auto"/>
              <w:jc w:val="center"/>
              <w:rPr>
                <w:sz w:val="26"/>
                <w:szCs w:val="26"/>
              </w:rPr>
            </w:pPr>
            <w:r w:rsidRPr="00882870">
              <w:rPr>
                <w:sz w:val="26"/>
                <w:szCs w:val="26"/>
              </w:rPr>
              <w:t>сентябрь</w:t>
            </w:r>
          </w:p>
          <w:p w:rsidR="00037310" w:rsidRPr="00882870" w:rsidRDefault="00037310" w:rsidP="00DA123C">
            <w:pPr>
              <w:spacing w:line="240" w:lineRule="auto"/>
              <w:jc w:val="center"/>
              <w:rPr>
                <w:sz w:val="26"/>
                <w:szCs w:val="26"/>
              </w:rPr>
            </w:pPr>
            <w:r w:rsidRPr="00882870">
              <w:rPr>
                <w:sz w:val="26"/>
                <w:szCs w:val="26"/>
              </w:rPr>
              <w:t>2013 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SE 1.100.100.55.4.5.51 – 2 шт.</w:t>
            </w:r>
          </w:p>
          <w:p w:rsidR="00037310" w:rsidRPr="00882870" w:rsidRDefault="00037310" w:rsidP="00E64BE7">
            <w:pPr>
              <w:spacing w:line="240" w:lineRule="auto"/>
              <w:jc w:val="center"/>
              <w:rPr>
                <w:sz w:val="26"/>
                <w:szCs w:val="26"/>
              </w:rPr>
            </w:pPr>
            <w:r w:rsidRPr="00882870">
              <w:rPr>
                <w:sz w:val="26"/>
                <w:szCs w:val="26"/>
              </w:rPr>
              <w:t>Q = 257 м³/час Н = 19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6,5 кВт  - 2 шт.</w:t>
            </w:r>
          </w:p>
          <w:p w:rsidR="00037310" w:rsidRPr="00882870" w:rsidRDefault="00037310" w:rsidP="00E64BE7">
            <w:pPr>
              <w:spacing w:line="240" w:lineRule="auto"/>
              <w:jc w:val="center"/>
              <w:rPr>
                <w:sz w:val="26"/>
                <w:szCs w:val="26"/>
              </w:rPr>
            </w:pPr>
            <w:r w:rsidRPr="00882870">
              <w:rPr>
                <w:sz w:val="26"/>
                <w:szCs w:val="26"/>
              </w:rPr>
              <w:t>1455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100    -  1 шт.</w:t>
            </w:r>
          </w:p>
          <w:p w:rsidR="00037310" w:rsidRPr="00882870" w:rsidRDefault="00037310" w:rsidP="00DA123C">
            <w:pPr>
              <w:spacing w:line="240" w:lineRule="auto"/>
              <w:jc w:val="center"/>
              <w:rPr>
                <w:sz w:val="26"/>
                <w:szCs w:val="26"/>
              </w:rPr>
            </w:pPr>
            <w:r w:rsidRPr="00882870">
              <w:rPr>
                <w:sz w:val="26"/>
                <w:szCs w:val="26"/>
              </w:rPr>
              <w:t>Ø 125    -  2 шт.</w:t>
            </w:r>
          </w:p>
          <w:p w:rsidR="00037310" w:rsidRPr="00882870" w:rsidRDefault="00037310" w:rsidP="00DA123C">
            <w:pPr>
              <w:spacing w:line="240" w:lineRule="auto"/>
              <w:jc w:val="center"/>
              <w:rPr>
                <w:sz w:val="26"/>
                <w:szCs w:val="26"/>
              </w:rPr>
            </w:pPr>
            <w:r w:rsidRPr="00882870">
              <w:rPr>
                <w:sz w:val="26"/>
                <w:szCs w:val="26"/>
              </w:rPr>
              <w:t>Ø 150    -  1 шт.</w:t>
            </w:r>
          </w:p>
          <w:p w:rsidR="00037310" w:rsidRPr="00882870" w:rsidRDefault="00037310" w:rsidP="00E64BE7">
            <w:pPr>
              <w:spacing w:line="240" w:lineRule="auto"/>
              <w:jc w:val="center"/>
              <w:rPr>
                <w:sz w:val="26"/>
                <w:szCs w:val="26"/>
              </w:rPr>
            </w:pPr>
            <w:r w:rsidRPr="00882870">
              <w:rPr>
                <w:sz w:val="26"/>
                <w:szCs w:val="26"/>
              </w:rPr>
              <w:t>Ø 200    -  2шт.</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100 - 1 шт</w:t>
            </w:r>
          </w:p>
          <w:p w:rsidR="00037310" w:rsidRPr="00882870" w:rsidRDefault="00037310" w:rsidP="00DA123C">
            <w:pPr>
              <w:spacing w:line="240" w:lineRule="auto"/>
              <w:jc w:val="center"/>
              <w:rPr>
                <w:sz w:val="26"/>
                <w:szCs w:val="26"/>
              </w:rPr>
            </w:pPr>
          </w:p>
          <w:p w:rsidR="00037310" w:rsidRPr="00882870" w:rsidRDefault="00037310" w:rsidP="00E64BE7">
            <w:pPr>
              <w:spacing w:line="240" w:lineRule="auto"/>
              <w:jc w:val="center"/>
              <w:rPr>
                <w:sz w:val="26"/>
                <w:szCs w:val="26"/>
              </w:rPr>
            </w:pPr>
            <w:r w:rsidRPr="00882870">
              <w:rPr>
                <w:sz w:val="26"/>
                <w:szCs w:val="26"/>
              </w:rPr>
              <w:t>Ø 150 - 1шт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8</w:t>
            </w:r>
          </w:p>
          <w:p w:rsidR="00037310" w:rsidRPr="00882870" w:rsidRDefault="00037310" w:rsidP="00DA123C">
            <w:pPr>
              <w:spacing w:line="240" w:lineRule="auto"/>
              <w:jc w:val="center"/>
              <w:rPr>
                <w:sz w:val="26"/>
                <w:szCs w:val="26"/>
              </w:rPr>
            </w:pPr>
            <w:r w:rsidRPr="00882870">
              <w:rPr>
                <w:sz w:val="26"/>
                <w:szCs w:val="26"/>
              </w:rPr>
              <w:t>ул. Юбилейная</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807</w:t>
            </w:r>
          </w:p>
        </w:tc>
        <w:tc>
          <w:tcPr>
            <w:tcW w:w="2127" w:type="dxa"/>
            <w:vAlign w:val="center"/>
          </w:tcPr>
          <w:p w:rsidR="00037310" w:rsidRPr="00882870" w:rsidRDefault="00037310" w:rsidP="00E64BE7">
            <w:pPr>
              <w:spacing w:line="240" w:lineRule="auto"/>
              <w:jc w:val="center"/>
              <w:rPr>
                <w:sz w:val="26"/>
                <w:szCs w:val="26"/>
              </w:rPr>
            </w:pPr>
            <w:r w:rsidRPr="00882870">
              <w:rPr>
                <w:sz w:val="26"/>
                <w:szCs w:val="26"/>
              </w:rPr>
              <w:t>1980 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СД 160/10 -  1шт.</w:t>
            </w:r>
          </w:p>
          <w:p w:rsidR="00037310" w:rsidRPr="00882870" w:rsidRDefault="00037310" w:rsidP="00DA123C">
            <w:pPr>
              <w:spacing w:line="240" w:lineRule="auto"/>
              <w:jc w:val="center"/>
              <w:rPr>
                <w:sz w:val="26"/>
                <w:szCs w:val="26"/>
              </w:rPr>
            </w:pPr>
            <w:r w:rsidRPr="00882870">
              <w:rPr>
                <w:sz w:val="26"/>
                <w:szCs w:val="26"/>
              </w:rPr>
              <w:t>Q = 160 м³/час</w:t>
            </w:r>
          </w:p>
          <w:p w:rsidR="00037310" w:rsidRPr="00882870" w:rsidRDefault="00037310" w:rsidP="00DA123C">
            <w:pPr>
              <w:spacing w:line="240" w:lineRule="auto"/>
              <w:jc w:val="center"/>
              <w:rPr>
                <w:sz w:val="26"/>
                <w:szCs w:val="26"/>
              </w:rPr>
            </w:pPr>
            <w:r w:rsidRPr="00882870">
              <w:rPr>
                <w:sz w:val="26"/>
                <w:szCs w:val="26"/>
              </w:rPr>
              <w:t>СМ150-125/315-А</w:t>
            </w:r>
          </w:p>
          <w:p w:rsidR="00037310" w:rsidRPr="00882870" w:rsidRDefault="00037310" w:rsidP="00DA123C">
            <w:pPr>
              <w:spacing w:line="240" w:lineRule="auto"/>
              <w:jc w:val="center"/>
              <w:rPr>
                <w:sz w:val="26"/>
                <w:szCs w:val="26"/>
              </w:rPr>
            </w:pPr>
            <w:r w:rsidRPr="00882870">
              <w:rPr>
                <w:sz w:val="26"/>
                <w:szCs w:val="26"/>
              </w:rPr>
              <w:t>Q = 160 м³/час  - 1 шт.</w:t>
            </w:r>
          </w:p>
          <w:p w:rsidR="00037310" w:rsidRPr="00882870" w:rsidRDefault="00037310" w:rsidP="00DA123C">
            <w:pPr>
              <w:spacing w:line="240" w:lineRule="auto"/>
              <w:jc w:val="center"/>
              <w:rPr>
                <w:sz w:val="26"/>
                <w:szCs w:val="26"/>
              </w:rPr>
            </w:pPr>
            <w:r w:rsidRPr="00882870">
              <w:rPr>
                <w:sz w:val="26"/>
                <w:szCs w:val="26"/>
              </w:rPr>
              <w:t>Др. насос 2,5В  - 1шт.</w:t>
            </w:r>
          </w:p>
          <w:p w:rsidR="00037310" w:rsidRPr="00882870" w:rsidRDefault="00037310" w:rsidP="00DA123C">
            <w:pPr>
              <w:spacing w:line="240" w:lineRule="auto"/>
              <w:jc w:val="center"/>
              <w:rPr>
                <w:sz w:val="26"/>
                <w:szCs w:val="26"/>
              </w:rPr>
            </w:pPr>
            <w:r w:rsidRPr="00882870">
              <w:rPr>
                <w:sz w:val="26"/>
                <w:szCs w:val="26"/>
              </w:rPr>
              <w:t>Q =18 м³/час</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37 кВт  -  1 шт.</w:t>
            </w:r>
          </w:p>
          <w:p w:rsidR="00037310" w:rsidRPr="00882870" w:rsidRDefault="00037310" w:rsidP="00DA123C">
            <w:pPr>
              <w:spacing w:line="240" w:lineRule="auto"/>
              <w:jc w:val="center"/>
              <w:rPr>
                <w:sz w:val="26"/>
                <w:szCs w:val="26"/>
              </w:rPr>
            </w:pPr>
            <w:r w:rsidRPr="00882870">
              <w:rPr>
                <w:sz w:val="26"/>
                <w:szCs w:val="26"/>
              </w:rPr>
              <w:t>900 об/мин</w:t>
            </w:r>
          </w:p>
          <w:p w:rsidR="00037310" w:rsidRPr="00882870" w:rsidRDefault="00037310" w:rsidP="00DA123C">
            <w:pPr>
              <w:spacing w:line="240" w:lineRule="auto"/>
              <w:jc w:val="center"/>
              <w:rPr>
                <w:sz w:val="26"/>
                <w:szCs w:val="26"/>
              </w:rPr>
            </w:pPr>
            <w:r w:rsidRPr="00882870">
              <w:rPr>
                <w:sz w:val="26"/>
                <w:szCs w:val="26"/>
              </w:rPr>
              <w:t>30 кВт  - 1 шт.</w:t>
            </w:r>
          </w:p>
          <w:p w:rsidR="00037310" w:rsidRPr="00882870" w:rsidRDefault="00037310" w:rsidP="00DA123C">
            <w:pPr>
              <w:spacing w:line="240" w:lineRule="auto"/>
              <w:jc w:val="center"/>
              <w:rPr>
                <w:sz w:val="26"/>
                <w:szCs w:val="26"/>
              </w:rPr>
            </w:pPr>
            <w:r w:rsidRPr="00882870">
              <w:rPr>
                <w:sz w:val="26"/>
                <w:szCs w:val="26"/>
              </w:rPr>
              <w:t>1500 об/мин</w:t>
            </w:r>
          </w:p>
          <w:p w:rsidR="00037310" w:rsidRPr="00882870" w:rsidRDefault="00037310" w:rsidP="00DA123C">
            <w:pPr>
              <w:spacing w:line="240" w:lineRule="auto"/>
              <w:jc w:val="center"/>
              <w:rPr>
                <w:sz w:val="26"/>
                <w:szCs w:val="26"/>
              </w:rPr>
            </w:pPr>
            <w:r w:rsidRPr="00882870">
              <w:rPr>
                <w:sz w:val="26"/>
                <w:szCs w:val="26"/>
              </w:rPr>
              <w:t>11 кВт  -  1 шт.</w:t>
            </w:r>
          </w:p>
          <w:p w:rsidR="00037310" w:rsidRPr="00882870" w:rsidRDefault="00037310" w:rsidP="00DA123C">
            <w:pPr>
              <w:spacing w:line="240" w:lineRule="auto"/>
              <w:jc w:val="center"/>
              <w:rPr>
                <w:sz w:val="26"/>
                <w:szCs w:val="26"/>
              </w:rPr>
            </w:pPr>
            <w:r w:rsidRPr="00882870">
              <w:rPr>
                <w:sz w:val="26"/>
                <w:szCs w:val="26"/>
              </w:rPr>
              <w:t>900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150     - 3 шт.</w:t>
            </w:r>
          </w:p>
          <w:p w:rsidR="00037310" w:rsidRPr="00882870" w:rsidRDefault="00037310" w:rsidP="00DA123C">
            <w:pPr>
              <w:spacing w:line="240" w:lineRule="auto"/>
              <w:jc w:val="center"/>
              <w:rPr>
                <w:sz w:val="26"/>
                <w:szCs w:val="26"/>
              </w:rPr>
            </w:pPr>
            <w:r w:rsidRPr="00882870">
              <w:rPr>
                <w:sz w:val="26"/>
                <w:szCs w:val="26"/>
              </w:rPr>
              <w:t>Ø 200     - 3шт.</w:t>
            </w:r>
          </w:p>
          <w:p w:rsidR="00037310" w:rsidRPr="00882870" w:rsidRDefault="00037310" w:rsidP="00DA123C">
            <w:pPr>
              <w:spacing w:line="240" w:lineRule="auto"/>
              <w:jc w:val="center"/>
              <w:rPr>
                <w:sz w:val="26"/>
                <w:szCs w:val="26"/>
              </w:rPr>
            </w:pPr>
            <w:r w:rsidRPr="00882870">
              <w:rPr>
                <w:sz w:val="26"/>
                <w:szCs w:val="26"/>
              </w:rPr>
              <w:t>Ø 250     - 2øò.</w:t>
            </w:r>
          </w:p>
          <w:p w:rsidR="00037310" w:rsidRPr="00882870" w:rsidRDefault="00037310" w:rsidP="00DA123C">
            <w:pPr>
              <w:spacing w:line="240" w:lineRule="auto"/>
              <w:jc w:val="center"/>
              <w:rPr>
                <w:sz w:val="26"/>
                <w:szCs w:val="26"/>
              </w:rPr>
            </w:pPr>
          </w:p>
        </w:tc>
        <w:tc>
          <w:tcPr>
            <w:tcW w:w="1637" w:type="dxa"/>
            <w:vAlign w:val="center"/>
          </w:tcPr>
          <w:p w:rsidR="00037310" w:rsidRPr="00882870" w:rsidRDefault="00037310" w:rsidP="00E64BE7">
            <w:pPr>
              <w:spacing w:line="240" w:lineRule="auto"/>
              <w:jc w:val="center"/>
              <w:rPr>
                <w:sz w:val="26"/>
                <w:szCs w:val="26"/>
              </w:rPr>
            </w:pPr>
            <w:r w:rsidRPr="00882870">
              <w:rPr>
                <w:sz w:val="26"/>
                <w:szCs w:val="26"/>
              </w:rPr>
              <w:t>Ø 150 - 3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9</w:t>
            </w:r>
          </w:p>
          <w:p w:rsidR="00037310" w:rsidRPr="00882870" w:rsidRDefault="00037310" w:rsidP="00DA123C">
            <w:pPr>
              <w:spacing w:line="240" w:lineRule="auto"/>
              <w:jc w:val="center"/>
              <w:rPr>
                <w:sz w:val="26"/>
                <w:szCs w:val="26"/>
              </w:rPr>
            </w:pPr>
            <w:r w:rsidRPr="00882870">
              <w:rPr>
                <w:sz w:val="26"/>
                <w:szCs w:val="26"/>
              </w:rPr>
              <w:t>ул. Автомобилистов</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334</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1983 г.</w:t>
            </w:r>
          </w:p>
          <w:p w:rsidR="00037310" w:rsidRPr="00882870" w:rsidRDefault="00037310" w:rsidP="00DA123C">
            <w:pPr>
              <w:spacing w:line="240" w:lineRule="auto"/>
              <w:jc w:val="center"/>
              <w:rPr>
                <w:sz w:val="26"/>
                <w:szCs w:val="26"/>
              </w:rPr>
            </w:pPr>
            <w:r w:rsidRPr="00882870">
              <w:rPr>
                <w:sz w:val="26"/>
                <w:szCs w:val="26"/>
              </w:rPr>
              <w:t>Реконст.</w:t>
            </w:r>
          </w:p>
          <w:p w:rsidR="00037310" w:rsidRPr="00882870" w:rsidRDefault="00037310" w:rsidP="00FA6075">
            <w:pPr>
              <w:spacing w:line="240" w:lineRule="auto"/>
              <w:jc w:val="center"/>
              <w:rPr>
                <w:sz w:val="26"/>
                <w:szCs w:val="26"/>
              </w:rPr>
            </w:pPr>
            <w:r w:rsidRPr="00882870">
              <w:rPr>
                <w:sz w:val="26"/>
                <w:szCs w:val="26"/>
              </w:rPr>
              <w:t>декабрь 2005г.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SE1-80-80-55-4-51D –       2 шт.</w:t>
            </w:r>
          </w:p>
          <w:p w:rsidR="00037310" w:rsidRPr="00882870" w:rsidRDefault="00037310" w:rsidP="00FA6075">
            <w:pPr>
              <w:spacing w:line="240" w:lineRule="auto"/>
              <w:jc w:val="center"/>
              <w:rPr>
                <w:sz w:val="26"/>
                <w:szCs w:val="26"/>
              </w:rPr>
            </w:pPr>
            <w:r w:rsidRPr="00882870">
              <w:rPr>
                <w:sz w:val="26"/>
                <w:szCs w:val="26"/>
              </w:rPr>
              <w:t>Q = 140 м³/час Н = 21,3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6,5 кВт - 2 шт.</w:t>
            </w:r>
          </w:p>
          <w:p w:rsidR="00037310" w:rsidRPr="00882870" w:rsidRDefault="00037310" w:rsidP="00DA123C">
            <w:pPr>
              <w:spacing w:line="240" w:lineRule="auto"/>
              <w:jc w:val="center"/>
              <w:rPr>
                <w:sz w:val="26"/>
                <w:szCs w:val="26"/>
              </w:rPr>
            </w:pPr>
            <w:r w:rsidRPr="00882870">
              <w:rPr>
                <w:sz w:val="26"/>
                <w:szCs w:val="26"/>
              </w:rPr>
              <w:t>1455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80       - 2 шт.</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80  - 2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10</w:t>
            </w:r>
          </w:p>
          <w:p w:rsidR="00037310" w:rsidRPr="00882870" w:rsidRDefault="00037310" w:rsidP="00DA123C">
            <w:pPr>
              <w:spacing w:line="240" w:lineRule="auto"/>
              <w:jc w:val="center"/>
              <w:rPr>
                <w:sz w:val="26"/>
                <w:szCs w:val="26"/>
              </w:rPr>
            </w:pPr>
            <w:r w:rsidRPr="00882870">
              <w:rPr>
                <w:sz w:val="26"/>
                <w:szCs w:val="26"/>
              </w:rPr>
              <w:t>ул. Зюльковского</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169</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 xml:space="preserve">1982 г. </w:t>
            </w:r>
          </w:p>
          <w:p w:rsidR="00037310" w:rsidRPr="00882870" w:rsidRDefault="00037310" w:rsidP="00DA123C">
            <w:pPr>
              <w:spacing w:line="240" w:lineRule="auto"/>
              <w:jc w:val="center"/>
              <w:rPr>
                <w:sz w:val="26"/>
                <w:szCs w:val="26"/>
              </w:rPr>
            </w:pPr>
            <w:r w:rsidRPr="00882870">
              <w:rPr>
                <w:sz w:val="26"/>
                <w:szCs w:val="26"/>
              </w:rPr>
              <w:t>Автом. 05.2012г</w:t>
            </w:r>
          </w:p>
          <w:p w:rsidR="00037310" w:rsidRPr="00882870" w:rsidRDefault="00037310" w:rsidP="00FA6075">
            <w:pPr>
              <w:spacing w:line="240" w:lineRule="auto"/>
              <w:jc w:val="center"/>
              <w:rPr>
                <w:sz w:val="26"/>
                <w:szCs w:val="26"/>
              </w:rPr>
            </w:pPr>
            <w:r w:rsidRPr="00882870">
              <w:rPr>
                <w:sz w:val="26"/>
                <w:szCs w:val="26"/>
              </w:rPr>
              <w:t>Реконст.11.2013г</w:t>
            </w:r>
          </w:p>
        </w:tc>
        <w:tc>
          <w:tcPr>
            <w:tcW w:w="3112" w:type="dxa"/>
            <w:vAlign w:val="center"/>
          </w:tcPr>
          <w:p w:rsidR="00037310" w:rsidRPr="00882870" w:rsidRDefault="00037310" w:rsidP="00E64BE7">
            <w:pPr>
              <w:spacing w:line="240" w:lineRule="auto"/>
              <w:jc w:val="center"/>
              <w:rPr>
                <w:sz w:val="26"/>
                <w:szCs w:val="26"/>
              </w:rPr>
            </w:pPr>
            <w:r w:rsidRPr="00882870">
              <w:rPr>
                <w:sz w:val="26"/>
                <w:szCs w:val="26"/>
              </w:rPr>
              <w:t>SE 1.75.100.150.2</w:t>
            </w:r>
          </w:p>
          <w:p w:rsidR="00037310" w:rsidRPr="00882870" w:rsidRDefault="00037310" w:rsidP="00DA123C">
            <w:pPr>
              <w:spacing w:line="240" w:lineRule="auto"/>
              <w:jc w:val="center"/>
              <w:rPr>
                <w:sz w:val="26"/>
                <w:szCs w:val="26"/>
              </w:rPr>
            </w:pPr>
            <w:r w:rsidRPr="00882870">
              <w:rPr>
                <w:sz w:val="26"/>
                <w:szCs w:val="26"/>
              </w:rPr>
              <w:t>Q = 223 м³/час – 2 шт.</w:t>
            </w:r>
          </w:p>
          <w:p w:rsidR="00037310" w:rsidRPr="00882870" w:rsidRDefault="00037310" w:rsidP="00DA123C">
            <w:pPr>
              <w:spacing w:line="240" w:lineRule="auto"/>
              <w:jc w:val="center"/>
              <w:rPr>
                <w:sz w:val="26"/>
                <w:szCs w:val="26"/>
              </w:rPr>
            </w:pPr>
            <w:r w:rsidRPr="00882870">
              <w:rPr>
                <w:sz w:val="26"/>
                <w:szCs w:val="26"/>
              </w:rPr>
              <w:t>Н = 35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17 кВт - 2 шт.</w:t>
            </w:r>
          </w:p>
          <w:p w:rsidR="00037310" w:rsidRPr="00882870" w:rsidRDefault="00037310" w:rsidP="00E64BE7">
            <w:pPr>
              <w:spacing w:line="240" w:lineRule="auto"/>
              <w:jc w:val="center"/>
              <w:rPr>
                <w:sz w:val="26"/>
                <w:szCs w:val="26"/>
              </w:rPr>
            </w:pPr>
            <w:r w:rsidRPr="00882870">
              <w:rPr>
                <w:sz w:val="26"/>
                <w:szCs w:val="26"/>
              </w:rPr>
              <w:t>2947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150    -  2 шт.</w:t>
            </w:r>
          </w:p>
          <w:p w:rsidR="00037310" w:rsidRPr="00882870" w:rsidRDefault="00037310" w:rsidP="00DA123C">
            <w:pPr>
              <w:spacing w:line="240" w:lineRule="auto"/>
              <w:jc w:val="center"/>
              <w:rPr>
                <w:sz w:val="26"/>
                <w:szCs w:val="26"/>
              </w:rPr>
            </w:pPr>
            <w:r w:rsidRPr="00882870">
              <w:rPr>
                <w:sz w:val="26"/>
                <w:szCs w:val="26"/>
              </w:rPr>
              <w:t>Ø 200      - 2шт.</w:t>
            </w:r>
          </w:p>
          <w:p w:rsidR="00037310" w:rsidRPr="00882870" w:rsidRDefault="00037310" w:rsidP="00E64BE7">
            <w:pPr>
              <w:spacing w:line="240" w:lineRule="auto"/>
              <w:jc w:val="center"/>
              <w:rPr>
                <w:sz w:val="26"/>
                <w:szCs w:val="26"/>
              </w:rPr>
            </w:pPr>
            <w:r w:rsidRPr="00882870">
              <w:rPr>
                <w:sz w:val="26"/>
                <w:szCs w:val="26"/>
              </w:rPr>
              <w:t>Ø 250    -  4 шт.</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150- 2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11</w:t>
            </w:r>
          </w:p>
          <w:p w:rsidR="00037310" w:rsidRPr="00882870" w:rsidRDefault="00037310" w:rsidP="00DA123C">
            <w:pPr>
              <w:spacing w:line="240" w:lineRule="auto"/>
              <w:jc w:val="center"/>
              <w:rPr>
                <w:sz w:val="26"/>
                <w:szCs w:val="26"/>
              </w:rPr>
            </w:pPr>
            <w:r w:rsidRPr="00882870">
              <w:rPr>
                <w:sz w:val="26"/>
                <w:szCs w:val="26"/>
              </w:rPr>
              <w:t>ул.Титова</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260</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1984 г.</w:t>
            </w:r>
          </w:p>
          <w:p w:rsidR="00037310" w:rsidRPr="00882870" w:rsidRDefault="00037310" w:rsidP="00DA123C">
            <w:pPr>
              <w:spacing w:line="240" w:lineRule="auto"/>
              <w:jc w:val="center"/>
              <w:rPr>
                <w:sz w:val="26"/>
                <w:szCs w:val="26"/>
              </w:rPr>
            </w:pPr>
            <w:r w:rsidRPr="00882870">
              <w:rPr>
                <w:sz w:val="26"/>
                <w:szCs w:val="26"/>
              </w:rPr>
              <w:t>Реконст.</w:t>
            </w:r>
          </w:p>
          <w:p w:rsidR="00037310" w:rsidRPr="00882870" w:rsidRDefault="00037310" w:rsidP="00E64BE7">
            <w:pPr>
              <w:spacing w:line="240" w:lineRule="auto"/>
              <w:jc w:val="center"/>
              <w:rPr>
                <w:sz w:val="26"/>
                <w:szCs w:val="26"/>
              </w:rPr>
            </w:pPr>
            <w:r w:rsidRPr="00882870">
              <w:rPr>
                <w:sz w:val="26"/>
                <w:szCs w:val="26"/>
              </w:rPr>
              <w:t>июль 2013 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SE 1.110.200.130.4</w:t>
            </w:r>
          </w:p>
          <w:p w:rsidR="00037310" w:rsidRPr="00882870" w:rsidRDefault="00037310" w:rsidP="00DA123C">
            <w:pPr>
              <w:spacing w:line="240" w:lineRule="auto"/>
              <w:jc w:val="center"/>
              <w:rPr>
                <w:sz w:val="26"/>
                <w:szCs w:val="26"/>
              </w:rPr>
            </w:pPr>
            <w:r w:rsidRPr="00882870">
              <w:rPr>
                <w:sz w:val="26"/>
                <w:szCs w:val="26"/>
              </w:rPr>
              <w:t>Q = 414 м³/час – 2шт.</w:t>
            </w:r>
          </w:p>
          <w:p w:rsidR="00037310" w:rsidRPr="00882870" w:rsidRDefault="00037310" w:rsidP="00DA123C">
            <w:pPr>
              <w:spacing w:line="240" w:lineRule="auto"/>
              <w:jc w:val="center"/>
              <w:rPr>
                <w:sz w:val="26"/>
                <w:szCs w:val="26"/>
              </w:rPr>
            </w:pPr>
            <w:r w:rsidRPr="00882870">
              <w:rPr>
                <w:sz w:val="26"/>
                <w:szCs w:val="26"/>
              </w:rPr>
              <w:t>Н = 26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15кВт - 2 шт.</w:t>
            </w:r>
          </w:p>
          <w:p w:rsidR="00037310" w:rsidRPr="00882870" w:rsidRDefault="00037310" w:rsidP="00DA123C">
            <w:pPr>
              <w:spacing w:line="240" w:lineRule="auto"/>
              <w:jc w:val="center"/>
              <w:rPr>
                <w:sz w:val="26"/>
                <w:szCs w:val="26"/>
              </w:rPr>
            </w:pPr>
          </w:p>
          <w:p w:rsidR="00037310" w:rsidRPr="00882870" w:rsidRDefault="00037310" w:rsidP="00E64BE7">
            <w:pPr>
              <w:spacing w:line="240" w:lineRule="auto"/>
              <w:jc w:val="center"/>
              <w:rPr>
                <w:sz w:val="26"/>
                <w:szCs w:val="26"/>
              </w:rPr>
            </w:pPr>
            <w:r w:rsidRPr="00882870">
              <w:rPr>
                <w:sz w:val="26"/>
                <w:szCs w:val="26"/>
              </w:rPr>
              <w:t>1474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150    -  4 шт.</w:t>
            </w:r>
          </w:p>
          <w:p w:rsidR="00037310" w:rsidRPr="00882870" w:rsidRDefault="00037310" w:rsidP="00E64BE7">
            <w:pPr>
              <w:spacing w:line="240" w:lineRule="auto"/>
              <w:jc w:val="center"/>
              <w:rPr>
                <w:sz w:val="26"/>
                <w:szCs w:val="26"/>
              </w:rPr>
            </w:pPr>
            <w:r w:rsidRPr="00882870">
              <w:rPr>
                <w:sz w:val="26"/>
                <w:szCs w:val="26"/>
              </w:rPr>
              <w:t>Ø 300    -  4 шт.</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150- 2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12</w:t>
            </w:r>
          </w:p>
          <w:p w:rsidR="00037310" w:rsidRPr="00882870" w:rsidRDefault="00037310" w:rsidP="00DA123C">
            <w:pPr>
              <w:spacing w:line="240" w:lineRule="auto"/>
              <w:jc w:val="center"/>
              <w:rPr>
                <w:sz w:val="26"/>
                <w:szCs w:val="26"/>
              </w:rPr>
            </w:pPr>
            <w:r w:rsidRPr="00882870">
              <w:rPr>
                <w:sz w:val="26"/>
                <w:szCs w:val="26"/>
              </w:rPr>
              <w:t>ул. Высотная</w:t>
            </w:r>
          </w:p>
        </w:tc>
        <w:tc>
          <w:tcPr>
            <w:tcW w:w="1304" w:type="dxa"/>
            <w:vAlign w:val="center"/>
          </w:tcPr>
          <w:p w:rsidR="00037310" w:rsidRPr="00882870" w:rsidRDefault="00037310" w:rsidP="00DA123C">
            <w:pPr>
              <w:spacing w:line="240" w:lineRule="auto"/>
              <w:jc w:val="center"/>
              <w:rPr>
                <w:sz w:val="26"/>
                <w:szCs w:val="26"/>
              </w:rPr>
            </w:pP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2002 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СМ100-65-250/4 -  1шт.</w:t>
            </w:r>
          </w:p>
          <w:p w:rsidR="00037310" w:rsidRPr="00882870" w:rsidRDefault="00037310" w:rsidP="00E64BE7">
            <w:pPr>
              <w:spacing w:line="240" w:lineRule="auto"/>
              <w:jc w:val="center"/>
              <w:rPr>
                <w:sz w:val="26"/>
                <w:szCs w:val="26"/>
              </w:rPr>
            </w:pPr>
            <w:r w:rsidRPr="00882870">
              <w:rPr>
                <w:sz w:val="26"/>
                <w:szCs w:val="26"/>
              </w:rPr>
              <w:t>Q = 50 м³/час</w:t>
            </w:r>
          </w:p>
        </w:tc>
        <w:tc>
          <w:tcPr>
            <w:tcW w:w="2132" w:type="dxa"/>
            <w:vAlign w:val="center"/>
          </w:tcPr>
          <w:p w:rsidR="00037310" w:rsidRPr="00882870" w:rsidRDefault="00037310" w:rsidP="00850F38">
            <w:pPr>
              <w:spacing w:line="240" w:lineRule="auto"/>
              <w:jc w:val="center"/>
              <w:rPr>
                <w:sz w:val="26"/>
                <w:szCs w:val="26"/>
              </w:rPr>
            </w:pPr>
            <w:r w:rsidRPr="00882870">
              <w:rPr>
                <w:sz w:val="26"/>
                <w:szCs w:val="26"/>
              </w:rPr>
              <w:t>6 кВт - 1 шт.</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100    -  2шт.</w:t>
            </w:r>
          </w:p>
          <w:p w:rsidR="00037310" w:rsidRPr="00882870" w:rsidRDefault="00037310" w:rsidP="00DA123C">
            <w:pPr>
              <w:spacing w:line="240" w:lineRule="auto"/>
              <w:jc w:val="center"/>
              <w:rPr>
                <w:sz w:val="26"/>
                <w:szCs w:val="26"/>
              </w:rPr>
            </w:pPr>
            <w:r w:rsidRPr="00882870">
              <w:rPr>
                <w:sz w:val="26"/>
                <w:szCs w:val="26"/>
              </w:rPr>
              <w:t>Ø 150    -  1шт.</w:t>
            </w:r>
          </w:p>
          <w:p w:rsidR="00037310" w:rsidRPr="00882870" w:rsidRDefault="00037310" w:rsidP="00DA123C">
            <w:pPr>
              <w:spacing w:line="240" w:lineRule="auto"/>
              <w:jc w:val="center"/>
              <w:rPr>
                <w:sz w:val="26"/>
                <w:szCs w:val="26"/>
              </w:rPr>
            </w:pPr>
            <w:r w:rsidRPr="00882870">
              <w:rPr>
                <w:sz w:val="26"/>
                <w:szCs w:val="26"/>
              </w:rPr>
              <w:t>Ø 80      -  2шт.</w:t>
            </w:r>
          </w:p>
          <w:p w:rsidR="00037310" w:rsidRPr="00882870" w:rsidRDefault="00037310" w:rsidP="00DA123C">
            <w:pPr>
              <w:spacing w:line="240" w:lineRule="auto"/>
              <w:jc w:val="center"/>
              <w:rPr>
                <w:sz w:val="26"/>
                <w:szCs w:val="26"/>
              </w:rPr>
            </w:pPr>
            <w:r w:rsidRPr="00882870">
              <w:rPr>
                <w:sz w:val="26"/>
                <w:szCs w:val="26"/>
              </w:rPr>
              <w:t>(сбросная)</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w:t>
            </w:r>
          </w:p>
        </w:tc>
      </w:tr>
      <w:tr w:rsidR="00037310" w:rsidRPr="00882870">
        <w:tc>
          <w:tcPr>
            <w:tcW w:w="2206" w:type="dxa"/>
            <w:vAlign w:val="center"/>
          </w:tcPr>
          <w:p w:rsidR="00037310" w:rsidRPr="00882870" w:rsidRDefault="00037310" w:rsidP="00E64BE7">
            <w:pPr>
              <w:spacing w:line="240" w:lineRule="auto"/>
              <w:jc w:val="center"/>
              <w:rPr>
                <w:sz w:val="26"/>
                <w:szCs w:val="26"/>
              </w:rPr>
            </w:pPr>
            <w:r w:rsidRPr="00882870">
              <w:rPr>
                <w:sz w:val="26"/>
                <w:szCs w:val="26"/>
              </w:rPr>
              <w:t>ул. 2-ая Хоперская</w:t>
            </w:r>
          </w:p>
        </w:tc>
        <w:tc>
          <w:tcPr>
            <w:tcW w:w="1304" w:type="dxa"/>
            <w:vAlign w:val="center"/>
          </w:tcPr>
          <w:p w:rsidR="00037310" w:rsidRPr="00882870" w:rsidRDefault="00037310" w:rsidP="00DA123C">
            <w:pPr>
              <w:spacing w:line="240" w:lineRule="auto"/>
              <w:jc w:val="center"/>
              <w:rPr>
                <w:sz w:val="26"/>
                <w:szCs w:val="26"/>
              </w:rPr>
            </w:pP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Реконст.</w:t>
            </w:r>
          </w:p>
          <w:p w:rsidR="00037310" w:rsidRPr="00882870" w:rsidRDefault="00037310" w:rsidP="00DA123C">
            <w:pPr>
              <w:spacing w:line="240" w:lineRule="auto"/>
              <w:jc w:val="center"/>
              <w:rPr>
                <w:sz w:val="26"/>
                <w:szCs w:val="26"/>
              </w:rPr>
            </w:pPr>
            <w:r w:rsidRPr="00882870">
              <w:rPr>
                <w:sz w:val="26"/>
                <w:szCs w:val="26"/>
              </w:rPr>
              <w:t>март</w:t>
            </w:r>
          </w:p>
          <w:p w:rsidR="00037310" w:rsidRPr="00882870" w:rsidRDefault="00037310" w:rsidP="00DA123C">
            <w:pPr>
              <w:spacing w:line="240" w:lineRule="auto"/>
              <w:jc w:val="center"/>
              <w:rPr>
                <w:sz w:val="26"/>
                <w:szCs w:val="26"/>
              </w:rPr>
            </w:pPr>
            <w:r w:rsidRPr="00882870">
              <w:rPr>
                <w:sz w:val="26"/>
                <w:szCs w:val="26"/>
              </w:rPr>
              <w:t>2008 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Иртыш ПФ –</w:t>
            </w:r>
          </w:p>
          <w:p w:rsidR="00037310" w:rsidRPr="00882870" w:rsidRDefault="00037310" w:rsidP="00DA123C">
            <w:pPr>
              <w:spacing w:line="240" w:lineRule="auto"/>
              <w:jc w:val="center"/>
              <w:rPr>
                <w:sz w:val="26"/>
                <w:szCs w:val="26"/>
              </w:rPr>
            </w:pPr>
            <w:r w:rsidRPr="00882870">
              <w:rPr>
                <w:sz w:val="26"/>
                <w:szCs w:val="26"/>
              </w:rPr>
              <w:t>1.65 / 160  -  1шт.</w:t>
            </w:r>
          </w:p>
          <w:p w:rsidR="00037310" w:rsidRPr="00882870" w:rsidRDefault="00037310" w:rsidP="00E64BE7">
            <w:pPr>
              <w:spacing w:line="240" w:lineRule="auto"/>
              <w:jc w:val="center"/>
              <w:rPr>
                <w:sz w:val="26"/>
                <w:szCs w:val="26"/>
              </w:rPr>
            </w:pPr>
            <w:r w:rsidRPr="00882870">
              <w:rPr>
                <w:sz w:val="26"/>
                <w:szCs w:val="26"/>
              </w:rPr>
              <w:t>Q = 25 м³/час</w:t>
            </w:r>
          </w:p>
        </w:tc>
        <w:tc>
          <w:tcPr>
            <w:tcW w:w="2132" w:type="dxa"/>
            <w:vAlign w:val="center"/>
          </w:tcPr>
          <w:p w:rsidR="00037310" w:rsidRPr="00882870" w:rsidRDefault="00037310" w:rsidP="00850F38">
            <w:pPr>
              <w:spacing w:line="240" w:lineRule="auto"/>
              <w:jc w:val="center"/>
              <w:rPr>
                <w:sz w:val="26"/>
                <w:szCs w:val="26"/>
              </w:rPr>
            </w:pPr>
            <w:r w:rsidRPr="00882870">
              <w:rPr>
                <w:sz w:val="26"/>
                <w:szCs w:val="26"/>
              </w:rPr>
              <w:t>3 кВт -  1 шт.</w:t>
            </w:r>
          </w:p>
        </w:tc>
        <w:tc>
          <w:tcPr>
            <w:tcW w:w="2268" w:type="dxa"/>
            <w:vAlign w:val="center"/>
          </w:tcPr>
          <w:p w:rsidR="00037310" w:rsidRPr="00882870" w:rsidRDefault="00037310" w:rsidP="00E64BE7">
            <w:pPr>
              <w:spacing w:line="240" w:lineRule="auto"/>
              <w:jc w:val="center"/>
              <w:rPr>
                <w:sz w:val="26"/>
                <w:szCs w:val="26"/>
              </w:rPr>
            </w:pPr>
            <w:r w:rsidRPr="00882870">
              <w:rPr>
                <w:sz w:val="26"/>
                <w:szCs w:val="26"/>
              </w:rPr>
              <w:t>Ø 80      -   1шт.</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ул. Привокзал-я</w:t>
            </w:r>
          </w:p>
        </w:tc>
        <w:tc>
          <w:tcPr>
            <w:tcW w:w="1304" w:type="dxa"/>
            <w:vAlign w:val="center"/>
          </w:tcPr>
          <w:p w:rsidR="00037310" w:rsidRPr="00882870" w:rsidRDefault="00037310" w:rsidP="00DA123C">
            <w:pPr>
              <w:spacing w:line="240" w:lineRule="auto"/>
              <w:jc w:val="center"/>
              <w:rPr>
                <w:sz w:val="26"/>
                <w:szCs w:val="26"/>
              </w:rPr>
            </w:pP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Июнь 2008 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Иртыш ПФ –</w:t>
            </w:r>
          </w:p>
          <w:p w:rsidR="00037310" w:rsidRPr="00882870" w:rsidRDefault="00037310" w:rsidP="00DA123C">
            <w:pPr>
              <w:spacing w:line="240" w:lineRule="auto"/>
              <w:jc w:val="center"/>
              <w:rPr>
                <w:sz w:val="26"/>
                <w:szCs w:val="26"/>
              </w:rPr>
            </w:pPr>
            <w:r w:rsidRPr="00882870">
              <w:rPr>
                <w:sz w:val="26"/>
                <w:szCs w:val="26"/>
              </w:rPr>
              <w:t>1.65 / 160 -  1шт.</w:t>
            </w:r>
          </w:p>
          <w:p w:rsidR="00037310" w:rsidRPr="00882870" w:rsidRDefault="00037310" w:rsidP="00DA123C">
            <w:pPr>
              <w:spacing w:line="240" w:lineRule="auto"/>
              <w:jc w:val="center"/>
              <w:rPr>
                <w:sz w:val="26"/>
                <w:szCs w:val="26"/>
              </w:rPr>
            </w:pPr>
            <w:r w:rsidRPr="00882870">
              <w:rPr>
                <w:sz w:val="26"/>
                <w:szCs w:val="26"/>
              </w:rPr>
              <w:t>Q = 25 м³/час</w:t>
            </w:r>
          </w:p>
        </w:tc>
        <w:tc>
          <w:tcPr>
            <w:tcW w:w="2132" w:type="dxa"/>
            <w:vAlign w:val="center"/>
          </w:tcPr>
          <w:p w:rsidR="00037310" w:rsidRPr="00882870" w:rsidRDefault="00037310" w:rsidP="00850F38">
            <w:pPr>
              <w:spacing w:line="240" w:lineRule="auto"/>
              <w:jc w:val="center"/>
              <w:rPr>
                <w:sz w:val="26"/>
                <w:szCs w:val="26"/>
              </w:rPr>
            </w:pPr>
            <w:r w:rsidRPr="00882870">
              <w:rPr>
                <w:sz w:val="26"/>
                <w:szCs w:val="26"/>
              </w:rPr>
              <w:t>3 кВт -  1 шт.</w:t>
            </w:r>
          </w:p>
        </w:tc>
        <w:tc>
          <w:tcPr>
            <w:tcW w:w="2268" w:type="dxa"/>
            <w:vAlign w:val="center"/>
          </w:tcPr>
          <w:p w:rsidR="00037310" w:rsidRPr="00882870" w:rsidRDefault="00037310" w:rsidP="00DA123C">
            <w:pPr>
              <w:spacing w:line="240" w:lineRule="auto"/>
              <w:jc w:val="center"/>
              <w:rPr>
                <w:sz w:val="26"/>
                <w:szCs w:val="26"/>
              </w:rPr>
            </w:pPr>
          </w:p>
          <w:p w:rsidR="00037310" w:rsidRPr="00882870" w:rsidRDefault="00037310" w:rsidP="00DA123C">
            <w:pPr>
              <w:spacing w:line="240" w:lineRule="auto"/>
              <w:jc w:val="center"/>
              <w:rPr>
                <w:sz w:val="26"/>
                <w:szCs w:val="26"/>
              </w:rPr>
            </w:pPr>
            <w:r w:rsidRPr="00882870">
              <w:rPr>
                <w:sz w:val="26"/>
                <w:szCs w:val="26"/>
              </w:rPr>
              <w:t>Ø 80      -   1шт.</w:t>
            </w:r>
          </w:p>
          <w:p w:rsidR="00037310" w:rsidRPr="00882870" w:rsidRDefault="00037310" w:rsidP="00DA123C">
            <w:pPr>
              <w:spacing w:line="240" w:lineRule="auto"/>
              <w:jc w:val="center"/>
              <w:rPr>
                <w:sz w:val="26"/>
                <w:szCs w:val="26"/>
              </w:rPr>
            </w:pPr>
          </w:p>
        </w:tc>
        <w:tc>
          <w:tcPr>
            <w:tcW w:w="1637" w:type="dxa"/>
            <w:vAlign w:val="center"/>
          </w:tcPr>
          <w:p w:rsidR="00037310" w:rsidRPr="00882870" w:rsidRDefault="00037310" w:rsidP="00DA123C">
            <w:pPr>
              <w:spacing w:line="240" w:lineRule="auto"/>
              <w:jc w:val="center"/>
              <w:rPr>
                <w:sz w:val="26"/>
                <w:szCs w:val="26"/>
              </w:rPr>
            </w:pPr>
          </w:p>
          <w:p w:rsidR="00037310" w:rsidRPr="00882870" w:rsidRDefault="00037310" w:rsidP="00DA123C">
            <w:pPr>
              <w:spacing w:line="240" w:lineRule="auto"/>
              <w:jc w:val="center"/>
              <w:rPr>
                <w:sz w:val="26"/>
                <w:szCs w:val="26"/>
              </w:rPr>
            </w:pPr>
            <w:r w:rsidRPr="00882870">
              <w:rPr>
                <w:sz w:val="26"/>
                <w:szCs w:val="26"/>
              </w:rPr>
              <w:t>Ø 80 -   1шт.</w:t>
            </w:r>
          </w:p>
          <w:p w:rsidR="00037310" w:rsidRPr="00882870" w:rsidRDefault="00037310" w:rsidP="00DA123C">
            <w:pPr>
              <w:spacing w:line="240" w:lineRule="auto"/>
              <w:jc w:val="center"/>
              <w:rPr>
                <w:sz w:val="26"/>
                <w:szCs w:val="26"/>
              </w:rPr>
            </w:pP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в/г</w:t>
            </w:r>
          </w:p>
          <w:p w:rsidR="00037310" w:rsidRPr="00882870" w:rsidRDefault="00037310" w:rsidP="00DA123C">
            <w:pPr>
              <w:spacing w:line="240" w:lineRule="auto"/>
              <w:jc w:val="center"/>
              <w:rPr>
                <w:sz w:val="26"/>
                <w:szCs w:val="26"/>
              </w:rPr>
            </w:pPr>
            <w:r w:rsidRPr="00882870">
              <w:rPr>
                <w:sz w:val="26"/>
                <w:szCs w:val="26"/>
              </w:rPr>
              <w:t>Балашов-3</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44</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1987 г.</w:t>
            </w:r>
          </w:p>
          <w:p w:rsidR="00037310" w:rsidRPr="00882870" w:rsidRDefault="00037310" w:rsidP="00DA123C">
            <w:pPr>
              <w:spacing w:line="240" w:lineRule="auto"/>
              <w:jc w:val="center"/>
              <w:rPr>
                <w:sz w:val="26"/>
                <w:szCs w:val="26"/>
              </w:rPr>
            </w:pPr>
            <w:r w:rsidRPr="00882870">
              <w:rPr>
                <w:sz w:val="26"/>
                <w:szCs w:val="26"/>
              </w:rPr>
              <w:t>Передана</w:t>
            </w:r>
          </w:p>
          <w:p w:rsidR="00037310" w:rsidRPr="00882870" w:rsidRDefault="00037310" w:rsidP="00DA123C">
            <w:pPr>
              <w:spacing w:line="240" w:lineRule="auto"/>
              <w:jc w:val="center"/>
              <w:rPr>
                <w:sz w:val="26"/>
                <w:szCs w:val="26"/>
              </w:rPr>
            </w:pPr>
            <w:r w:rsidRPr="00882870">
              <w:rPr>
                <w:sz w:val="26"/>
                <w:szCs w:val="26"/>
              </w:rPr>
              <w:t>01.01.2015</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СМ 100-65-200/ч</w:t>
            </w:r>
          </w:p>
          <w:p w:rsidR="00037310" w:rsidRPr="00882870" w:rsidRDefault="00037310" w:rsidP="00DA123C">
            <w:pPr>
              <w:spacing w:line="240" w:lineRule="auto"/>
              <w:jc w:val="center"/>
              <w:rPr>
                <w:sz w:val="26"/>
                <w:szCs w:val="26"/>
              </w:rPr>
            </w:pPr>
            <w:r w:rsidRPr="00882870">
              <w:rPr>
                <w:sz w:val="26"/>
                <w:szCs w:val="26"/>
              </w:rPr>
              <w:t>Q = 100м³/час – 1шт.</w:t>
            </w:r>
          </w:p>
          <w:p w:rsidR="00037310" w:rsidRPr="00882870" w:rsidRDefault="00037310" w:rsidP="00DA123C">
            <w:pPr>
              <w:spacing w:line="240" w:lineRule="auto"/>
              <w:jc w:val="center"/>
              <w:rPr>
                <w:sz w:val="26"/>
                <w:szCs w:val="26"/>
              </w:rPr>
            </w:pPr>
            <w:r w:rsidRPr="00882870">
              <w:rPr>
                <w:sz w:val="26"/>
                <w:szCs w:val="26"/>
              </w:rPr>
              <w:t>Н = 50 м</w:t>
            </w:r>
          </w:p>
          <w:p w:rsidR="00037310" w:rsidRPr="00882870" w:rsidRDefault="00037310" w:rsidP="00DA123C">
            <w:pPr>
              <w:spacing w:line="240" w:lineRule="auto"/>
              <w:jc w:val="center"/>
              <w:rPr>
                <w:sz w:val="26"/>
                <w:szCs w:val="26"/>
              </w:rPr>
            </w:pPr>
            <w:r w:rsidRPr="00882870">
              <w:rPr>
                <w:sz w:val="26"/>
                <w:szCs w:val="26"/>
              </w:rPr>
              <w:t>ФГ 115/38 – 1 шт.</w:t>
            </w:r>
          </w:p>
          <w:p w:rsidR="00037310" w:rsidRPr="00882870" w:rsidRDefault="00037310" w:rsidP="00DA123C">
            <w:pPr>
              <w:spacing w:line="240" w:lineRule="auto"/>
              <w:jc w:val="center"/>
              <w:rPr>
                <w:sz w:val="26"/>
                <w:szCs w:val="26"/>
              </w:rPr>
            </w:pPr>
            <w:r w:rsidRPr="00882870">
              <w:rPr>
                <w:sz w:val="26"/>
                <w:szCs w:val="26"/>
              </w:rPr>
              <w:t>Q = 115м³/час – 1шт.</w:t>
            </w:r>
          </w:p>
          <w:p w:rsidR="00037310" w:rsidRPr="00882870" w:rsidRDefault="00037310" w:rsidP="00DA123C">
            <w:pPr>
              <w:spacing w:line="240" w:lineRule="auto"/>
              <w:jc w:val="center"/>
              <w:rPr>
                <w:sz w:val="26"/>
                <w:szCs w:val="26"/>
              </w:rPr>
            </w:pPr>
            <w:r w:rsidRPr="00882870">
              <w:rPr>
                <w:sz w:val="26"/>
                <w:szCs w:val="26"/>
              </w:rPr>
              <w:t>Н = 38 м</w:t>
            </w:r>
          </w:p>
          <w:p w:rsidR="00037310" w:rsidRPr="00882870" w:rsidRDefault="00037310" w:rsidP="00DA123C">
            <w:pPr>
              <w:spacing w:line="240" w:lineRule="auto"/>
              <w:jc w:val="center"/>
              <w:rPr>
                <w:sz w:val="26"/>
                <w:szCs w:val="26"/>
              </w:rPr>
            </w:pPr>
            <w:r w:rsidRPr="00882870">
              <w:rPr>
                <w:sz w:val="26"/>
                <w:szCs w:val="26"/>
              </w:rPr>
              <w:t>СМ 100-65-200/2б</w:t>
            </w:r>
          </w:p>
          <w:p w:rsidR="00037310" w:rsidRPr="00882870" w:rsidRDefault="00037310" w:rsidP="00DA123C">
            <w:pPr>
              <w:spacing w:line="240" w:lineRule="auto"/>
              <w:jc w:val="center"/>
              <w:rPr>
                <w:sz w:val="26"/>
                <w:szCs w:val="26"/>
              </w:rPr>
            </w:pPr>
            <w:r w:rsidRPr="00882870">
              <w:rPr>
                <w:sz w:val="26"/>
                <w:szCs w:val="26"/>
              </w:rPr>
              <w:t>Q = 100м³/час – 1шт.</w:t>
            </w:r>
          </w:p>
          <w:p w:rsidR="00037310" w:rsidRPr="00882870" w:rsidRDefault="00037310" w:rsidP="00DA123C">
            <w:pPr>
              <w:spacing w:line="240" w:lineRule="auto"/>
              <w:jc w:val="center"/>
              <w:rPr>
                <w:sz w:val="26"/>
                <w:szCs w:val="26"/>
              </w:rPr>
            </w:pPr>
            <w:r w:rsidRPr="00882870">
              <w:rPr>
                <w:sz w:val="26"/>
                <w:szCs w:val="26"/>
              </w:rPr>
              <w:t>Н = 31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37 кВт  – 1 шт.</w:t>
            </w:r>
          </w:p>
          <w:p w:rsidR="00037310" w:rsidRPr="00882870" w:rsidRDefault="00037310" w:rsidP="00DA123C">
            <w:pPr>
              <w:spacing w:line="240" w:lineRule="auto"/>
              <w:jc w:val="center"/>
              <w:rPr>
                <w:sz w:val="26"/>
                <w:szCs w:val="26"/>
              </w:rPr>
            </w:pPr>
            <w:r w:rsidRPr="00882870">
              <w:rPr>
                <w:sz w:val="26"/>
                <w:szCs w:val="26"/>
              </w:rPr>
              <w:t>3000 об/мин</w:t>
            </w:r>
          </w:p>
          <w:p w:rsidR="00037310" w:rsidRPr="00882870" w:rsidRDefault="00037310" w:rsidP="00DA123C">
            <w:pPr>
              <w:spacing w:line="240" w:lineRule="auto"/>
              <w:jc w:val="center"/>
              <w:rPr>
                <w:sz w:val="26"/>
                <w:szCs w:val="26"/>
              </w:rPr>
            </w:pPr>
          </w:p>
          <w:p w:rsidR="00037310" w:rsidRPr="00882870" w:rsidRDefault="00037310" w:rsidP="00DA123C">
            <w:pPr>
              <w:spacing w:line="240" w:lineRule="auto"/>
              <w:jc w:val="center"/>
              <w:rPr>
                <w:sz w:val="26"/>
                <w:szCs w:val="26"/>
              </w:rPr>
            </w:pPr>
            <w:r w:rsidRPr="00882870">
              <w:rPr>
                <w:sz w:val="26"/>
                <w:szCs w:val="26"/>
              </w:rPr>
              <w:t>30кВт  - 1 шт.</w:t>
            </w:r>
          </w:p>
          <w:p w:rsidR="00037310" w:rsidRPr="00882870" w:rsidRDefault="00037310" w:rsidP="00DA123C">
            <w:pPr>
              <w:spacing w:line="240" w:lineRule="auto"/>
              <w:jc w:val="center"/>
              <w:rPr>
                <w:sz w:val="26"/>
                <w:szCs w:val="26"/>
              </w:rPr>
            </w:pPr>
            <w:r w:rsidRPr="00882870">
              <w:rPr>
                <w:sz w:val="26"/>
                <w:szCs w:val="26"/>
              </w:rPr>
              <w:t>3000 об/мин</w:t>
            </w:r>
          </w:p>
          <w:p w:rsidR="00037310" w:rsidRPr="00882870" w:rsidRDefault="00037310" w:rsidP="00DA123C">
            <w:pPr>
              <w:spacing w:line="240" w:lineRule="auto"/>
              <w:jc w:val="center"/>
              <w:rPr>
                <w:sz w:val="26"/>
                <w:szCs w:val="26"/>
              </w:rPr>
            </w:pPr>
          </w:p>
          <w:p w:rsidR="00037310" w:rsidRPr="00882870" w:rsidRDefault="00037310" w:rsidP="00DA123C">
            <w:pPr>
              <w:spacing w:line="240" w:lineRule="auto"/>
              <w:jc w:val="center"/>
              <w:rPr>
                <w:sz w:val="26"/>
                <w:szCs w:val="26"/>
              </w:rPr>
            </w:pPr>
            <w:r w:rsidRPr="00882870">
              <w:rPr>
                <w:sz w:val="26"/>
                <w:szCs w:val="26"/>
              </w:rPr>
              <w:t>37 кВт  – 1 шт.</w:t>
            </w:r>
          </w:p>
          <w:p w:rsidR="00037310" w:rsidRPr="00882870" w:rsidRDefault="00037310" w:rsidP="00DA123C">
            <w:pPr>
              <w:spacing w:line="240" w:lineRule="auto"/>
              <w:jc w:val="center"/>
              <w:rPr>
                <w:sz w:val="26"/>
                <w:szCs w:val="26"/>
              </w:rPr>
            </w:pPr>
            <w:r w:rsidRPr="00882870">
              <w:rPr>
                <w:sz w:val="26"/>
                <w:szCs w:val="26"/>
              </w:rPr>
              <w:t>3000 об/мин</w:t>
            </w:r>
          </w:p>
          <w:p w:rsidR="00037310" w:rsidRPr="00882870" w:rsidRDefault="00037310" w:rsidP="00DA123C">
            <w:pPr>
              <w:spacing w:line="240" w:lineRule="auto"/>
              <w:jc w:val="center"/>
              <w:rPr>
                <w:sz w:val="26"/>
                <w:szCs w:val="26"/>
              </w:rPr>
            </w:pP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50      -  9 шт.</w:t>
            </w:r>
          </w:p>
          <w:p w:rsidR="00037310" w:rsidRPr="00882870" w:rsidRDefault="00037310" w:rsidP="00DA123C">
            <w:pPr>
              <w:spacing w:line="240" w:lineRule="auto"/>
              <w:jc w:val="center"/>
              <w:rPr>
                <w:sz w:val="26"/>
                <w:szCs w:val="26"/>
              </w:rPr>
            </w:pPr>
            <w:r w:rsidRPr="00882870">
              <w:rPr>
                <w:sz w:val="26"/>
                <w:szCs w:val="26"/>
              </w:rPr>
              <w:t>Ø 150    -  3 шт.</w:t>
            </w:r>
          </w:p>
          <w:p w:rsidR="00037310" w:rsidRPr="00882870" w:rsidRDefault="00037310" w:rsidP="00DA123C">
            <w:pPr>
              <w:spacing w:line="240" w:lineRule="auto"/>
              <w:jc w:val="center"/>
              <w:rPr>
                <w:sz w:val="26"/>
                <w:szCs w:val="26"/>
              </w:rPr>
            </w:pPr>
            <w:r w:rsidRPr="00882870">
              <w:rPr>
                <w:sz w:val="26"/>
                <w:szCs w:val="26"/>
              </w:rPr>
              <w:t>Ø 200    -  7 шт.</w:t>
            </w:r>
          </w:p>
          <w:p w:rsidR="00037310" w:rsidRPr="00882870" w:rsidRDefault="00037310" w:rsidP="00DA123C">
            <w:pPr>
              <w:spacing w:line="240" w:lineRule="auto"/>
              <w:jc w:val="center"/>
              <w:rPr>
                <w:sz w:val="26"/>
                <w:szCs w:val="26"/>
              </w:rPr>
            </w:pP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150 - 3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в/г</w:t>
            </w:r>
          </w:p>
          <w:p w:rsidR="00037310" w:rsidRPr="00882870" w:rsidRDefault="00037310" w:rsidP="00DA123C">
            <w:pPr>
              <w:spacing w:line="240" w:lineRule="auto"/>
              <w:jc w:val="center"/>
              <w:rPr>
                <w:sz w:val="26"/>
                <w:szCs w:val="26"/>
              </w:rPr>
            </w:pPr>
            <w:r w:rsidRPr="00882870">
              <w:rPr>
                <w:sz w:val="26"/>
                <w:szCs w:val="26"/>
              </w:rPr>
              <w:t>Балашов-3</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20</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1970 г.</w:t>
            </w:r>
          </w:p>
          <w:p w:rsidR="00037310" w:rsidRPr="00882870" w:rsidRDefault="00037310" w:rsidP="00DA123C">
            <w:pPr>
              <w:spacing w:line="240" w:lineRule="auto"/>
              <w:jc w:val="center"/>
              <w:rPr>
                <w:sz w:val="26"/>
                <w:szCs w:val="26"/>
              </w:rPr>
            </w:pPr>
            <w:r w:rsidRPr="00882870">
              <w:rPr>
                <w:sz w:val="26"/>
                <w:szCs w:val="26"/>
              </w:rPr>
              <w:t>Передана</w:t>
            </w:r>
          </w:p>
          <w:p w:rsidR="00037310" w:rsidRPr="00882870" w:rsidRDefault="00037310" w:rsidP="00DA123C">
            <w:pPr>
              <w:spacing w:line="240" w:lineRule="auto"/>
              <w:jc w:val="center"/>
              <w:rPr>
                <w:sz w:val="26"/>
                <w:szCs w:val="26"/>
              </w:rPr>
            </w:pPr>
            <w:r w:rsidRPr="00882870">
              <w:rPr>
                <w:sz w:val="26"/>
                <w:szCs w:val="26"/>
              </w:rPr>
              <w:t>01.01.2015</w:t>
            </w:r>
          </w:p>
          <w:p w:rsidR="00037310" w:rsidRPr="00882870" w:rsidRDefault="00037310" w:rsidP="00DA123C">
            <w:pPr>
              <w:spacing w:line="240" w:lineRule="auto"/>
              <w:jc w:val="center"/>
              <w:rPr>
                <w:sz w:val="26"/>
                <w:szCs w:val="26"/>
              </w:rPr>
            </w:pPr>
            <w:r w:rsidRPr="00882870">
              <w:rPr>
                <w:sz w:val="26"/>
                <w:szCs w:val="26"/>
              </w:rPr>
              <w:t>дренажная</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4/км – 12  -  2 шт.</w:t>
            </w:r>
          </w:p>
          <w:p w:rsidR="00037310" w:rsidRPr="00882870" w:rsidRDefault="00037310" w:rsidP="00DA123C">
            <w:pPr>
              <w:spacing w:line="240" w:lineRule="auto"/>
              <w:jc w:val="center"/>
              <w:rPr>
                <w:sz w:val="26"/>
                <w:szCs w:val="26"/>
              </w:rPr>
            </w:pPr>
            <w:r w:rsidRPr="00882870">
              <w:rPr>
                <w:sz w:val="26"/>
                <w:szCs w:val="26"/>
              </w:rPr>
              <w:t>Q = 120 м³/час</w:t>
            </w:r>
          </w:p>
        </w:tc>
        <w:tc>
          <w:tcPr>
            <w:tcW w:w="2132" w:type="dxa"/>
            <w:vAlign w:val="center"/>
          </w:tcPr>
          <w:p w:rsidR="00037310" w:rsidRPr="00882870" w:rsidRDefault="00037310" w:rsidP="00DA123C">
            <w:pPr>
              <w:spacing w:line="240" w:lineRule="auto"/>
              <w:jc w:val="center"/>
              <w:rPr>
                <w:sz w:val="26"/>
                <w:szCs w:val="26"/>
              </w:rPr>
            </w:pPr>
          </w:p>
          <w:p w:rsidR="00037310" w:rsidRPr="00882870" w:rsidRDefault="00037310" w:rsidP="00DA123C">
            <w:pPr>
              <w:spacing w:line="240" w:lineRule="auto"/>
              <w:jc w:val="center"/>
              <w:rPr>
                <w:sz w:val="26"/>
                <w:szCs w:val="26"/>
              </w:rPr>
            </w:pPr>
            <w:r w:rsidRPr="00882870">
              <w:rPr>
                <w:sz w:val="26"/>
                <w:szCs w:val="26"/>
              </w:rPr>
              <w:t>20 кВт   - 2 шт.</w:t>
            </w:r>
          </w:p>
          <w:p w:rsidR="00037310" w:rsidRPr="00882870" w:rsidRDefault="00037310" w:rsidP="00DA123C">
            <w:pPr>
              <w:spacing w:line="240" w:lineRule="auto"/>
              <w:jc w:val="center"/>
              <w:rPr>
                <w:sz w:val="26"/>
                <w:szCs w:val="26"/>
              </w:rPr>
            </w:pPr>
            <w:r w:rsidRPr="00882870">
              <w:rPr>
                <w:sz w:val="26"/>
                <w:szCs w:val="26"/>
              </w:rPr>
              <w:t>2900 об/мин</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50      -  3 шт.</w:t>
            </w:r>
          </w:p>
          <w:p w:rsidR="00037310" w:rsidRPr="00882870" w:rsidRDefault="00037310" w:rsidP="00DA123C">
            <w:pPr>
              <w:spacing w:line="240" w:lineRule="auto"/>
              <w:jc w:val="center"/>
              <w:rPr>
                <w:sz w:val="26"/>
                <w:szCs w:val="26"/>
              </w:rPr>
            </w:pPr>
            <w:r w:rsidRPr="00882870">
              <w:rPr>
                <w:sz w:val="26"/>
                <w:szCs w:val="26"/>
              </w:rPr>
              <w:t>Ø 100    -  4 шт.</w:t>
            </w:r>
          </w:p>
          <w:p w:rsidR="00037310" w:rsidRPr="00882870" w:rsidRDefault="00037310" w:rsidP="00DA123C">
            <w:pPr>
              <w:spacing w:line="240" w:lineRule="auto"/>
              <w:jc w:val="center"/>
              <w:rPr>
                <w:sz w:val="26"/>
                <w:szCs w:val="26"/>
              </w:rPr>
            </w:pPr>
            <w:r w:rsidRPr="00882870">
              <w:rPr>
                <w:sz w:val="26"/>
                <w:szCs w:val="26"/>
              </w:rPr>
              <w:t>Ø 150    -  2 шт.</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100 - 2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ул. Нижняя</w:t>
            </w:r>
          </w:p>
          <w:p w:rsidR="00037310" w:rsidRPr="00882870" w:rsidRDefault="00037310" w:rsidP="00DA123C">
            <w:pPr>
              <w:spacing w:line="240" w:lineRule="auto"/>
              <w:jc w:val="center"/>
              <w:rPr>
                <w:sz w:val="26"/>
                <w:szCs w:val="26"/>
              </w:rPr>
            </w:pPr>
            <w:r w:rsidRPr="00882870">
              <w:rPr>
                <w:sz w:val="26"/>
                <w:szCs w:val="26"/>
              </w:rPr>
              <w:t>ст. Хопер</w:t>
            </w:r>
          </w:p>
        </w:tc>
        <w:tc>
          <w:tcPr>
            <w:tcW w:w="1304" w:type="dxa"/>
            <w:vAlign w:val="center"/>
          </w:tcPr>
          <w:p w:rsidR="00037310" w:rsidRPr="00882870" w:rsidRDefault="00037310" w:rsidP="00DA123C">
            <w:pPr>
              <w:spacing w:line="240" w:lineRule="auto"/>
              <w:jc w:val="center"/>
              <w:rPr>
                <w:sz w:val="26"/>
                <w:szCs w:val="26"/>
              </w:rPr>
            </w:pPr>
            <w:r w:rsidRPr="00882870">
              <w:rPr>
                <w:sz w:val="26"/>
                <w:szCs w:val="26"/>
              </w:rPr>
              <w:t>50,4</w:t>
            </w: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Передана</w:t>
            </w:r>
          </w:p>
          <w:p w:rsidR="00037310" w:rsidRPr="00882870" w:rsidRDefault="00037310" w:rsidP="00DA123C">
            <w:pPr>
              <w:spacing w:line="240" w:lineRule="auto"/>
              <w:jc w:val="center"/>
              <w:rPr>
                <w:sz w:val="26"/>
                <w:szCs w:val="26"/>
              </w:rPr>
            </w:pPr>
            <w:r w:rsidRPr="00882870">
              <w:rPr>
                <w:sz w:val="26"/>
                <w:szCs w:val="26"/>
              </w:rPr>
              <w:t>01.01.2015</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Сведений нет</w:t>
            </w:r>
          </w:p>
        </w:tc>
        <w:tc>
          <w:tcPr>
            <w:tcW w:w="2132" w:type="dxa"/>
            <w:vAlign w:val="center"/>
          </w:tcPr>
          <w:p w:rsidR="00037310" w:rsidRPr="00882870" w:rsidRDefault="00037310" w:rsidP="00DA123C">
            <w:pPr>
              <w:spacing w:line="240" w:lineRule="auto"/>
              <w:jc w:val="center"/>
              <w:rPr>
                <w:sz w:val="26"/>
                <w:szCs w:val="26"/>
              </w:rPr>
            </w:pPr>
          </w:p>
        </w:tc>
        <w:tc>
          <w:tcPr>
            <w:tcW w:w="2268" w:type="dxa"/>
            <w:vAlign w:val="center"/>
          </w:tcPr>
          <w:p w:rsidR="00037310" w:rsidRPr="00882870" w:rsidRDefault="00037310" w:rsidP="00DA123C">
            <w:pPr>
              <w:spacing w:line="240" w:lineRule="auto"/>
              <w:jc w:val="center"/>
              <w:rPr>
                <w:sz w:val="26"/>
                <w:szCs w:val="26"/>
              </w:rPr>
            </w:pPr>
          </w:p>
        </w:tc>
        <w:tc>
          <w:tcPr>
            <w:tcW w:w="1637" w:type="dxa"/>
            <w:vAlign w:val="center"/>
          </w:tcPr>
          <w:p w:rsidR="00037310" w:rsidRPr="00882870" w:rsidRDefault="00037310" w:rsidP="00DA123C">
            <w:pPr>
              <w:spacing w:line="240" w:lineRule="auto"/>
              <w:jc w:val="center"/>
              <w:rPr>
                <w:sz w:val="26"/>
                <w:szCs w:val="26"/>
              </w:rPr>
            </w:pPr>
          </w:p>
        </w:tc>
      </w:tr>
      <w:tr w:rsidR="00037310" w:rsidRPr="00882870">
        <w:tc>
          <w:tcPr>
            <w:tcW w:w="2206" w:type="dxa"/>
            <w:vAlign w:val="center"/>
          </w:tcPr>
          <w:p w:rsidR="00037310" w:rsidRPr="00882870" w:rsidRDefault="00037310" w:rsidP="00E64BE7">
            <w:pPr>
              <w:spacing w:line="240" w:lineRule="auto"/>
              <w:jc w:val="center"/>
              <w:rPr>
                <w:sz w:val="26"/>
                <w:szCs w:val="26"/>
              </w:rPr>
            </w:pPr>
            <w:r w:rsidRPr="00882870">
              <w:rPr>
                <w:sz w:val="26"/>
                <w:szCs w:val="26"/>
              </w:rPr>
              <w:t>ул. Софинского, 22</w:t>
            </w:r>
          </w:p>
        </w:tc>
        <w:tc>
          <w:tcPr>
            <w:tcW w:w="1304" w:type="dxa"/>
            <w:vAlign w:val="center"/>
          </w:tcPr>
          <w:p w:rsidR="00037310" w:rsidRPr="00882870" w:rsidRDefault="00037310" w:rsidP="00DA123C">
            <w:pPr>
              <w:spacing w:line="240" w:lineRule="auto"/>
              <w:jc w:val="center"/>
              <w:rPr>
                <w:sz w:val="26"/>
                <w:szCs w:val="26"/>
              </w:rPr>
            </w:pP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2012 г.</w:t>
            </w:r>
          </w:p>
          <w:p w:rsidR="00037310" w:rsidRPr="00882870" w:rsidRDefault="00037310" w:rsidP="00E64BE7">
            <w:pPr>
              <w:spacing w:line="240" w:lineRule="auto"/>
              <w:jc w:val="center"/>
              <w:rPr>
                <w:sz w:val="26"/>
                <w:szCs w:val="26"/>
              </w:rPr>
            </w:pPr>
            <w:r w:rsidRPr="00882870">
              <w:rPr>
                <w:sz w:val="26"/>
                <w:szCs w:val="26"/>
              </w:rPr>
              <w:t>Передана 01.01.2015</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Иртыш  ПФС 65/160 – 1 шт.</w:t>
            </w:r>
          </w:p>
          <w:p w:rsidR="00037310" w:rsidRPr="00882870" w:rsidRDefault="00037310" w:rsidP="00E64BE7">
            <w:pPr>
              <w:spacing w:line="240" w:lineRule="auto"/>
              <w:jc w:val="center"/>
              <w:rPr>
                <w:sz w:val="26"/>
                <w:szCs w:val="26"/>
              </w:rPr>
            </w:pPr>
            <w:r w:rsidRPr="00882870">
              <w:rPr>
                <w:sz w:val="26"/>
                <w:szCs w:val="26"/>
              </w:rPr>
              <w:t>Q = 25 м³/час Н =14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3,0 кВт – 1 шт.</w:t>
            </w:r>
          </w:p>
        </w:tc>
        <w:tc>
          <w:tcPr>
            <w:tcW w:w="2268" w:type="dxa"/>
            <w:vAlign w:val="center"/>
          </w:tcPr>
          <w:p w:rsidR="00037310" w:rsidRPr="00882870" w:rsidRDefault="00037310" w:rsidP="00E64BE7">
            <w:pPr>
              <w:spacing w:line="240" w:lineRule="auto"/>
              <w:jc w:val="center"/>
              <w:rPr>
                <w:sz w:val="26"/>
                <w:szCs w:val="26"/>
              </w:rPr>
            </w:pPr>
            <w:r w:rsidRPr="00882870">
              <w:rPr>
                <w:sz w:val="26"/>
                <w:szCs w:val="26"/>
              </w:rPr>
              <w:t>Ø 100    -  1 шт.</w:t>
            </w:r>
          </w:p>
        </w:tc>
        <w:tc>
          <w:tcPr>
            <w:tcW w:w="1637" w:type="dxa"/>
            <w:vAlign w:val="center"/>
          </w:tcPr>
          <w:p w:rsidR="00037310" w:rsidRPr="00882870" w:rsidRDefault="00037310" w:rsidP="00E64BE7">
            <w:pPr>
              <w:spacing w:line="240" w:lineRule="auto"/>
              <w:jc w:val="center"/>
              <w:rPr>
                <w:sz w:val="26"/>
                <w:szCs w:val="26"/>
              </w:rPr>
            </w:pPr>
            <w:r w:rsidRPr="00882870">
              <w:rPr>
                <w:sz w:val="26"/>
                <w:szCs w:val="26"/>
              </w:rPr>
              <w:t>Ø 100 - 1 шт</w:t>
            </w:r>
          </w:p>
        </w:tc>
      </w:tr>
      <w:tr w:rsidR="00037310" w:rsidRPr="00882870">
        <w:tc>
          <w:tcPr>
            <w:tcW w:w="2206" w:type="dxa"/>
            <w:vAlign w:val="center"/>
          </w:tcPr>
          <w:p w:rsidR="00037310" w:rsidRPr="00882870" w:rsidRDefault="00037310" w:rsidP="00DA123C">
            <w:pPr>
              <w:spacing w:line="240" w:lineRule="auto"/>
              <w:jc w:val="center"/>
              <w:rPr>
                <w:sz w:val="26"/>
                <w:szCs w:val="26"/>
              </w:rPr>
            </w:pPr>
            <w:r w:rsidRPr="00882870">
              <w:rPr>
                <w:sz w:val="26"/>
                <w:szCs w:val="26"/>
              </w:rPr>
              <w:t>№ 13</w:t>
            </w:r>
          </w:p>
          <w:p w:rsidR="00037310" w:rsidRPr="00882870" w:rsidRDefault="00037310" w:rsidP="00DA123C">
            <w:pPr>
              <w:spacing w:line="240" w:lineRule="auto"/>
              <w:jc w:val="center"/>
              <w:rPr>
                <w:sz w:val="26"/>
                <w:szCs w:val="26"/>
              </w:rPr>
            </w:pPr>
            <w:r w:rsidRPr="00882870">
              <w:rPr>
                <w:sz w:val="26"/>
                <w:szCs w:val="26"/>
              </w:rPr>
              <w:t>ул. Текстильная</w:t>
            </w:r>
          </w:p>
        </w:tc>
        <w:tc>
          <w:tcPr>
            <w:tcW w:w="1304" w:type="dxa"/>
            <w:vAlign w:val="center"/>
          </w:tcPr>
          <w:p w:rsidR="00037310" w:rsidRPr="00882870" w:rsidRDefault="00037310" w:rsidP="00DA123C">
            <w:pPr>
              <w:spacing w:line="240" w:lineRule="auto"/>
              <w:jc w:val="center"/>
              <w:rPr>
                <w:sz w:val="26"/>
                <w:szCs w:val="26"/>
              </w:rPr>
            </w:pPr>
          </w:p>
        </w:tc>
        <w:tc>
          <w:tcPr>
            <w:tcW w:w="2127" w:type="dxa"/>
            <w:vAlign w:val="center"/>
          </w:tcPr>
          <w:p w:rsidR="00037310" w:rsidRPr="00882870" w:rsidRDefault="00037310" w:rsidP="00DA123C">
            <w:pPr>
              <w:spacing w:line="240" w:lineRule="auto"/>
              <w:jc w:val="center"/>
              <w:rPr>
                <w:sz w:val="26"/>
                <w:szCs w:val="26"/>
              </w:rPr>
            </w:pPr>
            <w:r w:rsidRPr="00882870">
              <w:rPr>
                <w:sz w:val="26"/>
                <w:szCs w:val="26"/>
              </w:rPr>
              <w:t>2010 г.</w:t>
            </w:r>
          </w:p>
        </w:tc>
        <w:tc>
          <w:tcPr>
            <w:tcW w:w="3112" w:type="dxa"/>
            <w:vAlign w:val="center"/>
          </w:tcPr>
          <w:p w:rsidR="00037310" w:rsidRPr="00882870" w:rsidRDefault="00037310" w:rsidP="00DA123C">
            <w:pPr>
              <w:spacing w:line="240" w:lineRule="auto"/>
              <w:jc w:val="center"/>
              <w:rPr>
                <w:sz w:val="26"/>
                <w:szCs w:val="26"/>
              </w:rPr>
            </w:pPr>
            <w:r w:rsidRPr="00882870">
              <w:rPr>
                <w:sz w:val="26"/>
                <w:szCs w:val="26"/>
              </w:rPr>
              <w:t>Иртыш  ПФС 65/160 – 1 шт.</w:t>
            </w:r>
          </w:p>
          <w:p w:rsidR="00037310" w:rsidRPr="00882870" w:rsidRDefault="00037310" w:rsidP="00E64BE7">
            <w:pPr>
              <w:spacing w:line="240" w:lineRule="auto"/>
              <w:jc w:val="center"/>
              <w:rPr>
                <w:sz w:val="26"/>
                <w:szCs w:val="26"/>
              </w:rPr>
            </w:pPr>
            <w:r w:rsidRPr="00882870">
              <w:rPr>
                <w:sz w:val="26"/>
                <w:szCs w:val="26"/>
              </w:rPr>
              <w:t>Q = 25 м³/час Н =14 м</w:t>
            </w:r>
          </w:p>
        </w:tc>
        <w:tc>
          <w:tcPr>
            <w:tcW w:w="2132" w:type="dxa"/>
            <w:vAlign w:val="center"/>
          </w:tcPr>
          <w:p w:rsidR="00037310" w:rsidRPr="00882870" w:rsidRDefault="00037310" w:rsidP="00DA123C">
            <w:pPr>
              <w:spacing w:line="240" w:lineRule="auto"/>
              <w:jc w:val="center"/>
              <w:rPr>
                <w:sz w:val="26"/>
                <w:szCs w:val="26"/>
              </w:rPr>
            </w:pPr>
            <w:r w:rsidRPr="00882870">
              <w:rPr>
                <w:sz w:val="26"/>
                <w:szCs w:val="26"/>
              </w:rPr>
              <w:t>3,0 кВт – 1 шт.</w:t>
            </w:r>
          </w:p>
        </w:tc>
        <w:tc>
          <w:tcPr>
            <w:tcW w:w="2268" w:type="dxa"/>
            <w:vAlign w:val="center"/>
          </w:tcPr>
          <w:p w:rsidR="00037310" w:rsidRPr="00882870" w:rsidRDefault="00037310" w:rsidP="00DA123C">
            <w:pPr>
              <w:spacing w:line="240" w:lineRule="auto"/>
              <w:jc w:val="center"/>
              <w:rPr>
                <w:sz w:val="26"/>
                <w:szCs w:val="26"/>
              </w:rPr>
            </w:pPr>
            <w:r w:rsidRPr="00882870">
              <w:rPr>
                <w:sz w:val="26"/>
                <w:szCs w:val="26"/>
              </w:rPr>
              <w:t>Ø 150    -  1 шт.</w:t>
            </w:r>
          </w:p>
        </w:tc>
        <w:tc>
          <w:tcPr>
            <w:tcW w:w="1637" w:type="dxa"/>
            <w:vAlign w:val="center"/>
          </w:tcPr>
          <w:p w:rsidR="00037310" w:rsidRPr="00882870" w:rsidRDefault="00037310" w:rsidP="00DA123C">
            <w:pPr>
              <w:spacing w:line="240" w:lineRule="auto"/>
              <w:jc w:val="center"/>
              <w:rPr>
                <w:sz w:val="26"/>
                <w:szCs w:val="26"/>
              </w:rPr>
            </w:pPr>
            <w:r w:rsidRPr="00882870">
              <w:rPr>
                <w:sz w:val="26"/>
                <w:szCs w:val="26"/>
              </w:rPr>
              <w:t>Ø 150 - 1 шт</w:t>
            </w:r>
          </w:p>
        </w:tc>
      </w:tr>
    </w:tbl>
    <w:p w:rsidR="00037310" w:rsidRDefault="00037310" w:rsidP="008D4534">
      <w:pPr>
        <w:pStyle w:val="Heading3"/>
        <w:spacing w:after="240"/>
        <w:sectPr w:rsidR="00037310" w:rsidSect="00DA123C">
          <w:pgSz w:w="16838" w:h="11906" w:orient="landscape"/>
          <w:pgMar w:top="1134" w:right="1134" w:bottom="851"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037310" w:rsidRPr="002D1922" w:rsidRDefault="00037310" w:rsidP="008D4534">
      <w:pPr>
        <w:pStyle w:val="Heading3"/>
        <w:spacing w:after="240"/>
      </w:pPr>
      <w:bookmarkStart w:id="179" w:name="_Toc427759817"/>
      <w:r w:rsidRPr="002D1922">
        <w:t>3.3.5. Анализ резервов производственных мощностей системы водоотведения и возможности расширения зоны их действия</w:t>
      </w:r>
      <w:bookmarkEnd w:id="177"/>
      <w:bookmarkEnd w:id="178"/>
      <w:bookmarkEnd w:id="179"/>
    </w:p>
    <w:p w:rsidR="00037310" w:rsidRPr="00F17638" w:rsidRDefault="00037310" w:rsidP="008D4534">
      <w:pPr>
        <w:autoSpaceDE w:val="0"/>
        <w:autoSpaceDN w:val="0"/>
        <w:adjustRightInd w:val="0"/>
        <w:ind w:firstLine="567"/>
      </w:pPr>
      <w:r w:rsidRPr="002D1922">
        <w:t xml:space="preserve">Анализ результатов расчета резервов производственных мощностей системы водоотведения, рассчитанных в п. 3.3.3., показал, что при прогнозируемой тенденции к подключению новых потребителей, при </w:t>
      </w:r>
      <w:r>
        <w:t>прогнозируемых</w:t>
      </w:r>
      <w:r w:rsidRPr="002D1922">
        <w:t xml:space="preserve"> мощностях имеется резерв по производительностям основного технологического оборудования.</w:t>
      </w:r>
      <w:r w:rsidRPr="00F17638">
        <w:t xml:space="preserve"> </w:t>
      </w: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180" w:name="_Toc385862087"/>
      <w:bookmarkStart w:id="181" w:name="_Toc392073623"/>
      <w:bookmarkStart w:id="182" w:name="_Toc427759818"/>
      <w:r w:rsidRPr="00F17638">
        <w:rPr>
          <w:rFonts w:ascii="Times New Roman" w:hAnsi="Times New Roman" w:cs="Times New Roman"/>
          <w:color w:val="auto"/>
          <w:sz w:val="28"/>
          <w:szCs w:val="28"/>
        </w:rPr>
        <w:t>3.4. Предложения по строительству, реконструкции и модернизации (техническому перевооружению) объектов централизованной системы водоотведения</w:t>
      </w:r>
      <w:bookmarkEnd w:id="180"/>
      <w:bookmarkEnd w:id="181"/>
      <w:bookmarkEnd w:id="182"/>
    </w:p>
    <w:p w:rsidR="00037310" w:rsidRPr="00F17638" w:rsidRDefault="00037310" w:rsidP="008D4534">
      <w:pPr>
        <w:pStyle w:val="Heading3"/>
        <w:spacing w:after="240"/>
      </w:pPr>
      <w:bookmarkStart w:id="183" w:name="_Toc385862088"/>
      <w:bookmarkStart w:id="184" w:name="_Toc392073624"/>
      <w:bookmarkStart w:id="185" w:name="_Toc427759819"/>
      <w:r w:rsidRPr="00F17638">
        <w:t>3.4.1. Основные направления, принципы, задачи и целевые показатели развития централизованной системы водоотведения</w:t>
      </w:r>
      <w:bookmarkEnd w:id="183"/>
      <w:bookmarkEnd w:id="184"/>
      <w:bookmarkEnd w:id="185"/>
    </w:p>
    <w:p w:rsidR="00037310" w:rsidRPr="00F17638" w:rsidRDefault="00037310" w:rsidP="008D4534">
      <w:pPr>
        <w:autoSpaceDE w:val="0"/>
        <w:autoSpaceDN w:val="0"/>
        <w:adjustRightInd w:val="0"/>
        <w:ind w:firstLine="567"/>
      </w:pPr>
      <w:r w:rsidRPr="00F17638">
        <w:t xml:space="preserve">Раздел «Водоотведение» схемы водоснабжения и водоотведения </w:t>
      </w:r>
      <w:r w:rsidRPr="00C4772F">
        <w:t xml:space="preserve">МО </w:t>
      </w:r>
      <w:r>
        <w:t>город Балашов</w:t>
      </w:r>
      <w:r w:rsidRPr="00F17638">
        <w:t xml:space="preserve"> на период до 202</w:t>
      </w:r>
      <w:r>
        <w:t>5</w:t>
      </w:r>
      <w:r w:rsidRPr="00F17638">
        <w:t xml:space="preserve"> года (далее раздел «Водоотведение» схемы водоснабжения и водоотведения) разработан в целях реализации государственной политики в сфере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 снижение негативного воздействия на водные объекты путем повышения качества очистки сточных вод; обеспечение доступности услуг водоотведения для абонентов за счет развития централизованной системы водоотведения.</w:t>
      </w:r>
    </w:p>
    <w:p w:rsidR="00037310" w:rsidRPr="00F17638" w:rsidRDefault="00037310" w:rsidP="008D4534">
      <w:pPr>
        <w:autoSpaceDE w:val="0"/>
        <w:autoSpaceDN w:val="0"/>
        <w:adjustRightInd w:val="0"/>
        <w:ind w:firstLine="567"/>
      </w:pPr>
      <w:r w:rsidRPr="00F17638">
        <w:t>Принципами развития централизованной системы водоотведения являются:</w:t>
      </w:r>
    </w:p>
    <w:p w:rsidR="00037310" w:rsidRPr="00F17638" w:rsidRDefault="00037310" w:rsidP="008D4534">
      <w:pPr>
        <w:pStyle w:val="ListParagraph"/>
        <w:numPr>
          <w:ilvl w:val="0"/>
          <w:numId w:val="9"/>
        </w:numPr>
        <w:autoSpaceDE w:val="0"/>
        <w:autoSpaceDN w:val="0"/>
        <w:adjustRightInd w:val="0"/>
      </w:pPr>
      <w:r w:rsidRPr="00F17638">
        <w:t>постоянное улучшение качества предоставления услуг водоотведения потребителям (абонентам);</w:t>
      </w:r>
    </w:p>
    <w:p w:rsidR="00037310" w:rsidRPr="00F17638" w:rsidRDefault="00037310" w:rsidP="008D4534">
      <w:pPr>
        <w:pStyle w:val="ListParagraph"/>
        <w:numPr>
          <w:ilvl w:val="0"/>
          <w:numId w:val="9"/>
        </w:numPr>
        <w:autoSpaceDE w:val="0"/>
        <w:autoSpaceDN w:val="0"/>
        <w:adjustRightInd w:val="0"/>
      </w:pPr>
      <w:r w:rsidRPr="00F17638">
        <w:t>постоянное совершенствование системы водоотведения путем планирования;</w:t>
      </w:r>
    </w:p>
    <w:p w:rsidR="00037310" w:rsidRPr="00F17638" w:rsidRDefault="00037310" w:rsidP="008D4534">
      <w:pPr>
        <w:pStyle w:val="ListParagraph"/>
        <w:numPr>
          <w:ilvl w:val="0"/>
          <w:numId w:val="9"/>
        </w:numPr>
        <w:autoSpaceDE w:val="0"/>
        <w:autoSpaceDN w:val="0"/>
        <w:adjustRightInd w:val="0"/>
      </w:pPr>
      <w:r w:rsidRPr="00F17638">
        <w:t>реализация, проверка и корректировка технических решений и мероприятий.</w:t>
      </w:r>
    </w:p>
    <w:p w:rsidR="00037310" w:rsidRPr="00F17638" w:rsidRDefault="00037310" w:rsidP="008D4534">
      <w:pPr>
        <w:autoSpaceDE w:val="0"/>
        <w:autoSpaceDN w:val="0"/>
        <w:adjustRightInd w:val="0"/>
        <w:ind w:firstLine="567"/>
      </w:pPr>
      <w:r w:rsidRPr="00F17638">
        <w:t>Основными задачами, решаемыми в разделе «Водоотведение» схемы водоснабжения и водоотведения являются:</w:t>
      </w:r>
    </w:p>
    <w:p w:rsidR="00037310" w:rsidRPr="00F17638" w:rsidRDefault="00037310" w:rsidP="008D4534">
      <w:pPr>
        <w:pStyle w:val="BodyText"/>
        <w:numPr>
          <w:ilvl w:val="0"/>
          <w:numId w:val="10"/>
        </w:numPr>
        <w:spacing w:line="276" w:lineRule="auto"/>
        <w:rPr>
          <w:sz w:val="28"/>
          <w:szCs w:val="28"/>
        </w:rPr>
      </w:pPr>
      <w:r w:rsidRPr="00F17638">
        <w:rPr>
          <w:sz w:val="28"/>
          <w:szCs w:val="28"/>
        </w:rPr>
        <w:t>реконструкция сетей водоотведения;</w:t>
      </w:r>
    </w:p>
    <w:p w:rsidR="00037310" w:rsidRPr="00F17638" w:rsidRDefault="00037310" w:rsidP="008D4534">
      <w:pPr>
        <w:pStyle w:val="BodyText"/>
        <w:numPr>
          <w:ilvl w:val="0"/>
          <w:numId w:val="10"/>
        </w:numPr>
        <w:spacing w:line="276" w:lineRule="auto"/>
        <w:rPr>
          <w:sz w:val="28"/>
          <w:szCs w:val="28"/>
        </w:rPr>
      </w:pPr>
      <w:r>
        <w:rPr>
          <w:sz w:val="28"/>
          <w:szCs w:val="28"/>
        </w:rPr>
        <w:t xml:space="preserve">реконструкция </w:t>
      </w:r>
      <w:r w:rsidRPr="00F17638">
        <w:rPr>
          <w:sz w:val="28"/>
          <w:szCs w:val="28"/>
        </w:rPr>
        <w:t xml:space="preserve">канализационных очистных сооружений; </w:t>
      </w:r>
    </w:p>
    <w:p w:rsidR="00037310" w:rsidRPr="00F17638" w:rsidRDefault="00037310" w:rsidP="008D4534">
      <w:pPr>
        <w:pStyle w:val="BodyText"/>
        <w:numPr>
          <w:ilvl w:val="0"/>
          <w:numId w:val="10"/>
        </w:numPr>
        <w:spacing w:line="276" w:lineRule="auto"/>
        <w:rPr>
          <w:sz w:val="28"/>
          <w:szCs w:val="28"/>
        </w:rPr>
      </w:pPr>
      <w:r w:rsidRPr="00F17638">
        <w:rPr>
          <w:sz w:val="28"/>
          <w:szCs w:val="28"/>
        </w:rPr>
        <w:t>реализация мероприятий, направленных на энергосбережение и повышение энергетической эффективности.</w:t>
      </w:r>
    </w:p>
    <w:p w:rsidR="00037310" w:rsidRPr="00F17638" w:rsidRDefault="00037310" w:rsidP="008D4534">
      <w:pPr>
        <w:pStyle w:val="Heading3"/>
      </w:pPr>
      <w:bookmarkStart w:id="186" w:name="_Toc385862089"/>
      <w:bookmarkStart w:id="187" w:name="_Toc392073625"/>
      <w:bookmarkStart w:id="188" w:name="_Toc427759820"/>
      <w:r w:rsidRPr="00F17638">
        <w:t>3.4.2. Перечень основных мероприятий по реализации схем водоотведения с разбивкой по годам, включая технические обоснования этих мероприятий</w:t>
      </w:r>
      <w:bookmarkEnd w:id="186"/>
      <w:bookmarkEnd w:id="187"/>
      <w:bookmarkEnd w:id="188"/>
    </w:p>
    <w:p w:rsidR="00037310" w:rsidRPr="00F17638" w:rsidRDefault="00037310" w:rsidP="008D4534">
      <w:pPr>
        <w:ind w:firstLine="567"/>
      </w:pPr>
      <w:bookmarkStart w:id="189" w:name="_Toc385862090"/>
      <w:bookmarkStart w:id="190" w:name="_Toc392073626"/>
      <w:r w:rsidRPr="00F17638">
        <w:t>По результатам анализа сведений о системе водоотведения рекомендованы следующие мероприятия:</w:t>
      </w:r>
    </w:p>
    <w:p w:rsidR="00037310" w:rsidRPr="00F611E3" w:rsidRDefault="00037310" w:rsidP="008D4534">
      <w:pPr>
        <w:ind w:firstLine="567"/>
        <w:rPr>
          <w:b/>
          <w:bCs/>
        </w:rPr>
      </w:pPr>
      <w:r>
        <w:rPr>
          <w:b/>
          <w:bCs/>
        </w:rPr>
        <w:t xml:space="preserve">г. </w:t>
      </w:r>
      <w:r w:rsidRPr="00444F2A">
        <w:rPr>
          <w:b/>
          <w:bCs/>
        </w:rPr>
        <w:t>Балашов</w:t>
      </w:r>
    </w:p>
    <w:p w:rsidR="00037310" w:rsidRDefault="00037310" w:rsidP="008D4534">
      <w:pPr>
        <w:ind w:firstLine="567"/>
      </w:pPr>
      <w:r w:rsidRPr="00F17638">
        <w:t>На первый этап 2014-20</w:t>
      </w:r>
      <w:r>
        <w:t>20</w:t>
      </w:r>
      <w:r w:rsidRPr="00F17638">
        <w:t xml:space="preserve"> год:</w:t>
      </w:r>
    </w:p>
    <w:p w:rsidR="00037310" w:rsidRPr="00075796" w:rsidRDefault="00037310" w:rsidP="00075796">
      <w:pPr>
        <w:ind w:firstLine="567"/>
        <w:jc w:val="center"/>
        <w:rPr>
          <w:b/>
          <w:bCs/>
        </w:rPr>
      </w:pPr>
      <w:r w:rsidRPr="00075796">
        <w:rPr>
          <w:b/>
          <w:bCs/>
        </w:rPr>
        <w:t>МУП «БЖКХ»</w:t>
      </w:r>
    </w:p>
    <w:p w:rsidR="00037310" w:rsidRPr="00DD1945" w:rsidRDefault="00037310" w:rsidP="00C74CA8">
      <w:pPr>
        <w:numPr>
          <w:ilvl w:val="0"/>
          <w:numId w:val="44"/>
        </w:numPr>
        <w:ind w:left="1276"/>
      </w:pPr>
      <w:r>
        <w:t>С</w:t>
      </w:r>
      <w:r w:rsidRPr="00DD1945">
        <w:t>троительство новых городских очистных сооружений канализации мощно</w:t>
      </w:r>
      <w:r>
        <w:t>стью 16,</w:t>
      </w:r>
      <w:r w:rsidRPr="00DD1945">
        <w:t>5 тыс</w:t>
      </w:r>
      <w:r>
        <w:t>.</w:t>
      </w:r>
      <w:r w:rsidRPr="00DD1945">
        <w:t xml:space="preserve"> м</w:t>
      </w:r>
      <w:r w:rsidRPr="00DD1945">
        <w:rPr>
          <w:vertAlign w:val="superscript"/>
        </w:rPr>
        <w:t>3</w:t>
      </w:r>
      <w:r w:rsidRPr="00DD1945">
        <w:t>/сут.</w:t>
      </w:r>
      <w:r>
        <w:t xml:space="preserve"> </w:t>
      </w:r>
      <w:r w:rsidRPr="00DD1945">
        <w:t>с выделением первой очереди 8,5 тыс. м</w:t>
      </w:r>
      <w:r w:rsidRPr="00DD1945">
        <w:rPr>
          <w:vertAlign w:val="superscript"/>
        </w:rPr>
        <w:t>3</w:t>
      </w:r>
      <w:r>
        <w:t>/сут;</w:t>
      </w:r>
    </w:p>
    <w:p w:rsidR="00037310" w:rsidRPr="00DD1945" w:rsidRDefault="00037310" w:rsidP="00C74CA8">
      <w:pPr>
        <w:numPr>
          <w:ilvl w:val="0"/>
          <w:numId w:val="44"/>
        </w:numPr>
        <w:ind w:left="1276"/>
      </w:pPr>
      <w:r>
        <w:t>С</w:t>
      </w:r>
      <w:r w:rsidRPr="00DD1945">
        <w:t>троительство канализационных сетей в неканализованной части горо</w:t>
      </w:r>
      <w:r>
        <w:t>да в микрорайонах «Ветлянка», «Козловка», «Япония», «Низы» (14 км);</w:t>
      </w:r>
    </w:p>
    <w:p w:rsidR="00037310" w:rsidRPr="005D086B" w:rsidRDefault="00037310" w:rsidP="00C74CA8">
      <w:pPr>
        <w:numPr>
          <w:ilvl w:val="0"/>
          <w:numId w:val="44"/>
        </w:numPr>
        <w:ind w:left="1276"/>
      </w:pPr>
      <w:r>
        <w:t xml:space="preserve">Строительство </w:t>
      </w:r>
      <w:r w:rsidRPr="005D086B">
        <w:t>новых КНС месторасположение которых будет определено при проектировании рабочей стадии проекта</w:t>
      </w:r>
      <w:r>
        <w:t xml:space="preserve"> (2 шт.)</w:t>
      </w:r>
    </w:p>
    <w:p w:rsidR="00037310" w:rsidRDefault="00037310" w:rsidP="00B961C7">
      <w:pPr>
        <w:pStyle w:val="ListParagraph"/>
        <w:numPr>
          <w:ilvl w:val="0"/>
          <w:numId w:val="37"/>
        </w:numPr>
      </w:pPr>
      <w:r>
        <w:t>Поэтапная р</w:t>
      </w:r>
      <w:r w:rsidRPr="00F17638">
        <w:t xml:space="preserve">еконструкция </w:t>
      </w:r>
      <w:r w:rsidRPr="00674CA3">
        <w:t xml:space="preserve">ветхих канализационных </w:t>
      </w:r>
      <w:r w:rsidRPr="00F17638">
        <w:t>сетей</w:t>
      </w:r>
      <w:r>
        <w:t xml:space="preserve"> (132,7 км)</w:t>
      </w:r>
    </w:p>
    <w:p w:rsidR="00037310" w:rsidRDefault="00037310" w:rsidP="00B961C7">
      <w:pPr>
        <w:pStyle w:val="ListParagraph"/>
        <w:numPr>
          <w:ilvl w:val="0"/>
          <w:numId w:val="37"/>
        </w:numPr>
      </w:pPr>
      <w:r>
        <w:t>Реконструкция оборудования КНС (7 шт.)</w:t>
      </w:r>
    </w:p>
    <w:p w:rsidR="00037310" w:rsidRPr="00E6786D" w:rsidRDefault="00037310" w:rsidP="00E6786D">
      <w:pPr>
        <w:numPr>
          <w:ilvl w:val="0"/>
          <w:numId w:val="37"/>
        </w:numPr>
      </w:pPr>
      <w:r>
        <w:t>О</w:t>
      </w:r>
      <w:r w:rsidRPr="00DD1945">
        <w:t>рганизация водоотведения микрорайона ул. Нефтяная с проведением пол</w:t>
      </w:r>
      <w:r>
        <w:t xml:space="preserve">ного цикла очистки сточных вод: </w:t>
      </w:r>
      <w:r w:rsidRPr="00E6786D">
        <w:t xml:space="preserve">строительство напорного коллектора от проектируемых очистных сооружении Ø300мм, </w:t>
      </w:r>
      <w:r w:rsidRPr="00E6786D">
        <w:rPr>
          <w:lang w:val="en-US"/>
        </w:rPr>
        <w:t>L</w:t>
      </w:r>
      <w:r w:rsidRPr="00E6786D">
        <w:t>=2000 м в две нитки (20000 тыс. руб.). Строительство самотечного коллектора с устройством 150 колодцев (14000 тыс. руб.), устройство 2-х КНС (11000 тыс. руб.);</w:t>
      </w:r>
    </w:p>
    <w:p w:rsidR="00037310" w:rsidRDefault="00037310" w:rsidP="00B961C7">
      <w:pPr>
        <w:pStyle w:val="ListParagraph"/>
        <w:numPr>
          <w:ilvl w:val="0"/>
          <w:numId w:val="37"/>
        </w:numPr>
      </w:pPr>
      <w:r>
        <w:t xml:space="preserve">Канализирование пер. Тихий, ул. Яблочкова с перекачкой стоков на КНС №10 включает: строительство напорного коллектора Ø300мм, </w:t>
      </w:r>
      <w:r>
        <w:rPr>
          <w:lang w:val="en-US"/>
        </w:rPr>
        <w:t>L</w:t>
      </w:r>
      <w:r w:rsidRPr="00924A82">
        <w:t>=</w:t>
      </w:r>
      <w:r>
        <w:t>1000м в две нитки (11300 тыс. руб.), самотечного коллектора с устройством 12 колодцев (1900 тыс. руб.), строительство КНС (5500 тыс. руб.);</w:t>
      </w:r>
    </w:p>
    <w:p w:rsidR="00037310" w:rsidRDefault="00037310" w:rsidP="00B961C7">
      <w:pPr>
        <w:pStyle w:val="ListParagraph"/>
        <w:numPr>
          <w:ilvl w:val="0"/>
          <w:numId w:val="37"/>
        </w:numPr>
      </w:pPr>
      <w:r>
        <w:t xml:space="preserve">Проектирование и строительство коллектора в проектируемом коттеджном поселке на Ртищевском шоссе в две нитки Ø400, </w:t>
      </w:r>
      <w:r>
        <w:rPr>
          <w:lang w:val="en-US"/>
        </w:rPr>
        <w:t>L</w:t>
      </w:r>
      <w:r w:rsidRPr="00924A82">
        <w:t>=3800</w:t>
      </w:r>
      <w:r>
        <w:t>м;</w:t>
      </w:r>
    </w:p>
    <w:p w:rsidR="00037310" w:rsidRDefault="00037310" w:rsidP="00B961C7">
      <w:pPr>
        <w:pStyle w:val="ListParagraph"/>
        <w:numPr>
          <w:ilvl w:val="0"/>
          <w:numId w:val="37"/>
        </w:numPr>
      </w:pPr>
      <w:r>
        <w:t xml:space="preserve">Строительство коллектора по ул. Розы Люксембург, ул. Интернациональная, ул. Гагарина, ул. Луначарского до ул. Советская Ø600, </w:t>
      </w:r>
      <w:r>
        <w:rPr>
          <w:lang w:val="en-US"/>
        </w:rPr>
        <w:t>L</w:t>
      </w:r>
      <w:r w:rsidRPr="00924A82">
        <w:t>=</w:t>
      </w:r>
      <w:r>
        <w:t>1000м, Ø3</w:t>
      </w:r>
      <w:r w:rsidRPr="00924A82">
        <w:t xml:space="preserve">00, </w:t>
      </w:r>
      <w:r w:rsidRPr="00924A82">
        <w:rPr>
          <w:lang w:val="en-US"/>
        </w:rPr>
        <w:t>L</w:t>
      </w:r>
      <w:r w:rsidRPr="00924A82">
        <w:t>=1000</w:t>
      </w:r>
      <w:r>
        <w:t>;</w:t>
      </w:r>
    </w:p>
    <w:p w:rsidR="00037310" w:rsidRDefault="00037310" w:rsidP="00B961C7">
      <w:pPr>
        <w:pStyle w:val="ListParagraph"/>
        <w:numPr>
          <w:ilvl w:val="0"/>
          <w:numId w:val="37"/>
        </w:numPr>
      </w:pPr>
      <w:r>
        <w:t>Реконструкция КНС 2 шт. в микрорайоне «Военный городок»;</w:t>
      </w:r>
    </w:p>
    <w:p w:rsidR="00037310" w:rsidRDefault="00037310" w:rsidP="00B961C7">
      <w:pPr>
        <w:pStyle w:val="ListParagraph"/>
        <w:numPr>
          <w:ilvl w:val="0"/>
          <w:numId w:val="37"/>
        </w:numPr>
      </w:pPr>
      <w:r>
        <w:t>Реконструкция КНС №1 и КНС №2 ООО «КПТ»;</w:t>
      </w:r>
    </w:p>
    <w:p w:rsidR="00037310" w:rsidRDefault="00037310" w:rsidP="00B961C7">
      <w:pPr>
        <w:pStyle w:val="ListParagraph"/>
        <w:numPr>
          <w:ilvl w:val="0"/>
          <w:numId w:val="37"/>
        </w:numPr>
      </w:pPr>
      <w:r>
        <w:t>Реконструкция самотечного коллектора на ул. Автомобилистов до ОСК ООО «КПТ» Ø</w:t>
      </w:r>
      <w:r w:rsidRPr="00AB449C">
        <w:t xml:space="preserve">600, </w:t>
      </w:r>
      <w:r w:rsidRPr="00AB449C">
        <w:rPr>
          <w:lang w:val="en-US"/>
        </w:rPr>
        <w:t>L</w:t>
      </w:r>
      <w:r w:rsidRPr="00AB449C">
        <w:t>=</w:t>
      </w:r>
      <w:r>
        <w:t>4</w:t>
      </w:r>
      <w:r w:rsidRPr="00AB449C">
        <w:t>000м</w:t>
      </w:r>
      <w:r>
        <w:t>;</w:t>
      </w:r>
    </w:p>
    <w:p w:rsidR="00037310" w:rsidRPr="00106077" w:rsidRDefault="00037310" w:rsidP="00075796">
      <w:pPr>
        <w:pStyle w:val="ListParagraph"/>
        <w:ind w:left="1287"/>
        <w:jc w:val="center"/>
        <w:rPr>
          <w:b/>
          <w:bCs/>
        </w:rPr>
      </w:pPr>
      <w:r w:rsidRPr="00106077">
        <w:rPr>
          <w:b/>
          <w:bCs/>
        </w:rPr>
        <w:t>ООО «КПТ»</w:t>
      </w:r>
    </w:p>
    <w:p w:rsidR="00037310" w:rsidRDefault="00037310" w:rsidP="00B961C7">
      <w:pPr>
        <w:pStyle w:val="ListParagraph"/>
        <w:numPr>
          <w:ilvl w:val="0"/>
          <w:numId w:val="37"/>
        </w:numPr>
      </w:pPr>
      <w:r w:rsidRPr="00B13D54">
        <w:t>Устройство колодца-гасителя Ø 1500мм</w:t>
      </w:r>
      <w:r>
        <w:t xml:space="preserve"> на КНС №2 - </w:t>
      </w:r>
      <w:r w:rsidRPr="00106077">
        <w:t>1 шт.</w:t>
      </w:r>
    </w:p>
    <w:p w:rsidR="00037310" w:rsidRDefault="00037310" w:rsidP="00B961C7">
      <w:pPr>
        <w:pStyle w:val="ListParagraph"/>
        <w:numPr>
          <w:ilvl w:val="0"/>
          <w:numId w:val="37"/>
        </w:numPr>
      </w:pPr>
      <w:r w:rsidRPr="00B13D54">
        <w:t>Установить насос марки СМ 200-150-400/4</w:t>
      </w:r>
      <w:r>
        <w:t xml:space="preserve"> на КНС №1 - </w:t>
      </w:r>
      <w:r w:rsidRPr="00106077">
        <w:t>1 шт.</w:t>
      </w:r>
    </w:p>
    <w:p w:rsidR="00037310" w:rsidRDefault="00037310" w:rsidP="00B961C7">
      <w:pPr>
        <w:pStyle w:val="ListParagraph"/>
        <w:numPr>
          <w:ilvl w:val="0"/>
          <w:numId w:val="37"/>
        </w:numPr>
      </w:pPr>
      <w:r w:rsidRPr="00B13D54">
        <w:t>Замена запорной и регулирующей арматуры</w:t>
      </w:r>
      <w:r>
        <w:t xml:space="preserve"> 24 шт.</w:t>
      </w:r>
      <w:r w:rsidRPr="00106077">
        <w:t xml:space="preserve"> на КНС №1</w:t>
      </w:r>
      <w:r>
        <w:t>,2</w:t>
      </w:r>
    </w:p>
    <w:p w:rsidR="00037310" w:rsidRDefault="00037310" w:rsidP="00B961C7">
      <w:pPr>
        <w:pStyle w:val="ListParagraph"/>
        <w:numPr>
          <w:ilvl w:val="0"/>
          <w:numId w:val="37"/>
        </w:numPr>
      </w:pPr>
      <w:r>
        <w:t>П</w:t>
      </w:r>
      <w:r w:rsidRPr="00B13D54">
        <w:t>ерекладка участка напорного коллектора Ø 200мм на Ø400 мм</w:t>
      </w:r>
      <w:r>
        <w:t xml:space="preserve"> от КНС №2 до напорного коллектора - 200 м</w:t>
      </w:r>
    </w:p>
    <w:p w:rsidR="00037310" w:rsidRDefault="00037310" w:rsidP="00B961C7">
      <w:pPr>
        <w:pStyle w:val="ListParagraph"/>
        <w:numPr>
          <w:ilvl w:val="0"/>
          <w:numId w:val="37"/>
        </w:numPr>
      </w:pPr>
      <w:r w:rsidRPr="00B13D54">
        <w:t>Расширение приемной камеры на БОСК</w:t>
      </w:r>
    </w:p>
    <w:p w:rsidR="00037310" w:rsidRDefault="00037310" w:rsidP="00B961C7">
      <w:pPr>
        <w:pStyle w:val="ListParagraph"/>
        <w:numPr>
          <w:ilvl w:val="0"/>
          <w:numId w:val="37"/>
        </w:numPr>
      </w:pPr>
      <w:r w:rsidRPr="00B13D54">
        <w:t>Увеличение пропускной способности водоприемных лотков</w:t>
      </w:r>
      <w:r>
        <w:t xml:space="preserve"> 300 м</w:t>
      </w:r>
    </w:p>
    <w:p w:rsidR="00037310" w:rsidRDefault="00037310" w:rsidP="00B961C7">
      <w:pPr>
        <w:pStyle w:val="ListParagraph"/>
        <w:numPr>
          <w:ilvl w:val="0"/>
          <w:numId w:val="37"/>
        </w:numPr>
      </w:pPr>
      <w:r w:rsidRPr="00B13D54">
        <w:t>Замена насосов перекачки возвратного ила марки 5Ф12</w:t>
      </w:r>
      <w:r>
        <w:t xml:space="preserve"> 2 шт.</w:t>
      </w:r>
    </w:p>
    <w:p w:rsidR="00037310" w:rsidRDefault="00037310" w:rsidP="00B961C7">
      <w:pPr>
        <w:pStyle w:val="ListParagraph"/>
        <w:numPr>
          <w:ilvl w:val="0"/>
          <w:numId w:val="37"/>
        </w:numPr>
      </w:pPr>
      <w:r w:rsidRPr="00B13D54">
        <w:t xml:space="preserve">Создание дополнительной аэрации аэротенков, установка воздуходувки </w:t>
      </w:r>
      <w:r>
        <w:t>ТВ 80-1,6 1 шт.</w:t>
      </w:r>
    </w:p>
    <w:p w:rsidR="00037310" w:rsidRPr="00F17638" w:rsidRDefault="00037310" w:rsidP="008D4534">
      <w:pPr>
        <w:ind w:left="567"/>
      </w:pPr>
      <w:r w:rsidRPr="00F17638">
        <w:t>На второй этап 20</w:t>
      </w:r>
      <w:r>
        <w:t>21</w:t>
      </w:r>
      <w:r w:rsidRPr="00F17638">
        <w:t>-202</w:t>
      </w:r>
      <w:r>
        <w:t>5</w:t>
      </w:r>
      <w:r w:rsidRPr="00F17638">
        <w:t xml:space="preserve"> год:</w:t>
      </w:r>
    </w:p>
    <w:p w:rsidR="00037310" w:rsidRDefault="00037310" w:rsidP="00B961C7">
      <w:pPr>
        <w:numPr>
          <w:ilvl w:val="0"/>
          <w:numId w:val="37"/>
        </w:numPr>
      </w:pPr>
      <w:r w:rsidRPr="00674CA3">
        <w:t>Поэтапная реконструкция ветхих канализационных сетей (</w:t>
      </w:r>
      <w:r>
        <w:t>132,7</w:t>
      </w:r>
      <w:r w:rsidRPr="005D086B">
        <w:t xml:space="preserve"> </w:t>
      </w:r>
      <w:r w:rsidRPr="00674CA3">
        <w:t>км)</w:t>
      </w:r>
    </w:p>
    <w:p w:rsidR="00037310" w:rsidRPr="00F17638" w:rsidRDefault="00037310" w:rsidP="008D4534">
      <w:pPr>
        <w:pStyle w:val="Heading3"/>
        <w:spacing w:after="240"/>
      </w:pPr>
      <w:bookmarkStart w:id="191" w:name="_Toc427759821"/>
      <w:r w:rsidRPr="00F17638">
        <w:t>3.4.3. Технические обоснования основных мероприятий по реализации схем водоотведения</w:t>
      </w:r>
      <w:bookmarkEnd w:id="189"/>
      <w:bookmarkEnd w:id="190"/>
      <w:bookmarkEnd w:id="191"/>
    </w:p>
    <w:p w:rsidR="00037310" w:rsidRPr="00F17638" w:rsidRDefault="00037310" w:rsidP="008D4534">
      <w:pPr>
        <w:autoSpaceDE w:val="0"/>
        <w:autoSpaceDN w:val="0"/>
        <w:adjustRightInd w:val="0"/>
        <w:ind w:firstLine="567"/>
      </w:pPr>
      <w:r w:rsidRPr="00F17638">
        <w:t>3.4.3.1. Обеспечение надежности отведения сточных вод между технологическими зонами сооружений водоотведения</w:t>
      </w:r>
    </w:p>
    <w:p w:rsidR="00037310" w:rsidRPr="00F17638" w:rsidRDefault="00037310" w:rsidP="008D4534">
      <w:pPr>
        <w:ind w:firstLine="567"/>
      </w:pPr>
      <w:r w:rsidRPr="00F17638">
        <w:t>В связи со старением сетей водоотведения и увеличением протяженности сетей с износом до 100%, а также высокой степенью физического износа насосного оборудования КНС предлагаются следующие мероприятия:</w:t>
      </w:r>
    </w:p>
    <w:p w:rsidR="00037310" w:rsidRPr="00DD1945" w:rsidRDefault="00037310" w:rsidP="00C74CA8">
      <w:pPr>
        <w:numPr>
          <w:ilvl w:val="0"/>
          <w:numId w:val="38"/>
        </w:numPr>
      </w:pPr>
      <w:r>
        <w:t>С</w:t>
      </w:r>
      <w:r w:rsidRPr="00DD1945">
        <w:t>троительство новых городских очистных сооружений канализации мощно</w:t>
      </w:r>
      <w:r>
        <w:t>стью 16,</w:t>
      </w:r>
      <w:r w:rsidRPr="00DD1945">
        <w:t>5 тыс</w:t>
      </w:r>
      <w:r>
        <w:t>.</w:t>
      </w:r>
      <w:r w:rsidRPr="00DD1945">
        <w:t xml:space="preserve"> м</w:t>
      </w:r>
      <w:r w:rsidRPr="00DD1945">
        <w:rPr>
          <w:vertAlign w:val="superscript"/>
        </w:rPr>
        <w:t>3</w:t>
      </w:r>
      <w:r w:rsidRPr="00DD1945">
        <w:t>/сут.</w:t>
      </w:r>
      <w:r>
        <w:t xml:space="preserve"> </w:t>
      </w:r>
      <w:r w:rsidRPr="00DD1945">
        <w:t>с выделением первой очереди 8,5 тыс. м</w:t>
      </w:r>
      <w:r w:rsidRPr="00DD1945">
        <w:rPr>
          <w:vertAlign w:val="superscript"/>
        </w:rPr>
        <w:t>3</w:t>
      </w:r>
      <w:r>
        <w:t>/сут;</w:t>
      </w:r>
    </w:p>
    <w:p w:rsidR="00037310" w:rsidRPr="00F17638" w:rsidRDefault="00037310" w:rsidP="00C74CA8">
      <w:pPr>
        <w:pStyle w:val="ListParagraph"/>
        <w:numPr>
          <w:ilvl w:val="0"/>
          <w:numId w:val="38"/>
        </w:numPr>
      </w:pPr>
      <w:r>
        <w:t>Реконструкция существующих КНС (7 шт);</w:t>
      </w:r>
    </w:p>
    <w:p w:rsidR="00037310" w:rsidRPr="00F17638" w:rsidRDefault="00037310" w:rsidP="00C74CA8">
      <w:pPr>
        <w:pStyle w:val="ListParagraph"/>
        <w:numPr>
          <w:ilvl w:val="0"/>
          <w:numId w:val="38"/>
        </w:numPr>
      </w:pPr>
      <w:r w:rsidRPr="00F17638">
        <w:t>Поэтапная замена ветхих сетей водоотведения (</w:t>
      </w:r>
      <w:r>
        <w:t>132,7</w:t>
      </w:r>
      <w:r w:rsidRPr="006C06D9">
        <w:t xml:space="preserve"> </w:t>
      </w:r>
      <w:r>
        <w:t>км);</w:t>
      </w:r>
    </w:p>
    <w:p w:rsidR="00037310" w:rsidRPr="00DD1945" w:rsidRDefault="00037310" w:rsidP="00DD1945">
      <w:pPr>
        <w:ind w:firstLine="567"/>
      </w:pPr>
      <w:r w:rsidRPr="00DD1945">
        <w:t xml:space="preserve">Сети канализации </w:t>
      </w:r>
      <w:r w:rsidRPr="00DD1945">
        <w:sym w:font="Symbol" w:char="F0C6"/>
      </w:r>
      <w:r w:rsidRPr="00DD1945">
        <w:t xml:space="preserve"> 200-300</w:t>
      </w:r>
      <w:r>
        <w:t xml:space="preserve"> </w:t>
      </w:r>
      <w:r w:rsidRPr="00DD1945">
        <w:t>мм проектируются из двухслойных профилированных труб из высокомодульного полиэтилена по ТУ 2248-001-73011750-2005.</w:t>
      </w:r>
    </w:p>
    <w:p w:rsidR="00037310" w:rsidRPr="00DD1945" w:rsidRDefault="00037310" w:rsidP="00DD1945">
      <w:pPr>
        <w:ind w:firstLine="567"/>
      </w:pPr>
      <w:r w:rsidRPr="00DD1945">
        <w:t>Для обеспечения надёжной и безаварийной работы системы водоотведения города требуется:</w:t>
      </w:r>
    </w:p>
    <w:p w:rsidR="00037310" w:rsidRPr="00DD1945" w:rsidRDefault="00037310" w:rsidP="00C74CA8">
      <w:pPr>
        <w:numPr>
          <w:ilvl w:val="0"/>
          <w:numId w:val="45"/>
        </w:numPr>
        <w:tabs>
          <w:tab w:val="clear" w:pos="720"/>
          <w:tab w:val="num" w:pos="1276"/>
        </w:tabs>
        <w:ind w:left="1276"/>
      </w:pPr>
      <w:r w:rsidRPr="00DD1945">
        <w:t>вести ремонт и перекладку полностью изношенных трубопроводов самотечно-напорной сети города с использованием современных материалов;</w:t>
      </w:r>
    </w:p>
    <w:p w:rsidR="00037310" w:rsidRPr="00DD1945" w:rsidRDefault="00037310" w:rsidP="00C74CA8">
      <w:pPr>
        <w:numPr>
          <w:ilvl w:val="0"/>
          <w:numId w:val="45"/>
        </w:numPr>
        <w:tabs>
          <w:tab w:val="clear" w:pos="720"/>
          <w:tab w:val="num" w:pos="1276"/>
        </w:tabs>
        <w:ind w:left="1276"/>
      </w:pPr>
      <w:r w:rsidRPr="00DD1945">
        <w:t>постепенно провести реконструкцию всех КНС с заменой насосного и электротехнического оборудования, что повысит надёжность их работы;</w:t>
      </w:r>
    </w:p>
    <w:p w:rsidR="00037310" w:rsidRPr="00DD1945" w:rsidRDefault="00037310" w:rsidP="00C74CA8">
      <w:pPr>
        <w:numPr>
          <w:ilvl w:val="0"/>
          <w:numId w:val="45"/>
        </w:numPr>
        <w:tabs>
          <w:tab w:val="clear" w:pos="720"/>
          <w:tab w:val="num" w:pos="1276"/>
        </w:tabs>
        <w:ind w:left="1276"/>
      </w:pPr>
      <w:r w:rsidRPr="00DD1945">
        <w:t>вести реконструкцию напорных коллекторов от КНС, что обеспечит надёжность функционирования системы канализации.</w:t>
      </w:r>
    </w:p>
    <w:p w:rsidR="00037310" w:rsidRPr="00F17638" w:rsidRDefault="00037310" w:rsidP="002207DD">
      <w:pPr>
        <w:ind w:firstLine="567"/>
      </w:pPr>
      <w:r w:rsidRPr="00F17638">
        <w:t xml:space="preserve">3.4.3.2. </w:t>
      </w:r>
      <w:r>
        <w:t>Реконструкция существующих ОС, ЦКНС и напорного коллектора</w:t>
      </w:r>
    </w:p>
    <w:p w:rsidR="00037310" w:rsidRDefault="00037310" w:rsidP="008D4534">
      <w:pPr>
        <w:ind w:firstLine="567"/>
      </w:pPr>
      <w:r w:rsidRPr="002B1BB8">
        <w:t>В связи с высокой степенью физического износа насосного оборудования КНС предлага</w:t>
      </w:r>
      <w:r>
        <w:t>ется р</w:t>
      </w:r>
      <w:r w:rsidRPr="002B1BB8">
        <w:t>еконст</w:t>
      </w:r>
      <w:r>
        <w:t>рукция существующих КНС (7 шт.).</w:t>
      </w:r>
    </w:p>
    <w:p w:rsidR="00037310" w:rsidRPr="00F17638" w:rsidRDefault="00037310" w:rsidP="008D4534">
      <w:pPr>
        <w:ind w:firstLine="567"/>
      </w:pPr>
      <w:r w:rsidRPr="00F17638">
        <w:t>3.4.3.</w:t>
      </w:r>
      <w:r>
        <w:t>3</w:t>
      </w:r>
      <w:r w:rsidRPr="00F17638">
        <w:t xml:space="preserve">. Организация централизованного водоотведения на территориях </w:t>
      </w:r>
      <w:r w:rsidRPr="001664A4">
        <w:t xml:space="preserve">МО </w:t>
      </w:r>
      <w:r>
        <w:t>город Балашов</w:t>
      </w:r>
      <w:r w:rsidRPr="00F17638">
        <w:t>, где оно отсутствует</w:t>
      </w:r>
    </w:p>
    <w:p w:rsidR="00037310" w:rsidRPr="00FD0BF7" w:rsidRDefault="00037310" w:rsidP="00FD0BF7">
      <w:pPr>
        <w:ind w:firstLine="567"/>
      </w:pPr>
      <w:r w:rsidRPr="00FD0BF7">
        <w:t>В связи со строительством 2-х новых микрорайонов проектом предусмотрено:</w:t>
      </w:r>
    </w:p>
    <w:p w:rsidR="00037310" w:rsidRPr="00FD0BF7" w:rsidRDefault="00037310" w:rsidP="00FD0BF7">
      <w:pPr>
        <w:ind w:firstLine="567"/>
      </w:pPr>
      <w:r w:rsidRPr="00FD0BF7">
        <w:t>1.</w:t>
      </w:r>
      <w:r>
        <w:t xml:space="preserve"> </w:t>
      </w:r>
      <w:r w:rsidRPr="00FD0BF7">
        <w:t>Проектирование новых КНС месторасположение которых будет определено при проектировании рабочей стадии проекта.</w:t>
      </w:r>
    </w:p>
    <w:p w:rsidR="00037310" w:rsidRPr="00FD0BF7" w:rsidRDefault="00037310" w:rsidP="00FD0BF7">
      <w:pPr>
        <w:ind w:firstLine="567"/>
      </w:pPr>
      <w:r>
        <w:t>2</w:t>
      </w:r>
      <w:r w:rsidRPr="00FD0BF7">
        <w:t>.</w:t>
      </w:r>
      <w:r>
        <w:t xml:space="preserve"> </w:t>
      </w:r>
      <w:r w:rsidRPr="00FD0BF7">
        <w:t xml:space="preserve">Переключение </w:t>
      </w:r>
      <w:r>
        <w:t>микрорайона «Ветлянка», на проектируемые очистные сооружения ГОСК.</w:t>
      </w:r>
    </w:p>
    <w:p w:rsidR="00037310" w:rsidRPr="00F17638" w:rsidRDefault="00037310" w:rsidP="008D4534">
      <w:pPr>
        <w:autoSpaceDE w:val="0"/>
        <w:autoSpaceDN w:val="0"/>
        <w:adjustRightInd w:val="0"/>
        <w:ind w:firstLine="567"/>
      </w:pPr>
      <w:r w:rsidRPr="00F17638">
        <w:t>3.4.3.</w:t>
      </w:r>
      <w:r>
        <w:t>4</w:t>
      </w:r>
      <w:r w:rsidRPr="00F17638">
        <w:t>. Сокращение сбросов и организация возврата очищенных сточных вод на технические нужды.</w:t>
      </w:r>
    </w:p>
    <w:p w:rsidR="00037310" w:rsidRPr="00F17638" w:rsidRDefault="00037310" w:rsidP="008D4534">
      <w:pPr>
        <w:ind w:firstLine="567"/>
      </w:pPr>
      <w:r w:rsidRPr="00F17638">
        <w:t>В результате проведенного анализа, установлено, что сокращение сбросов и организация возврата очищенных сточных вод на технические нужды не требуется.</w:t>
      </w:r>
    </w:p>
    <w:p w:rsidR="00037310" w:rsidRDefault="00037310" w:rsidP="000876F7">
      <w:pPr>
        <w:pStyle w:val="Heading3"/>
      </w:pPr>
      <w:bookmarkStart w:id="192" w:name="_Toc427759822"/>
      <w:bookmarkStart w:id="193" w:name="_Toc385862092"/>
      <w:bookmarkStart w:id="194" w:name="_Toc392073628"/>
      <w:r w:rsidRPr="000876F7">
        <w:t xml:space="preserve">3.4.4. Сведения </w:t>
      </w:r>
      <w:r>
        <w:t>вновь стоящихся, реконструируемых и предлагаемых к выводу из эксплуатации объектах централизованной системы водоотведения</w:t>
      </w:r>
      <w:bookmarkEnd w:id="192"/>
    </w:p>
    <w:p w:rsidR="00037310" w:rsidRDefault="00037310" w:rsidP="00461A1E">
      <w:pPr>
        <w:ind w:firstLine="567"/>
      </w:pPr>
      <w:r w:rsidRPr="00461A1E">
        <w:t xml:space="preserve">Проведенный анализ ситуации в муниципальном образовании показал, что </w:t>
      </w:r>
      <w:r>
        <w:t>имеется</w:t>
      </w:r>
      <w:r w:rsidRPr="00461A1E">
        <w:t xml:space="preserve"> необходимост</w:t>
      </w:r>
      <w:r>
        <w:t>ь</w:t>
      </w:r>
      <w:r w:rsidRPr="00461A1E">
        <w:t xml:space="preserve"> строительства новых </w:t>
      </w:r>
      <w:r>
        <w:t xml:space="preserve">очистных </w:t>
      </w:r>
      <w:r w:rsidRPr="00461A1E">
        <w:t>сооруже</w:t>
      </w:r>
      <w:r>
        <w:t>ний и канализационно-насосных станций.</w:t>
      </w:r>
    </w:p>
    <w:p w:rsidR="00037310" w:rsidRPr="00461A1E" w:rsidRDefault="00037310" w:rsidP="00461A1E">
      <w:pPr>
        <w:ind w:firstLine="567"/>
      </w:pPr>
      <w:r>
        <w:t>Также необходима реконструкция всех имеющихся КНС города и ОСК №2.</w:t>
      </w:r>
    </w:p>
    <w:p w:rsidR="00037310" w:rsidRPr="00461A1E" w:rsidRDefault="00037310" w:rsidP="00461A1E">
      <w:pPr>
        <w:ind w:firstLine="567"/>
      </w:pPr>
      <w:r w:rsidRPr="00461A1E">
        <w:t xml:space="preserve">К выводу из эксплуатации объектов системы </w:t>
      </w:r>
      <w:r>
        <w:t>водоотведения</w:t>
      </w:r>
      <w:r w:rsidRPr="00461A1E">
        <w:t xml:space="preserve"> </w:t>
      </w:r>
      <w:r>
        <w:t xml:space="preserve">планируется существующие очистные сооружения </w:t>
      </w:r>
      <w:r w:rsidRPr="00461A1E">
        <w:t>«Балашовское ЖКХ».</w:t>
      </w:r>
    </w:p>
    <w:p w:rsidR="00037310" w:rsidRPr="00F17638" w:rsidRDefault="00037310" w:rsidP="008D4534">
      <w:pPr>
        <w:pStyle w:val="Heading3"/>
        <w:spacing w:after="240"/>
      </w:pPr>
      <w:bookmarkStart w:id="195" w:name="_Toc427759823"/>
      <w:r w:rsidRPr="00F17638">
        <w:t>3.4.</w:t>
      </w:r>
      <w:r>
        <w:t>5</w:t>
      </w:r>
      <w:r w:rsidRPr="00F17638">
        <w:t>.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193"/>
      <w:bookmarkEnd w:id="194"/>
      <w:bookmarkEnd w:id="195"/>
    </w:p>
    <w:p w:rsidR="00037310" w:rsidRPr="00F17638" w:rsidRDefault="00037310" w:rsidP="008D4534">
      <w:pPr>
        <w:autoSpaceDE w:val="0"/>
        <w:autoSpaceDN w:val="0"/>
        <w:adjustRightInd w:val="0"/>
        <w:ind w:firstLine="567"/>
        <w:rPr>
          <w:color w:val="C00000"/>
        </w:rPr>
      </w:pPr>
      <w:r w:rsidRPr="00F17638">
        <w:t>Проведенный анализ ситуации в муниципальном образовании показал, необходимость внедрения высокоэффективных энергосберегающих технологий, а именно создание современной автоматизированной системы оперативного диспетчерского управления системами водоотведения.</w:t>
      </w:r>
    </w:p>
    <w:p w:rsidR="00037310" w:rsidRPr="00F17638" w:rsidRDefault="00037310" w:rsidP="008D4534">
      <w:pPr>
        <w:autoSpaceDE w:val="0"/>
        <w:autoSpaceDN w:val="0"/>
        <w:adjustRightInd w:val="0"/>
        <w:ind w:firstLine="567"/>
      </w:pPr>
      <w:r w:rsidRPr="00F17638">
        <w:t>В рамках реализации данной схемы предлагается устанавливать частотные преобразователи, шкафы автоматизации, датчики давления и приборы учета на всех канализационных очистных станциях, автоматизировать технологические процессы.</w:t>
      </w:r>
    </w:p>
    <w:p w:rsidR="00037310" w:rsidRPr="00F17638" w:rsidRDefault="00037310" w:rsidP="008D4534">
      <w:pPr>
        <w:autoSpaceDE w:val="0"/>
        <w:autoSpaceDN w:val="0"/>
        <w:adjustRightInd w:val="0"/>
        <w:ind w:firstLine="567"/>
      </w:pPr>
      <w:r w:rsidRPr="00F17638">
        <w:t>Необходимо установить  частотные преобразователи снижающие потребление электроэнергии до 30%, обеспечивающие плавный режим работы электродвигателей насосных агрегатов и исключающие гидроудары, одновременно будет достигнут эффект круглосуточной бесперебойной работы систем водоотведения.</w:t>
      </w:r>
    </w:p>
    <w:p w:rsidR="00037310" w:rsidRPr="00F17638" w:rsidRDefault="00037310" w:rsidP="008D4534">
      <w:pPr>
        <w:autoSpaceDE w:val="0"/>
        <w:autoSpaceDN w:val="0"/>
        <w:adjustRightInd w:val="0"/>
        <w:ind w:firstLine="567"/>
      </w:pPr>
      <w:r w:rsidRPr="00F17638">
        <w:t>Основной задачей внедрения данной системы является:</w:t>
      </w:r>
    </w:p>
    <w:p w:rsidR="00037310" w:rsidRPr="00F17638" w:rsidRDefault="00037310" w:rsidP="008D4534">
      <w:pPr>
        <w:pStyle w:val="ListParagraph"/>
        <w:numPr>
          <w:ilvl w:val="0"/>
          <w:numId w:val="7"/>
        </w:numPr>
        <w:autoSpaceDE w:val="0"/>
        <w:autoSpaceDN w:val="0"/>
        <w:adjustRightInd w:val="0"/>
      </w:pPr>
      <w:r w:rsidRPr="00F17638">
        <w:t>поддержание заданного технологического режима и нормальные условия работы сооружений, установок, основного и вспомогательного оборудования и коммуникаций;</w:t>
      </w:r>
    </w:p>
    <w:p w:rsidR="00037310" w:rsidRPr="00F17638" w:rsidRDefault="00037310" w:rsidP="008D4534">
      <w:pPr>
        <w:pStyle w:val="ListParagraph"/>
        <w:numPr>
          <w:ilvl w:val="0"/>
          <w:numId w:val="7"/>
        </w:numPr>
        <w:autoSpaceDE w:val="0"/>
        <w:autoSpaceDN w:val="0"/>
        <w:adjustRightInd w:val="0"/>
      </w:pPr>
      <w:r w:rsidRPr="00F17638">
        <w:t>сигнализация отклонений и нарушений от заданного технологического режима и нормальных условий работы сооружений, установок, оборудования и коммуникаций;</w:t>
      </w:r>
    </w:p>
    <w:p w:rsidR="00037310" w:rsidRPr="00F17638" w:rsidRDefault="00037310" w:rsidP="008D4534">
      <w:pPr>
        <w:pStyle w:val="ListParagraph"/>
        <w:numPr>
          <w:ilvl w:val="0"/>
          <w:numId w:val="7"/>
        </w:numPr>
        <w:autoSpaceDE w:val="0"/>
        <w:autoSpaceDN w:val="0"/>
        <w:adjustRightInd w:val="0"/>
      </w:pPr>
      <w:r w:rsidRPr="00F17638">
        <w:t>сигнализация возникновения аварийных ситуаций на контролируемых объектах;</w:t>
      </w:r>
    </w:p>
    <w:p w:rsidR="00037310" w:rsidRPr="00F17638" w:rsidRDefault="00037310" w:rsidP="008D4534">
      <w:pPr>
        <w:pStyle w:val="ListParagraph"/>
        <w:numPr>
          <w:ilvl w:val="0"/>
          <w:numId w:val="7"/>
        </w:numPr>
        <w:autoSpaceDE w:val="0"/>
        <w:autoSpaceDN w:val="0"/>
        <w:adjustRightInd w:val="0"/>
      </w:pPr>
      <w:r w:rsidRPr="00F17638">
        <w:t>возможность оперативного устранения отклонений и нарушений от заданных условий.</w:t>
      </w:r>
    </w:p>
    <w:p w:rsidR="00037310" w:rsidRPr="00F17638" w:rsidRDefault="00037310" w:rsidP="008D4534">
      <w:pPr>
        <w:autoSpaceDE w:val="0"/>
        <w:autoSpaceDN w:val="0"/>
        <w:adjustRightInd w:val="0"/>
        <w:ind w:firstLine="567"/>
      </w:pPr>
      <w:r w:rsidRPr="00F17638">
        <w:t>Создание автоматизированной системы позволяет достигнуть следующих целей:</w:t>
      </w:r>
    </w:p>
    <w:p w:rsidR="00037310" w:rsidRPr="00F17638" w:rsidRDefault="00037310" w:rsidP="00B961C7">
      <w:pPr>
        <w:pStyle w:val="ListParagraph"/>
        <w:numPr>
          <w:ilvl w:val="0"/>
          <w:numId w:val="31"/>
        </w:numPr>
        <w:autoSpaceDE w:val="0"/>
        <w:autoSpaceDN w:val="0"/>
        <w:adjustRightInd w:val="0"/>
      </w:pPr>
      <w:r w:rsidRPr="00F17638">
        <w:t>Обеспечение необходимых показателей технологических процессов предприятия.</w:t>
      </w:r>
    </w:p>
    <w:p w:rsidR="00037310" w:rsidRPr="00F17638" w:rsidRDefault="00037310" w:rsidP="00B961C7">
      <w:pPr>
        <w:pStyle w:val="ListParagraph"/>
        <w:numPr>
          <w:ilvl w:val="0"/>
          <w:numId w:val="31"/>
        </w:numPr>
        <w:autoSpaceDE w:val="0"/>
        <w:autoSpaceDN w:val="0"/>
        <w:adjustRightInd w:val="0"/>
      </w:pPr>
      <w:r w:rsidRPr="00F17638">
        <w:t>Минимизация вероятности возникновения технологических нарушений и аварий.</w:t>
      </w:r>
    </w:p>
    <w:p w:rsidR="00037310" w:rsidRPr="00F17638" w:rsidRDefault="00037310" w:rsidP="00B961C7">
      <w:pPr>
        <w:pStyle w:val="ListParagraph"/>
        <w:numPr>
          <w:ilvl w:val="0"/>
          <w:numId w:val="31"/>
        </w:numPr>
        <w:autoSpaceDE w:val="0"/>
        <w:autoSpaceDN w:val="0"/>
        <w:adjustRightInd w:val="0"/>
      </w:pPr>
      <w:r w:rsidRPr="00F17638">
        <w:t>Обеспечение расчетного времени восстановления всего технологического процесса.</w:t>
      </w:r>
    </w:p>
    <w:p w:rsidR="00037310" w:rsidRPr="00F17638" w:rsidRDefault="00037310" w:rsidP="00B961C7">
      <w:pPr>
        <w:pStyle w:val="ListParagraph"/>
        <w:numPr>
          <w:ilvl w:val="0"/>
          <w:numId w:val="31"/>
        </w:numPr>
        <w:autoSpaceDE w:val="0"/>
        <w:autoSpaceDN w:val="0"/>
        <w:adjustRightInd w:val="0"/>
      </w:pPr>
      <w:r w:rsidRPr="00F17638">
        <w:t>Сокращение времени:</w:t>
      </w:r>
    </w:p>
    <w:p w:rsidR="00037310" w:rsidRPr="00F17638" w:rsidRDefault="00037310" w:rsidP="008D4534">
      <w:pPr>
        <w:pStyle w:val="ListParagraph"/>
        <w:numPr>
          <w:ilvl w:val="0"/>
          <w:numId w:val="8"/>
        </w:numPr>
        <w:autoSpaceDE w:val="0"/>
        <w:autoSpaceDN w:val="0"/>
        <w:adjustRightInd w:val="0"/>
      </w:pPr>
      <w:r w:rsidRPr="00F17638">
        <w:t>принятия оптимальных решений оперативным персоналом в штатных и аварийных ситуациях;</w:t>
      </w:r>
    </w:p>
    <w:p w:rsidR="00037310" w:rsidRPr="00F17638" w:rsidRDefault="00037310" w:rsidP="008D4534">
      <w:pPr>
        <w:pStyle w:val="ListParagraph"/>
        <w:numPr>
          <w:ilvl w:val="0"/>
          <w:numId w:val="8"/>
        </w:numPr>
        <w:autoSpaceDE w:val="0"/>
        <w:autoSpaceDN w:val="0"/>
        <w:adjustRightInd w:val="0"/>
      </w:pPr>
      <w:r w:rsidRPr="00F17638">
        <w:t>выполнения работ по ремонту и обслуживанию оборудования;</w:t>
      </w:r>
    </w:p>
    <w:p w:rsidR="00037310" w:rsidRPr="00F17638" w:rsidRDefault="00037310" w:rsidP="008D4534">
      <w:pPr>
        <w:pStyle w:val="ListParagraph"/>
        <w:numPr>
          <w:ilvl w:val="0"/>
          <w:numId w:val="8"/>
        </w:numPr>
        <w:autoSpaceDE w:val="0"/>
        <w:autoSpaceDN w:val="0"/>
        <w:adjustRightInd w:val="0"/>
      </w:pPr>
      <w:r w:rsidRPr="00F17638">
        <w:t>простоя оборудования за счет оптимального регулирования параметров всего технологического процесса;</w:t>
      </w:r>
    </w:p>
    <w:p w:rsidR="00037310" w:rsidRPr="00F17638" w:rsidRDefault="00037310" w:rsidP="008D4534">
      <w:pPr>
        <w:pStyle w:val="ListParagraph"/>
        <w:numPr>
          <w:ilvl w:val="0"/>
          <w:numId w:val="1"/>
        </w:numPr>
        <w:autoSpaceDE w:val="0"/>
        <w:autoSpaceDN w:val="0"/>
        <w:adjustRightInd w:val="0"/>
      </w:pPr>
      <w:r w:rsidRPr="00F17638">
        <w:t>Повышение надежности работы оборудования, используемого в составе данной системы, за счет адаптивных и оптимально подобранных алгоритмов управления.</w:t>
      </w:r>
    </w:p>
    <w:p w:rsidR="00037310" w:rsidRPr="00F17638" w:rsidRDefault="00037310" w:rsidP="008D4534">
      <w:pPr>
        <w:pStyle w:val="ListParagraph"/>
        <w:numPr>
          <w:ilvl w:val="0"/>
          <w:numId w:val="1"/>
        </w:numPr>
      </w:pPr>
      <w:r w:rsidRPr="00F17638">
        <w:t>Сокращение затрат и издержек на ремонтно-восстановительные работы.</w:t>
      </w:r>
    </w:p>
    <w:p w:rsidR="00037310" w:rsidRPr="00F17638" w:rsidRDefault="00037310" w:rsidP="008D4534">
      <w:pPr>
        <w:pStyle w:val="Heading3"/>
        <w:spacing w:after="240"/>
      </w:pPr>
      <w:bookmarkStart w:id="196" w:name="_Toc385862093"/>
      <w:bookmarkStart w:id="197" w:name="_Toc392073629"/>
      <w:bookmarkStart w:id="198" w:name="_Toc427759824"/>
      <w:r w:rsidRPr="00F17638">
        <w:t>3.4.</w:t>
      </w:r>
      <w:r>
        <w:t>6</w:t>
      </w:r>
      <w:r w:rsidRPr="00F17638">
        <w:t xml:space="preserve">. Описание вариантов маршрутов прохождения трубопроводов (трасс) по территории </w:t>
      </w:r>
      <w:r w:rsidRPr="001664A4">
        <w:t xml:space="preserve">МО </w:t>
      </w:r>
      <w:r>
        <w:t>город Балашов</w:t>
      </w:r>
      <w:r w:rsidRPr="00F17638">
        <w:t>, расположения намечаемых площадок под строительство сооружений водоотведения и их обоснование</w:t>
      </w:r>
      <w:bookmarkEnd w:id="196"/>
      <w:bookmarkEnd w:id="197"/>
      <w:bookmarkEnd w:id="198"/>
    </w:p>
    <w:p w:rsidR="00037310" w:rsidRPr="00F17638" w:rsidRDefault="00037310" w:rsidP="008D4534">
      <w:pPr>
        <w:ind w:firstLine="567"/>
      </w:pPr>
      <w:r w:rsidRPr="00F17638">
        <w:t xml:space="preserve">Анализ вариантов маршрутов прохождения трубопроводов (трасс) по территории </w:t>
      </w:r>
      <w:r w:rsidRPr="001664A4">
        <w:t xml:space="preserve">МО </w:t>
      </w:r>
      <w:r>
        <w:t xml:space="preserve">город Балашов </w:t>
      </w:r>
      <w:r w:rsidRPr="00F17638">
        <w:t xml:space="preserve">показал, что на перспективу сохраняются существующие маршруты прохождения трубопроводов по территории </w:t>
      </w:r>
      <w:r w:rsidRPr="001664A4">
        <w:t xml:space="preserve">МО </w:t>
      </w:r>
      <w:r>
        <w:t>город Балашов</w:t>
      </w:r>
      <w:r w:rsidRPr="00F17638">
        <w:t xml:space="preserve">. Новые трубопроводы прокладываются вдоль проезжих частей автомобильных дорог, для оперативного доступа, в случае возникновения аварийных ситуаций. Варианты прохождения трубопроводов отображены в Приложении № </w:t>
      </w:r>
      <w:r>
        <w:t>2</w:t>
      </w:r>
      <w:r w:rsidRPr="00F17638">
        <w:t xml:space="preserve"> к схеме водоснабжения и водоотведения </w:t>
      </w:r>
      <w:r w:rsidRPr="001664A4">
        <w:t xml:space="preserve">МО </w:t>
      </w:r>
      <w:r>
        <w:t>город Балашов</w:t>
      </w:r>
      <w:r w:rsidRPr="00F17638">
        <w:t>.</w:t>
      </w:r>
    </w:p>
    <w:p w:rsidR="00037310" w:rsidRPr="00F17638" w:rsidRDefault="00037310" w:rsidP="008D4534">
      <w:pPr>
        <w:pStyle w:val="14"/>
        <w:shd w:val="clear" w:color="auto" w:fill="auto"/>
        <w:spacing w:line="276" w:lineRule="auto"/>
        <w:ind w:firstLine="567"/>
        <w:rPr>
          <w:sz w:val="28"/>
          <w:szCs w:val="28"/>
        </w:rPr>
      </w:pPr>
      <w:r w:rsidRPr="00F17638">
        <w:rPr>
          <w:sz w:val="28"/>
          <w:szCs w:val="28"/>
        </w:rPr>
        <w:t>Точная трассировка сетей будет проводиться на стадии разработки проектов планировки участков застройки с учетом вертикальной планировки территории и гидравлических режимов сети.</w:t>
      </w:r>
    </w:p>
    <w:p w:rsidR="00037310" w:rsidRPr="00F17638" w:rsidRDefault="00037310" w:rsidP="008D4534">
      <w:pPr>
        <w:sectPr w:rsidR="00037310" w:rsidRPr="00F17638" w:rsidSect="006A4FB5">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037310" w:rsidRPr="00F17638" w:rsidRDefault="00037310" w:rsidP="008D4534">
      <w:pPr>
        <w:pStyle w:val="Heading3"/>
        <w:spacing w:before="0"/>
      </w:pPr>
      <w:bookmarkStart w:id="199" w:name="_Toc385862094"/>
      <w:bookmarkStart w:id="200" w:name="_Toc392073630"/>
      <w:bookmarkStart w:id="201" w:name="_Toc427759825"/>
      <w:r w:rsidRPr="00F17638">
        <w:t>3.4.</w:t>
      </w:r>
      <w:r>
        <w:t>7</w:t>
      </w:r>
      <w:r w:rsidRPr="00F17638">
        <w:t>. Границы и характеристики охранных зон сетей и сооружений централизованной системы водоотведения</w:t>
      </w:r>
      <w:bookmarkEnd w:id="199"/>
      <w:bookmarkEnd w:id="200"/>
      <w:bookmarkEnd w:id="201"/>
    </w:p>
    <w:p w:rsidR="00037310" w:rsidRPr="00F17638" w:rsidRDefault="00037310" w:rsidP="008D4534">
      <w:pPr>
        <w:ind w:firstLine="567"/>
        <w:rPr>
          <w:color w:val="000000"/>
        </w:rPr>
      </w:pPr>
      <w:r w:rsidRPr="00F17638">
        <w:t>Границы и характеристики охранных зон сетей и сооружений централизованной системы водоотведения с</w:t>
      </w:r>
      <w:r w:rsidRPr="00F17638">
        <w:rPr>
          <w:color w:val="000000"/>
        </w:rPr>
        <w:t>огласно СНиП 2.07.01-89 «Градостроительство. Планировка и застройка городских и сельских поселений» приведены в таб. 3.4.7</w:t>
      </w:r>
    </w:p>
    <w:p w:rsidR="00037310" w:rsidRPr="00F17638" w:rsidRDefault="00037310" w:rsidP="008D4534">
      <w:pPr>
        <w:spacing w:before="200"/>
        <w:jc w:val="right"/>
      </w:pPr>
      <w:r w:rsidRPr="00F17638">
        <w:t>Таб. 3.4.7. Границы охранных зон</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668"/>
        <w:gridCol w:w="1417"/>
        <w:gridCol w:w="1490"/>
        <w:gridCol w:w="1360"/>
        <w:gridCol w:w="1278"/>
        <w:gridCol w:w="1483"/>
        <w:gridCol w:w="1335"/>
        <w:gridCol w:w="1843"/>
        <w:gridCol w:w="992"/>
        <w:gridCol w:w="1920"/>
      </w:tblGrid>
      <w:tr w:rsidR="00037310" w:rsidRPr="00882870">
        <w:trPr>
          <w:trHeight w:hRule="exact" w:val="540"/>
          <w:tblHeader/>
        </w:trPr>
        <w:tc>
          <w:tcPr>
            <w:tcW w:w="1668" w:type="dxa"/>
            <w:vMerge w:val="restart"/>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Инженерные сети</w:t>
            </w:r>
          </w:p>
        </w:tc>
        <w:tc>
          <w:tcPr>
            <w:tcW w:w="13118" w:type="dxa"/>
            <w:gridSpan w:val="9"/>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Расстояние, м, от подземных сетей до</w:t>
            </w:r>
          </w:p>
        </w:tc>
      </w:tr>
      <w:tr w:rsidR="00037310" w:rsidRPr="00882870">
        <w:trPr>
          <w:trHeight w:val="322"/>
          <w:tblHeader/>
        </w:trPr>
        <w:tc>
          <w:tcPr>
            <w:tcW w:w="1668" w:type="dxa"/>
            <w:vMerge/>
            <w:vAlign w:val="center"/>
          </w:tcPr>
          <w:p w:rsidR="00037310" w:rsidRPr="00882870" w:rsidRDefault="00037310" w:rsidP="008D4534">
            <w:pPr>
              <w:spacing w:line="240" w:lineRule="auto"/>
              <w:jc w:val="center"/>
              <w:rPr>
                <w:b/>
                <w:bCs/>
                <w:color w:val="000000"/>
              </w:rPr>
            </w:pPr>
          </w:p>
        </w:tc>
        <w:tc>
          <w:tcPr>
            <w:tcW w:w="1417" w:type="dxa"/>
            <w:vMerge w:val="restart"/>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Фундаментов зданий и сооружений</w:t>
            </w:r>
          </w:p>
        </w:tc>
        <w:tc>
          <w:tcPr>
            <w:tcW w:w="1490" w:type="dxa"/>
            <w:vMerge w:val="restart"/>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Фундаментов ограждений предприятий эстакад, опор контактной сети и связи, железных дорог</w:t>
            </w:r>
          </w:p>
        </w:tc>
        <w:tc>
          <w:tcPr>
            <w:tcW w:w="2638" w:type="dxa"/>
            <w:gridSpan w:val="2"/>
            <w:vMerge w:val="restart"/>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Оси крайнего пути</w:t>
            </w:r>
          </w:p>
        </w:tc>
        <w:tc>
          <w:tcPr>
            <w:tcW w:w="1483" w:type="dxa"/>
            <w:vMerge w:val="restart"/>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Бортового камня улицы, дороги (кромки проезжей части, укрепленной полосы обочины)</w:t>
            </w:r>
          </w:p>
        </w:tc>
        <w:tc>
          <w:tcPr>
            <w:tcW w:w="1335" w:type="dxa"/>
            <w:vMerge w:val="restart"/>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Наружной бровки кювета или подошвы насыпи дороги</w:t>
            </w:r>
          </w:p>
        </w:tc>
        <w:tc>
          <w:tcPr>
            <w:tcW w:w="4755" w:type="dxa"/>
            <w:gridSpan w:val="3"/>
            <w:vMerge w:val="restart"/>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Фундаментов опор воздушных линий электропередачи напряжением</w:t>
            </w:r>
          </w:p>
        </w:tc>
      </w:tr>
      <w:tr w:rsidR="00037310" w:rsidRPr="00882870">
        <w:trPr>
          <w:trHeight w:val="322"/>
          <w:tblHeader/>
        </w:trPr>
        <w:tc>
          <w:tcPr>
            <w:tcW w:w="1668" w:type="dxa"/>
            <w:vMerge/>
            <w:vAlign w:val="center"/>
          </w:tcPr>
          <w:p w:rsidR="00037310" w:rsidRPr="00882870" w:rsidRDefault="00037310" w:rsidP="008D4534">
            <w:pPr>
              <w:spacing w:line="240" w:lineRule="auto"/>
              <w:jc w:val="center"/>
              <w:rPr>
                <w:b/>
                <w:bCs/>
                <w:color w:val="000000"/>
              </w:rPr>
            </w:pPr>
          </w:p>
        </w:tc>
        <w:tc>
          <w:tcPr>
            <w:tcW w:w="1417" w:type="dxa"/>
            <w:vMerge/>
            <w:vAlign w:val="center"/>
          </w:tcPr>
          <w:p w:rsidR="00037310" w:rsidRPr="00882870" w:rsidRDefault="00037310" w:rsidP="008D4534">
            <w:pPr>
              <w:spacing w:line="240" w:lineRule="auto"/>
              <w:jc w:val="center"/>
              <w:rPr>
                <w:b/>
                <w:bCs/>
                <w:color w:val="000000"/>
              </w:rPr>
            </w:pPr>
          </w:p>
        </w:tc>
        <w:tc>
          <w:tcPr>
            <w:tcW w:w="1490" w:type="dxa"/>
            <w:vMerge/>
            <w:vAlign w:val="center"/>
          </w:tcPr>
          <w:p w:rsidR="00037310" w:rsidRPr="00882870" w:rsidRDefault="00037310" w:rsidP="008D4534">
            <w:pPr>
              <w:spacing w:line="240" w:lineRule="auto"/>
              <w:jc w:val="center"/>
              <w:rPr>
                <w:b/>
                <w:bCs/>
                <w:color w:val="000000"/>
              </w:rPr>
            </w:pPr>
          </w:p>
        </w:tc>
        <w:tc>
          <w:tcPr>
            <w:tcW w:w="2638" w:type="dxa"/>
            <w:gridSpan w:val="2"/>
            <w:vMerge/>
            <w:vAlign w:val="center"/>
          </w:tcPr>
          <w:p w:rsidR="00037310" w:rsidRPr="00882870" w:rsidRDefault="00037310" w:rsidP="008D4534">
            <w:pPr>
              <w:spacing w:line="240" w:lineRule="auto"/>
              <w:jc w:val="center"/>
              <w:rPr>
                <w:b/>
                <w:bCs/>
                <w:color w:val="000000"/>
              </w:rPr>
            </w:pPr>
          </w:p>
        </w:tc>
        <w:tc>
          <w:tcPr>
            <w:tcW w:w="1483" w:type="dxa"/>
            <w:vMerge/>
            <w:vAlign w:val="center"/>
          </w:tcPr>
          <w:p w:rsidR="00037310" w:rsidRPr="00882870" w:rsidRDefault="00037310" w:rsidP="008D4534">
            <w:pPr>
              <w:spacing w:line="240" w:lineRule="auto"/>
              <w:jc w:val="center"/>
              <w:rPr>
                <w:b/>
                <w:bCs/>
                <w:color w:val="000000"/>
              </w:rPr>
            </w:pPr>
          </w:p>
        </w:tc>
        <w:tc>
          <w:tcPr>
            <w:tcW w:w="1335" w:type="dxa"/>
            <w:vMerge/>
            <w:vAlign w:val="center"/>
          </w:tcPr>
          <w:p w:rsidR="00037310" w:rsidRPr="00882870" w:rsidRDefault="00037310" w:rsidP="008D4534">
            <w:pPr>
              <w:spacing w:line="240" w:lineRule="auto"/>
              <w:jc w:val="center"/>
              <w:rPr>
                <w:b/>
                <w:bCs/>
                <w:color w:val="000000"/>
              </w:rPr>
            </w:pPr>
          </w:p>
        </w:tc>
        <w:tc>
          <w:tcPr>
            <w:tcW w:w="4755" w:type="dxa"/>
            <w:gridSpan w:val="3"/>
            <w:vMerge/>
            <w:vAlign w:val="center"/>
          </w:tcPr>
          <w:p w:rsidR="00037310" w:rsidRPr="00882870" w:rsidRDefault="00037310" w:rsidP="008D4534">
            <w:pPr>
              <w:spacing w:line="240" w:lineRule="auto"/>
              <w:jc w:val="center"/>
              <w:rPr>
                <w:b/>
                <w:bCs/>
                <w:color w:val="000000"/>
              </w:rPr>
            </w:pPr>
          </w:p>
        </w:tc>
      </w:tr>
      <w:tr w:rsidR="00037310" w:rsidRPr="00882870">
        <w:trPr>
          <w:trHeight w:val="322"/>
          <w:tblHeader/>
        </w:trPr>
        <w:tc>
          <w:tcPr>
            <w:tcW w:w="1668" w:type="dxa"/>
            <w:vMerge/>
            <w:vAlign w:val="center"/>
          </w:tcPr>
          <w:p w:rsidR="00037310" w:rsidRPr="00882870" w:rsidRDefault="00037310" w:rsidP="008D4534">
            <w:pPr>
              <w:spacing w:line="240" w:lineRule="auto"/>
              <w:jc w:val="center"/>
              <w:rPr>
                <w:b/>
                <w:bCs/>
                <w:color w:val="000000"/>
              </w:rPr>
            </w:pPr>
          </w:p>
        </w:tc>
        <w:tc>
          <w:tcPr>
            <w:tcW w:w="1417" w:type="dxa"/>
            <w:vMerge/>
            <w:vAlign w:val="center"/>
          </w:tcPr>
          <w:p w:rsidR="00037310" w:rsidRPr="00882870" w:rsidRDefault="00037310" w:rsidP="008D4534">
            <w:pPr>
              <w:spacing w:line="240" w:lineRule="auto"/>
              <w:jc w:val="center"/>
              <w:rPr>
                <w:b/>
                <w:bCs/>
                <w:color w:val="000000"/>
              </w:rPr>
            </w:pPr>
          </w:p>
        </w:tc>
        <w:tc>
          <w:tcPr>
            <w:tcW w:w="1490" w:type="dxa"/>
            <w:vMerge/>
            <w:vAlign w:val="center"/>
          </w:tcPr>
          <w:p w:rsidR="00037310" w:rsidRPr="00882870" w:rsidRDefault="00037310" w:rsidP="008D4534">
            <w:pPr>
              <w:spacing w:line="240" w:lineRule="auto"/>
              <w:jc w:val="center"/>
              <w:rPr>
                <w:b/>
                <w:bCs/>
                <w:color w:val="000000"/>
              </w:rPr>
            </w:pPr>
          </w:p>
        </w:tc>
        <w:tc>
          <w:tcPr>
            <w:tcW w:w="2638" w:type="dxa"/>
            <w:gridSpan w:val="2"/>
            <w:vMerge/>
            <w:vAlign w:val="center"/>
          </w:tcPr>
          <w:p w:rsidR="00037310" w:rsidRPr="00882870" w:rsidRDefault="00037310" w:rsidP="008D4534">
            <w:pPr>
              <w:spacing w:line="240" w:lineRule="auto"/>
              <w:jc w:val="center"/>
              <w:rPr>
                <w:b/>
                <w:bCs/>
                <w:color w:val="000000"/>
              </w:rPr>
            </w:pPr>
          </w:p>
        </w:tc>
        <w:tc>
          <w:tcPr>
            <w:tcW w:w="1483" w:type="dxa"/>
            <w:vMerge/>
            <w:vAlign w:val="center"/>
          </w:tcPr>
          <w:p w:rsidR="00037310" w:rsidRPr="00882870" w:rsidRDefault="00037310" w:rsidP="008D4534">
            <w:pPr>
              <w:spacing w:line="240" w:lineRule="auto"/>
              <w:jc w:val="center"/>
              <w:rPr>
                <w:b/>
                <w:bCs/>
                <w:color w:val="000000"/>
              </w:rPr>
            </w:pPr>
          </w:p>
        </w:tc>
        <w:tc>
          <w:tcPr>
            <w:tcW w:w="1335" w:type="dxa"/>
            <w:vMerge/>
            <w:vAlign w:val="center"/>
          </w:tcPr>
          <w:p w:rsidR="00037310" w:rsidRPr="00882870" w:rsidRDefault="00037310" w:rsidP="008D4534">
            <w:pPr>
              <w:spacing w:line="240" w:lineRule="auto"/>
              <w:jc w:val="center"/>
              <w:rPr>
                <w:b/>
                <w:bCs/>
                <w:color w:val="000000"/>
              </w:rPr>
            </w:pPr>
          </w:p>
        </w:tc>
        <w:tc>
          <w:tcPr>
            <w:tcW w:w="4755" w:type="dxa"/>
            <w:gridSpan w:val="3"/>
            <w:vMerge/>
            <w:vAlign w:val="center"/>
          </w:tcPr>
          <w:p w:rsidR="00037310" w:rsidRPr="00882870" w:rsidRDefault="00037310" w:rsidP="008D4534">
            <w:pPr>
              <w:spacing w:line="240" w:lineRule="auto"/>
              <w:jc w:val="center"/>
              <w:rPr>
                <w:b/>
                <w:bCs/>
                <w:color w:val="000000"/>
              </w:rPr>
            </w:pPr>
          </w:p>
        </w:tc>
      </w:tr>
      <w:tr w:rsidR="00037310" w:rsidRPr="00882870">
        <w:trPr>
          <w:trHeight w:val="1530"/>
          <w:tblHeader/>
        </w:trPr>
        <w:tc>
          <w:tcPr>
            <w:tcW w:w="1668" w:type="dxa"/>
            <w:vMerge/>
            <w:vAlign w:val="center"/>
          </w:tcPr>
          <w:p w:rsidR="00037310" w:rsidRPr="00882870" w:rsidRDefault="00037310" w:rsidP="008D4534">
            <w:pPr>
              <w:spacing w:line="240" w:lineRule="auto"/>
              <w:jc w:val="center"/>
              <w:rPr>
                <w:b/>
                <w:bCs/>
                <w:color w:val="000000"/>
              </w:rPr>
            </w:pPr>
          </w:p>
        </w:tc>
        <w:tc>
          <w:tcPr>
            <w:tcW w:w="1417" w:type="dxa"/>
            <w:vMerge/>
            <w:vAlign w:val="center"/>
          </w:tcPr>
          <w:p w:rsidR="00037310" w:rsidRPr="00882870" w:rsidRDefault="00037310" w:rsidP="008D4534">
            <w:pPr>
              <w:spacing w:line="240" w:lineRule="auto"/>
              <w:jc w:val="center"/>
              <w:rPr>
                <w:b/>
                <w:bCs/>
                <w:color w:val="000000"/>
              </w:rPr>
            </w:pPr>
          </w:p>
        </w:tc>
        <w:tc>
          <w:tcPr>
            <w:tcW w:w="1490" w:type="dxa"/>
            <w:vMerge/>
            <w:vAlign w:val="center"/>
          </w:tcPr>
          <w:p w:rsidR="00037310" w:rsidRPr="00882870" w:rsidRDefault="00037310" w:rsidP="008D4534">
            <w:pPr>
              <w:spacing w:line="240" w:lineRule="auto"/>
              <w:jc w:val="center"/>
              <w:rPr>
                <w:b/>
                <w:bCs/>
                <w:color w:val="000000"/>
              </w:rPr>
            </w:pPr>
          </w:p>
        </w:tc>
        <w:tc>
          <w:tcPr>
            <w:tcW w:w="1360" w:type="dxa"/>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Железных дорог колеи 1520 мм, но не менее глубины траншеи до подошвы насыпи и бровки выемки</w:t>
            </w:r>
          </w:p>
        </w:tc>
        <w:tc>
          <w:tcPr>
            <w:tcW w:w="1278" w:type="dxa"/>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Железных дорог колеи 750 мм и трамвая</w:t>
            </w:r>
          </w:p>
        </w:tc>
        <w:tc>
          <w:tcPr>
            <w:tcW w:w="1483" w:type="dxa"/>
            <w:vMerge/>
            <w:vAlign w:val="center"/>
          </w:tcPr>
          <w:p w:rsidR="00037310" w:rsidRPr="00F17638" w:rsidRDefault="00037310" w:rsidP="008D4534">
            <w:pPr>
              <w:spacing w:line="240" w:lineRule="auto"/>
              <w:jc w:val="center"/>
              <w:rPr>
                <w:b/>
                <w:bCs/>
                <w:color w:val="000000"/>
              </w:rPr>
            </w:pPr>
          </w:p>
        </w:tc>
        <w:tc>
          <w:tcPr>
            <w:tcW w:w="1335" w:type="dxa"/>
            <w:vMerge/>
            <w:vAlign w:val="center"/>
          </w:tcPr>
          <w:p w:rsidR="00037310" w:rsidRPr="00F17638" w:rsidRDefault="00037310" w:rsidP="008D4534">
            <w:pPr>
              <w:spacing w:line="240" w:lineRule="auto"/>
              <w:jc w:val="center"/>
              <w:rPr>
                <w:b/>
                <w:bCs/>
                <w:color w:val="000000"/>
              </w:rPr>
            </w:pPr>
          </w:p>
        </w:tc>
        <w:tc>
          <w:tcPr>
            <w:tcW w:w="1843" w:type="dxa"/>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До 1 кВ наружного освещения, контактной сети трамваев и троллейбусов</w:t>
            </w:r>
          </w:p>
        </w:tc>
        <w:tc>
          <w:tcPr>
            <w:tcW w:w="992" w:type="dxa"/>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Св.1 до 35 кВ</w:t>
            </w:r>
          </w:p>
        </w:tc>
        <w:tc>
          <w:tcPr>
            <w:tcW w:w="1920" w:type="dxa"/>
            <w:shd w:val="clear" w:color="000000" w:fill="FFFFFF"/>
            <w:vAlign w:val="center"/>
          </w:tcPr>
          <w:p w:rsidR="00037310" w:rsidRPr="00882870" w:rsidRDefault="00037310" w:rsidP="008D4534">
            <w:pPr>
              <w:spacing w:line="240" w:lineRule="auto"/>
              <w:jc w:val="center"/>
              <w:rPr>
                <w:b/>
                <w:bCs/>
                <w:color w:val="000000"/>
              </w:rPr>
            </w:pPr>
            <w:r w:rsidRPr="00882870">
              <w:rPr>
                <w:b/>
                <w:bCs/>
                <w:color w:val="000000"/>
              </w:rPr>
              <w:t>Св.35 до 110 кВ и выше</w:t>
            </w:r>
          </w:p>
        </w:tc>
      </w:tr>
      <w:tr w:rsidR="00037310" w:rsidRPr="00882870">
        <w:trPr>
          <w:trHeight w:hRule="exact" w:val="1133"/>
        </w:trPr>
        <w:tc>
          <w:tcPr>
            <w:tcW w:w="166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Водопровод и канализация</w:t>
            </w:r>
          </w:p>
        </w:tc>
        <w:tc>
          <w:tcPr>
            <w:tcW w:w="1417"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5</w:t>
            </w:r>
          </w:p>
        </w:tc>
        <w:tc>
          <w:tcPr>
            <w:tcW w:w="149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3</w:t>
            </w:r>
          </w:p>
        </w:tc>
        <w:tc>
          <w:tcPr>
            <w:tcW w:w="136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4</w:t>
            </w:r>
          </w:p>
        </w:tc>
        <w:tc>
          <w:tcPr>
            <w:tcW w:w="127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2,8</w:t>
            </w:r>
          </w:p>
        </w:tc>
        <w:tc>
          <w:tcPr>
            <w:tcW w:w="148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2</w:t>
            </w:r>
          </w:p>
        </w:tc>
        <w:tc>
          <w:tcPr>
            <w:tcW w:w="1335"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w:t>
            </w:r>
          </w:p>
        </w:tc>
        <w:tc>
          <w:tcPr>
            <w:tcW w:w="184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w:t>
            </w:r>
          </w:p>
        </w:tc>
        <w:tc>
          <w:tcPr>
            <w:tcW w:w="992"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2</w:t>
            </w:r>
          </w:p>
        </w:tc>
        <w:tc>
          <w:tcPr>
            <w:tcW w:w="192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3</w:t>
            </w:r>
          </w:p>
        </w:tc>
      </w:tr>
      <w:tr w:rsidR="00037310" w:rsidRPr="00882870">
        <w:trPr>
          <w:trHeight w:hRule="exact" w:val="1674"/>
        </w:trPr>
        <w:tc>
          <w:tcPr>
            <w:tcW w:w="166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Самотечная канализация (бытовая и дождевая)</w:t>
            </w:r>
          </w:p>
        </w:tc>
        <w:tc>
          <w:tcPr>
            <w:tcW w:w="1417"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3</w:t>
            </w:r>
          </w:p>
        </w:tc>
        <w:tc>
          <w:tcPr>
            <w:tcW w:w="149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1,5</w:t>
            </w:r>
          </w:p>
        </w:tc>
        <w:tc>
          <w:tcPr>
            <w:tcW w:w="136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4</w:t>
            </w:r>
          </w:p>
        </w:tc>
        <w:tc>
          <w:tcPr>
            <w:tcW w:w="127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2,8</w:t>
            </w:r>
          </w:p>
        </w:tc>
        <w:tc>
          <w:tcPr>
            <w:tcW w:w="148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1,5</w:t>
            </w:r>
          </w:p>
        </w:tc>
        <w:tc>
          <w:tcPr>
            <w:tcW w:w="1335"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w:t>
            </w:r>
          </w:p>
        </w:tc>
        <w:tc>
          <w:tcPr>
            <w:tcW w:w="184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w:t>
            </w:r>
          </w:p>
        </w:tc>
        <w:tc>
          <w:tcPr>
            <w:tcW w:w="992"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2</w:t>
            </w:r>
          </w:p>
        </w:tc>
        <w:tc>
          <w:tcPr>
            <w:tcW w:w="192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3</w:t>
            </w:r>
          </w:p>
        </w:tc>
      </w:tr>
      <w:tr w:rsidR="00037310" w:rsidRPr="00882870">
        <w:trPr>
          <w:trHeight w:val="322"/>
        </w:trPr>
        <w:tc>
          <w:tcPr>
            <w:tcW w:w="1668"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Инженерные сети</w:t>
            </w:r>
          </w:p>
        </w:tc>
        <w:tc>
          <w:tcPr>
            <w:tcW w:w="1417"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Водопровод</w:t>
            </w:r>
          </w:p>
        </w:tc>
        <w:tc>
          <w:tcPr>
            <w:tcW w:w="1490"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Канализация</w:t>
            </w:r>
          </w:p>
        </w:tc>
        <w:tc>
          <w:tcPr>
            <w:tcW w:w="1360"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Дождевая канализация</w:t>
            </w:r>
          </w:p>
        </w:tc>
        <w:tc>
          <w:tcPr>
            <w:tcW w:w="1278"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Газопровод</w:t>
            </w:r>
          </w:p>
        </w:tc>
        <w:tc>
          <w:tcPr>
            <w:tcW w:w="1483"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Кабельные сети</w:t>
            </w:r>
          </w:p>
        </w:tc>
        <w:tc>
          <w:tcPr>
            <w:tcW w:w="1335"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Кабели связи</w:t>
            </w:r>
          </w:p>
        </w:tc>
        <w:tc>
          <w:tcPr>
            <w:tcW w:w="1843"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Тепловые сети</w:t>
            </w:r>
          </w:p>
        </w:tc>
        <w:tc>
          <w:tcPr>
            <w:tcW w:w="992"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Каналы, тоннели</w:t>
            </w:r>
          </w:p>
        </w:tc>
        <w:tc>
          <w:tcPr>
            <w:tcW w:w="1920" w:type="dxa"/>
            <w:vMerge w:val="restart"/>
            <w:shd w:val="clear" w:color="000000" w:fill="FFFFFF"/>
            <w:vAlign w:val="center"/>
          </w:tcPr>
          <w:p w:rsidR="00037310" w:rsidRPr="00882870" w:rsidRDefault="00037310" w:rsidP="008D4534">
            <w:pPr>
              <w:spacing w:line="240" w:lineRule="auto"/>
              <w:jc w:val="center"/>
              <w:rPr>
                <w:color w:val="000000"/>
              </w:rPr>
            </w:pPr>
            <w:r w:rsidRPr="00882870">
              <w:rPr>
                <w:color w:val="000000"/>
              </w:rPr>
              <w:t>Наружные пневмомусоропроводы</w:t>
            </w:r>
          </w:p>
        </w:tc>
      </w:tr>
      <w:tr w:rsidR="00037310" w:rsidRPr="00882870">
        <w:trPr>
          <w:trHeight w:val="322"/>
        </w:trPr>
        <w:tc>
          <w:tcPr>
            <w:tcW w:w="1668" w:type="dxa"/>
            <w:vMerge/>
            <w:vAlign w:val="center"/>
          </w:tcPr>
          <w:p w:rsidR="00037310" w:rsidRPr="00882870" w:rsidRDefault="00037310" w:rsidP="008D4534">
            <w:pPr>
              <w:spacing w:line="240" w:lineRule="auto"/>
              <w:rPr>
                <w:color w:val="000000"/>
              </w:rPr>
            </w:pPr>
          </w:p>
        </w:tc>
        <w:tc>
          <w:tcPr>
            <w:tcW w:w="1417" w:type="dxa"/>
            <w:vMerge/>
            <w:vAlign w:val="center"/>
          </w:tcPr>
          <w:p w:rsidR="00037310" w:rsidRPr="00882870" w:rsidRDefault="00037310" w:rsidP="008D4534">
            <w:pPr>
              <w:spacing w:line="240" w:lineRule="auto"/>
              <w:rPr>
                <w:color w:val="000000"/>
              </w:rPr>
            </w:pPr>
          </w:p>
        </w:tc>
        <w:tc>
          <w:tcPr>
            <w:tcW w:w="1490" w:type="dxa"/>
            <w:vMerge/>
            <w:vAlign w:val="center"/>
          </w:tcPr>
          <w:p w:rsidR="00037310" w:rsidRPr="00882870" w:rsidRDefault="00037310" w:rsidP="008D4534">
            <w:pPr>
              <w:spacing w:line="240" w:lineRule="auto"/>
              <w:rPr>
                <w:color w:val="000000"/>
              </w:rPr>
            </w:pPr>
          </w:p>
        </w:tc>
        <w:tc>
          <w:tcPr>
            <w:tcW w:w="1360" w:type="dxa"/>
            <w:vMerge/>
            <w:vAlign w:val="center"/>
          </w:tcPr>
          <w:p w:rsidR="00037310" w:rsidRPr="00882870" w:rsidRDefault="00037310" w:rsidP="008D4534">
            <w:pPr>
              <w:spacing w:line="240" w:lineRule="auto"/>
              <w:rPr>
                <w:color w:val="000000"/>
              </w:rPr>
            </w:pPr>
          </w:p>
        </w:tc>
        <w:tc>
          <w:tcPr>
            <w:tcW w:w="1278" w:type="dxa"/>
            <w:vMerge/>
            <w:vAlign w:val="center"/>
          </w:tcPr>
          <w:p w:rsidR="00037310" w:rsidRPr="00882870" w:rsidRDefault="00037310" w:rsidP="008D4534">
            <w:pPr>
              <w:spacing w:line="240" w:lineRule="auto"/>
              <w:rPr>
                <w:color w:val="000000"/>
              </w:rPr>
            </w:pPr>
          </w:p>
        </w:tc>
        <w:tc>
          <w:tcPr>
            <w:tcW w:w="1483" w:type="dxa"/>
            <w:vMerge/>
            <w:vAlign w:val="center"/>
          </w:tcPr>
          <w:p w:rsidR="00037310" w:rsidRPr="00882870" w:rsidRDefault="00037310" w:rsidP="008D4534">
            <w:pPr>
              <w:spacing w:line="240" w:lineRule="auto"/>
              <w:rPr>
                <w:color w:val="000000"/>
              </w:rPr>
            </w:pPr>
          </w:p>
        </w:tc>
        <w:tc>
          <w:tcPr>
            <w:tcW w:w="1335" w:type="dxa"/>
            <w:vMerge/>
            <w:vAlign w:val="center"/>
          </w:tcPr>
          <w:p w:rsidR="00037310" w:rsidRPr="00882870" w:rsidRDefault="00037310" w:rsidP="008D4534">
            <w:pPr>
              <w:spacing w:line="240" w:lineRule="auto"/>
              <w:rPr>
                <w:color w:val="000000"/>
              </w:rPr>
            </w:pPr>
          </w:p>
        </w:tc>
        <w:tc>
          <w:tcPr>
            <w:tcW w:w="1843" w:type="dxa"/>
            <w:vMerge/>
            <w:vAlign w:val="center"/>
          </w:tcPr>
          <w:p w:rsidR="00037310" w:rsidRPr="00882870" w:rsidRDefault="00037310" w:rsidP="008D4534">
            <w:pPr>
              <w:spacing w:line="240" w:lineRule="auto"/>
              <w:rPr>
                <w:color w:val="000000"/>
              </w:rPr>
            </w:pPr>
          </w:p>
        </w:tc>
        <w:tc>
          <w:tcPr>
            <w:tcW w:w="992" w:type="dxa"/>
            <w:vMerge/>
            <w:vAlign w:val="center"/>
          </w:tcPr>
          <w:p w:rsidR="00037310" w:rsidRPr="00882870" w:rsidRDefault="00037310" w:rsidP="008D4534">
            <w:pPr>
              <w:spacing w:line="240" w:lineRule="auto"/>
              <w:rPr>
                <w:color w:val="000000"/>
              </w:rPr>
            </w:pPr>
          </w:p>
        </w:tc>
        <w:tc>
          <w:tcPr>
            <w:tcW w:w="1920" w:type="dxa"/>
            <w:vMerge/>
            <w:vAlign w:val="center"/>
          </w:tcPr>
          <w:p w:rsidR="00037310" w:rsidRPr="00882870" w:rsidRDefault="00037310" w:rsidP="008D4534">
            <w:pPr>
              <w:spacing w:line="240" w:lineRule="auto"/>
              <w:rPr>
                <w:color w:val="000000"/>
              </w:rPr>
            </w:pPr>
          </w:p>
        </w:tc>
      </w:tr>
      <w:tr w:rsidR="00037310" w:rsidRPr="00882870">
        <w:trPr>
          <w:trHeight w:val="1039"/>
        </w:trPr>
        <w:tc>
          <w:tcPr>
            <w:tcW w:w="1668" w:type="dxa"/>
            <w:vMerge/>
            <w:vAlign w:val="center"/>
          </w:tcPr>
          <w:p w:rsidR="00037310" w:rsidRPr="00882870" w:rsidRDefault="00037310" w:rsidP="008D4534">
            <w:pPr>
              <w:spacing w:line="240" w:lineRule="auto"/>
              <w:rPr>
                <w:color w:val="000000"/>
              </w:rPr>
            </w:pPr>
          </w:p>
        </w:tc>
        <w:tc>
          <w:tcPr>
            <w:tcW w:w="1417" w:type="dxa"/>
            <w:vMerge/>
            <w:vAlign w:val="center"/>
          </w:tcPr>
          <w:p w:rsidR="00037310" w:rsidRPr="00882870" w:rsidRDefault="00037310" w:rsidP="008D4534">
            <w:pPr>
              <w:spacing w:line="240" w:lineRule="auto"/>
              <w:rPr>
                <w:color w:val="000000"/>
              </w:rPr>
            </w:pPr>
          </w:p>
        </w:tc>
        <w:tc>
          <w:tcPr>
            <w:tcW w:w="1490" w:type="dxa"/>
            <w:vMerge/>
            <w:vAlign w:val="center"/>
          </w:tcPr>
          <w:p w:rsidR="00037310" w:rsidRPr="00882870" w:rsidRDefault="00037310" w:rsidP="008D4534">
            <w:pPr>
              <w:spacing w:line="240" w:lineRule="auto"/>
              <w:rPr>
                <w:color w:val="000000"/>
              </w:rPr>
            </w:pPr>
          </w:p>
        </w:tc>
        <w:tc>
          <w:tcPr>
            <w:tcW w:w="1360" w:type="dxa"/>
            <w:vMerge/>
            <w:vAlign w:val="center"/>
          </w:tcPr>
          <w:p w:rsidR="00037310" w:rsidRPr="00882870" w:rsidRDefault="00037310" w:rsidP="008D4534">
            <w:pPr>
              <w:spacing w:line="240" w:lineRule="auto"/>
              <w:rPr>
                <w:color w:val="000000"/>
              </w:rPr>
            </w:pPr>
          </w:p>
        </w:tc>
        <w:tc>
          <w:tcPr>
            <w:tcW w:w="1278" w:type="dxa"/>
            <w:vMerge/>
            <w:vAlign w:val="center"/>
          </w:tcPr>
          <w:p w:rsidR="00037310" w:rsidRPr="00882870" w:rsidRDefault="00037310" w:rsidP="008D4534">
            <w:pPr>
              <w:spacing w:line="240" w:lineRule="auto"/>
              <w:rPr>
                <w:color w:val="000000"/>
              </w:rPr>
            </w:pPr>
          </w:p>
        </w:tc>
        <w:tc>
          <w:tcPr>
            <w:tcW w:w="1483" w:type="dxa"/>
            <w:vMerge/>
            <w:vAlign w:val="center"/>
          </w:tcPr>
          <w:p w:rsidR="00037310" w:rsidRPr="00882870" w:rsidRDefault="00037310" w:rsidP="008D4534">
            <w:pPr>
              <w:spacing w:line="240" w:lineRule="auto"/>
              <w:rPr>
                <w:color w:val="000000"/>
              </w:rPr>
            </w:pPr>
          </w:p>
        </w:tc>
        <w:tc>
          <w:tcPr>
            <w:tcW w:w="1335" w:type="dxa"/>
            <w:vMerge/>
            <w:vAlign w:val="center"/>
          </w:tcPr>
          <w:p w:rsidR="00037310" w:rsidRPr="00882870" w:rsidRDefault="00037310" w:rsidP="008D4534">
            <w:pPr>
              <w:spacing w:line="240" w:lineRule="auto"/>
              <w:rPr>
                <w:color w:val="000000"/>
              </w:rPr>
            </w:pPr>
          </w:p>
        </w:tc>
        <w:tc>
          <w:tcPr>
            <w:tcW w:w="1843" w:type="dxa"/>
            <w:vMerge/>
            <w:vAlign w:val="center"/>
          </w:tcPr>
          <w:p w:rsidR="00037310" w:rsidRPr="00882870" w:rsidRDefault="00037310" w:rsidP="008D4534">
            <w:pPr>
              <w:spacing w:line="240" w:lineRule="auto"/>
              <w:rPr>
                <w:color w:val="000000"/>
              </w:rPr>
            </w:pPr>
          </w:p>
        </w:tc>
        <w:tc>
          <w:tcPr>
            <w:tcW w:w="992" w:type="dxa"/>
            <w:vMerge/>
            <w:vAlign w:val="center"/>
          </w:tcPr>
          <w:p w:rsidR="00037310" w:rsidRPr="00882870" w:rsidRDefault="00037310" w:rsidP="008D4534">
            <w:pPr>
              <w:spacing w:line="240" w:lineRule="auto"/>
              <w:rPr>
                <w:color w:val="000000"/>
              </w:rPr>
            </w:pPr>
          </w:p>
        </w:tc>
        <w:tc>
          <w:tcPr>
            <w:tcW w:w="1920" w:type="dxa"/>
            <w:vMerge/>
            <w:vAlign w:val="center"/>
          </w:tcPr>
          <w:p w:rsidR="00037310" w:rsidRPr="00882870" w:rsidRDefault="00037310" w:rsidP="008D4534">
            <w:pPr>
              <w:spacing w:line="240" w:lineRule="auto"/>
              <w:rPr>
                <w:color w:val="000000"/>
              </w:rPr>
            </w:pPr>
          </w:p>
        </w:tc>
      </w:tr>
      <w:tr w:rsidR="00037310" w:rsidRPr="00882870">
        <w:trPr>
          <w:trHeight w:hRule="exact" w:val="795"/>
        </w:trPr>
        <w:tc>
          <w:tcPr>
            <w:tcW w:w="166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Водопровод</w:t>
            </w:r>
          </w:p>
        </w:tc>
        <w:tc>
          <w:tcPr>
            <w:tcW w:w="1417"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См. примечание 1</w:t>
            </w:r>
          </w:p>
        </w:tc>
        <w:tc>
          <w:tcPr>
            <w:tcW w:w="149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См. примечание 2</w:t>
            </w:r>
          </w:p>
        </w:tc>
        <w:tc>
          <w:tcPr>
            <w:tcW w:w="136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1,5</w:t>
            </w:r>
          </w:p>
        </w:tc>
        <w:tc>
          <w:tcPr>
            <w:tcW w:w="127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1-2</w:t>
            </w:r>
          </w:p>
        </w:tc>
        <w:tc>
          <w:tcPr>
            <w:tcW w:w="148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0,5</w:t>
            </w:r>
          </w:p>
        </w:tc>
        <w:tc>
          <w:tcPr>
            <w:tcW w:w="1335"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0,5</w:t>
            </w:r>
          </w:p>
        </w:tc>
        <w:tc>
          <w:tcPr>
            <w:tcW w:w="184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1,5</w:t>
            </w:r>
          </w:p>
        </w:tc>
        <w:tc>
          <w:tcPr>
            <w:tcW w:w="992"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1,5</w:t>
            </w:r>
          </w:p>
        </w:tc>
        <w:tc>
          <w:tcPr>
            <w:tcW w:w="1920" w:type="dxa"/>
            <w:shd w:val="clear" w:color="000000" w:fill="FFFFFF"/>
            <w:vAlign w:val="center"/>
          </w:tcPr>
          <w:p w:rsidR="00037310" w:rsidRPr="00882870" w:rsidRDefault="00037310" w:rsidP="008D4534">
            <w:pPr>
              <w:spacing w:line="240" w:lineRule="auto"/>
              <w:jc w:val="center"/>
              <w:rPr>
                <w:color w:val="000000"/>
              </w:rPr>
            </w:pPr>
          </w:p>
        </w:tc>
      </w:tr>
      <w:tr w:rsidR="00037310" w:rsidRPr="00882870">
        <w:trPr>
          <w:trHeight w:hRule="exact" w:val="857"/>
        </w:trPr>
        <w:tc>
          <w:tcPr>
            <w:tcW w:w="166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Канализация</w:t>
            </w:r>
          </w:p>
        </w:tc>
        <w:tc>
          <w:tcPr>
            <w:tcW w:w="1417"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См. примечание 2</w:t>
            </w:r>
          </w:p>
        </w:tc>
        <w:tc>
          <w:tcPr>
            <w:tcW w:w="149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0,4</w:t>
            </w:r>
          </w:p>
        </w:tc>
        <w:tc>
          <w:tcPr>
            <w:tcW w:w="136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0,4</w:t>
            </w:r>
          </w:p>
        </w:tc>
        <w:tc>
          <w:tcPr>
            <w:tcW w:w="1278"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1-5</w:t>
            </w:r>
          </w:p>
        </w:tc>
        <w:tc>
          <w:tcPr>
            <w:tcW w:w="148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0,5</w:t>
            </w:r>
          </w:p>
        </w:tc>
        <w:tc>
          <w:tcPr>
            <w:tcW w:w="1335"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0,5</w:t>
            </w:r>
          </w:p>
        </w:tc>
        <w:tc>
          <w:tcPr>
            <w:tcW w:w="1843"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w:t>
            </w:r>
          </w:p>
        </w:tc>
        <w:tc>
          <w:tcPr>
            <w:tcW w:w="992"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w:t>
            </w:r>
          </w:p>
        </w:tc>
        <w:tc>
          <w:tcPr>
            <w:tcW w:w="1920" w:type="dxa"/>
            <w:shd w:val="clear" w:color="000000" w:fill="FFFFFF"/>
            <w:vAlign w:val="center"/>
          </w:tcPr>
          <w:p w:rsidR="00037310" w:rsidRPr="00882870" w:rsidRDefault="00037310" w:rsidP="008D4534">
            <w:pPr>
              <w:spacing w:line="240" w:lineRule="auto"/>
              <w:jc w:val="center"/>
              <w:rPr>
                <w:color w:val="000000"/>
              </w:rPr>
            </w:pPr>
            <w:r w:rsidRPr="00882870">
              <w:rPr>
                <w:color w:val="000000"/>
              </w:rPr>
              <w:t>1</w:t>
            </w:r>
          </w:p>
        </w:tc>
      </w:tr>
    </w:tbl>
    <w:p w:rsidR="00037310" w:rsidRPr="00F17638" w:rsidRDefault="00037310" w:rsidP="008D4534">
      <w:pPr>
        <w:spacing w:line="360" w:lineRule="auto"/>
        <w:sectPr w:rsidR="00037310" w:rsidRPr="00F17638" w:rsidSect="006A4FB5">
          <w:pgSz w:w="16838" w:h="11906" w:orient="landscape"/>
          <w:pgMar w:top="568" w:right="1134" w:bottom="851"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037310" w:rsidRPr="00F17638" w:rsidRDefault="00037310" w:rsidP="008D4534">
      <w:pPr>
        <w:ind w:left="142" w:firstLine="567"/>
      </w:pPr>
      <w:r w:rsidRPr="00F17638">
        <w:rPr>
          <w:color w:val="000000"/>
        </w:rPr>
        <w:t>Примечание:</w:t>
      </w:r>
    </w:p>
    <w:p w:rsidR="00037310" w:rsidRPr="00F17638" w:rsidRDefault="00037310" w:rsidP="00B961C7">
      <w:pPr>
        <w:widowControl w:val="0"/>
        <w:numPr>
          <w:ilvl w:val="0"/>
          <w:numId w:val="32"/>
        </w:numPr>
        <w:tabs>
          <w:tab w:val="left" w:pos="567"/>
        </w:tabs>
        <w:ind w:right="-1"/>
      </w:pPr>
      <w:r w:rsidRPr="00F17638">
        <w:rPr>
          <w:color w:val="000000"/>
        </w:rPr>
        <w:t>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со СНиП 2.04.02-84.</w:t>
      </w:r>
    </w:p>
    <w:p w:rsidR="00037310" w:rsidRPr="00F17638" w:rsidRDefault="00037310" w:rsidP="00B961C7">
      <w:pPr>
        <w:widowControl w:val="0"/>
        <w:numPr>
          <w:ilvl w:val="0"/>
          <w:numId w:val="32"/>
        </w:numPr>
        <w:tabs>
          <w:tab w:val="left" w:pos="567"/>
        </w:tabs>
        <w:ind w:right="-1"/>
      </w:pPr>
      <w:r w:rsidRPr="00F17638">
        <w:rPr>
          <w:color w:val="000000"/>
        </w:rPr>
        <w:t>Расстояние от бытовой канализации до хозяйственно-питьевого водопровода следует принимать: до водопровода из железобетонных труб и асбестоцементных труб-5 м; до водопровода из чугунных труб диаметром до 200 мм-1,5 м, диаметром свыше 200 мм-3 м; до водопровода из пластмассовых труб-1,5 м. Расстояние между сетями канализации и производственного водопровода в зависимости от материала и диаметра труб, а также номенклатуры и характеристики грунтов должно быть 1,5 м.</w:t>
      </w:r>
    </w:p>
    <w:p w:rsidR="00037310" w:rsidRPr="00F17638" w:rsidRDefault="00037310" w:rsidP="008D4534">
      <w:pPr>
        <w:pStyle w:val="Heading3"/>
        <w:spacing w:after="240"/>
      </w:pPr>
      <w:bookmarkStart w:id="202" w:name="_Toc385862095"/>
      <w:bookmarkStart w:id="203" w:name="_Toc392073631"/>
      <w:bookmarkStart w:id="204" w:name="_Toc427759826"/>
      <w:r w:rsidRPr="00F17638">
        <w:t>3.4.</w:t>
      </w:r>
      <w:r>
        <w:t>8</w:t>
      </w:r>
      <w:r w:rsidRPr="00F17638">
        <w:t>. Границы планируемых зон размещения объектов централизованной системы водоотведения</w:t>
      </w:r>
      <w:bookmarkEnd w:id="202"/>
      <w:bookmarkEnd w:id="203"/>
      <w:bookmarkEnd w:id="204"/>
    </w:p>
    <w:p w:rsidR="00037310" w:rsidRPr="00F17638" w:rsidRDefault="00037310" w:rsidP="008D4534">
      <w:pPr>
        <w:ind w:firstLine="567"/>
      </w:pPr>
      <w:r w:rsidRPr="00F17638">
        <w:t xml:space="preserve">Проведенный анализ показал, что в </w:t>
      </w:r>
      <w:r w:rsidRPr="001664A4">
        <w:t xml:space="preserve">МО </w:t>
      </w:r>
      <w:r>
        <w:t>город Балашов</w:t>
      </w:r>
      <w:r w:rsidRPr="00F17638">
        <w:t xml:space="preserve"> границы планируемых зон размещения объектов централизованной системы водоотведения возможно учесть только на стадии выполнения предпроектных работ в части урегулирования земельно-правовых вопросов.</w:t>
      </w: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205" w:name="_Toc385862097"/>
      <w:bookmarkStart w:id="206" w:name="_Toc392073633"/>
      <w:bookmarkStart w:id="207" w:name="_Toc427759827"/>
      <w:r w:rsidRPr="00F17638">
        <w:rPr>
          <w:rFonts w:ascii="Times New Roman" w:hAnsi="Times New Roman" w:cs="Times New Roman"/>
          <w:color w:val="auto"/>
          <w:sz w:val="28"/>
          <w:szCs w:val="28"/>
        </w:rPr>
        <w:t>3.5. Экологические аспекты мероприятий по строительству и реконструкции объектов централизованной системы водоотведения</w:t>
      </w:r>
      <w:bookmarkEnd w:id="205"/>
      <w:bookmarkEnd w:id="206"/>
      <w:bookmarkEnd w:id="207"/>
    </w:p>
    <w:p w:rsidR="00037310" w:rsidRPr="00F17638" w:rsidRDefault="00037310" w:rsidP="008D4534">
      <w:pPr>
        <w:pStyle w:val="Heading3"/>
        <w:spacing w:after="240"/>
      </w:pPr>
      <w:bookmarkStart w:id="208" w:name="_Toc385862098"/>
      <w:bookmarkStart w:id="209" w:name="_Toc392073634"/>
      <w:bookmarkStart w:id="210" w:name="_Toc427759828"/>
      <w:r w:rsidRPr="00F17638">
        <w:t>3.5.1.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208"/>
      <w:bookmarkEnd w:id="209"/>
      <w:bookmarkEnd w:id="210"/>
    </w:p>
    <w:p w:rsidR="00037310" w:rsidRPr="00F17638" w:rsidRDefault="00037310" w:rsidP="008D4534">
      <w:pPr>
        <w:ind w:firstLine="709"/>
        <w:rPr>
          <w:color w:val="00000A"/>
        </w:rPr>
      </w:pPr>
      <w:bookmarkStart w:id="211" w:name="_Toc385862099"/>
      <w:r w:rsidRPr="00F17638">
        <w:t xml:space="preserve">Анализ ситуации в системе водоотведения </w:t>
      </w:r>
      <w:r w:rsidRPr="001664A4">
        <w:t xml:space="preserve">МО </w:t>
      </w:r>
      <w:r>
        <w:t>город Балашов</w:t>
      </w:r>
      <w:r w:rsidRPr="00F17638">
        <w:t xml:space="preserve"> показал, что </w:t>
      </w:r>
      <w:r>
        <w:t xml:space="preserve">строительство ОС с полным циклом доочистки  </w:t>
      </w:r>
      <w:r w:rsidRPr="00F17638">
        <w:t xml:space="preserve">позволит увеличить эффективность очистки сточных вод, снизив вредное воздействие на водные объекты, так же позволит увеличить надежность работы всей системы водоотведения. </w:t>
      </w:r>
    </w:p>
    <w:p w:rsidR="00037310" w:rsidRPr="00F17638" w:rsidRDefault="00037310" w:rsidP="008D4534">
      <w:pPr>
        <w:pStyle w:val="Heading3"/>
        <w:spacing w:after="240"/>
      </w:pPr>
      <w:bookmarkStart w:id="212" w:name="_Toc392073635"/>
      <w:bookmarkStart w:id="213" w:name="_Toc427759829"/>
      <w:r w:rsidRPr="00F17638">
        <w:t>3.5.2. Сведения о применении методов, безопасных для окружающей среды, при утилизации осадков сточных вод</w:t>
      </w:r>
      <w:bookmarkEnd w:id="211"/>
      <w:bookmarkEnd w:id="212"/>
      <w:bookmarkEnd w:id="213"/>
    </w:p>
    <w:p w:rsidR="00037310" w:rsidRPr="00F25F56" w:rsidRDefault="00037310" w:rsidP="008D4534">
      <w:pPr>
        <w:ind w:firstLine="567"/>
      </w:pPr>
      <w:bookmarkStart w:id="214" w:name="_Toc385862100"/>
      <w:r w:rsidRPr="00F25F56">
        <w:t xml:space="preserve">Анализ показал, что в настоящее время в г. </w:t>
      </w:r>
      <w:r w:rsidRPr="00B21782">
        <w:t xml:space="preserve">Балашов </w:t>
      </w:r>
      <w:r w:rsidRPr="00F25F56">
        <w:t>утилизация осадков сточных вод производится путем вывоза избыточного активного ила с иловых площадок в специально отведенные места по договорам вывоза отходов.</w:t>
      </w:r>
    </w:p>
    <w:p w:rsidR="00037310" w:rsidRPr="00F17638" w:rsidRDefault="00037310" w:rsidP="008D4534">
      <w:pPr>
        <w:ind w:firstLine="567"/>
      </w:pPr>
      <w:r w:rsidRPr="00F17638">
        <w:t>Для обеспечения технологического процесса очистки сточных вод необходимо предусмотреть современное высокоэффективное оборудование, автоматизация технологического процесса, автоматический контроль с помощью пробоотборников и анализаторов непрерывного действия. Ввод в эксплуатацию после реконструкции очистных сооружений позволит:</w:t>
      </w:r>
    </w:p>
    <w:p w:rsidR="00037310" w:rsidRPr="00F17638" w:rsidRDefault="00037310" w:rsidP="008D4534">
      <w:pPr>
        <w:pStyle w:val="1"/>
        <w:numPr>
          <w:ilvl w:val="0"/>
          <w:numId w:val="6"/>
        </w:numPr>
        <w:spacing w:after="0"/>
        <w:jc w:val="both"/>
        <w:rPr>
          <w:rFonts w:ascii="Times New Roman" w:hAnsi="Times New Roman" w:cs="Times New Roman"/>
          <w:sz w:val="28"/>
          <w:szCs w:val="28"/>
        </w:rPr>
      </w:pPr>
      <w:r w:rsidRPr="00F17638">
        <w:rPr>
          <w:rFonts w:ascii="Times New Roman" w:hAnsi="Times New Roman" w:cs="Times New Roman"/>
          <w:sz w:val="28"/>
          <w:szCs w:val="28"/>
        </w:rPr>
        <w:t>достичь качества очистки сточных вод до требований, предъявляемых к воде водоемов рыбохозяйственного назначения;</w:t>
      </w:r>
    </w:p>
    <w:p w:rsidR="00037310" w:rsidRPr="00F17638" w:rsidRDefault="00037310" w:rsidP="008D4534">
      <w:pPr>
        <w:pStyle w:val="1"/>
        <w:numPr>
          <w:ilvl w:val="0"/>
          <w:numId w:val="6"/>
        </w:numPr>
        <w:spacing w:after="0"/>
        <w:jc w:val="both"/>
        <w:rPr>
          <w:rFonts w:ascii="Times New Roman" w:hAnsi="Times New Roman" w:cs="Times New Roman"/>
          <w:sz w:val="28"/>
          <w:szCs w:val="28"/>
        </w:rPr>
      </w:pPr>
      <w:r w:rsidRPr="00F17638">
        <w:rPr>
          <w:rFonts w:ascii="Times New Roman" w:hAnsi="Times New Roman" w:cs="Times New Roman"/>
          <w:sz w:val="28"/>
          <w:szCs w:val="28"/>
        </w:rPr>
        <w:t>уменьшить массу сбрасываемых загрязняющих веществ;</w:t>
      </w:r>
    </w:p>
    <w:p w:rsidR="00037310" w:rsidRPr="00F17638" w:rsidRDefault="00037310" w:rsidP="008D4534">
      <w:pPr>
        <w:pStyle w:val="1"/>
        <w:numPr>
          <w:ilvl w:val="0"/>
          <w:numId w:val="6"/>
        </w:numPr>
        <w:spacing w:after="0"/>
        <w:jc w:val="both"/>
        <w:rPr>
          <w:rFonts w:ascii="Times New Roman" w:hAnsi="Times New Roman" w:cs="Times New Roman"/>
          <w:sz w:val="28"/>
          <w:szCs w:val="28"/>
        </w:rPr>
      </w:pPr>
      <w:r w:rsidRPr="00F17638">
        <w:rPr>
          <w:rFonts w:ascii="Times New Roman" w:hAnsi="Times New Roman" w:cs="Times New Roman"/>
          <w:sz w:val="28"/>
          <w:szCs w:val="28"/>
        </w:rPr>
        <w:t>предотвратить возможный экологический ущерб.</w:t>
      </w: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215" w:name="_Toc392073636"/>
      <w:bookmarkStart w:id="216" w:name="_Toc427759830"/>
      <w:r w:rsidRPr="00F17638">
        <w:rPr>
          <w:rFonts w:ascii="Times New Roman" w:hAnsi="Times New Roman" w:cs="Times New Roman"/>
          <w:color w:val="auto"/>
          <w:sz w:val="28"/>
          <w:szCs w:val="28"/>
        </w:rPr>
        <w:t>3.6.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214"/>
      <w:bookmarkEnd w:id="215"/>
      <w:bookmarkEnd w:id="216"/>
    </w:p>
    <w:p w:rsidR="00037310" w:rsidRPr="00F17638" w:rsidRDefault="00037310" w:rsidP="008D4534">
      <w:pPr>
        <w:ind w:firstLine="567"/>
      </w:pPr>
      <w:r w:rsidRPr="00F17638">
        <w:t xml:space="preserve">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w:t>
      </w:r>
    </w:p>
    <w:p w:rsidR="00037310" w:rsidRPr="00F17638" w:rsidRDefault="00037310" w:rsidP="008D4534">
      <w:pPr>
        <w:ind w:firstLine="567"/>
      </w:pPr>
      <w:r w:rsidRPr="00F17638">
        <w:t>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w:t>
      </w:r>
    </w:p>
    <w:p w:rsidR="00037310" w:rsidRPr="00F17638" w:rsidRDefault="00037310" w:rsidP="008D4534">
      <w:pPr>
        <w:ind w:firstLine="567"/>
      </w:pPr>
      <w:r w:rsidRPr="00F17638">
        <w:t>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w:t>
      </w:r>
    </w:p>
    <w:p w:rsidR="00037310" w:rsidRPr="00F17638" w:rsidRDefault="00037310" w:rsidP="008D4534">
      <w:pPr>
        <w:ind w:firstLine="567"/>
      </w:pPr>
      <w:r w:rsidRPr="00F17638">
        <w:t>Стоимость разработки проектной документации объектов капитального строительства определена на основании «Справочников базовых цен на проектные работы для строительства» (Коммунальные инженерные здания и сооружения, Объекты водоснабжения и канализации). Базовая цена проектных работ (на 1 января 2001 года) устанавливается в зависимости от основных натуральных показателей проектируемых объектов и приводится к текущему уровню цен умножением на коэффициент, отражающий инфляционные процессы на момент определения цены проектных работ для строительства согласно Письму № 1951-ВТ/10 от 12.02.2013</w:t>
      </w:r>
      <w:r>
        <w:t xml:space="preserve"> </w:t>
      </w:r>
      <w:r w:rsidRPr="00F17638">
        <w:t>г. Министерства регионального развития Российской Федерации.</w:t>
      </w:r>
    </w:p>
    <w:p w:rsidR="00037310" w:rsidRPr="00F17638" w:rsidRDefault="00037310" w:rsidP="008D4534">
      <w:pPr>
        <w:ind w:firstLine="567"/>
      </w:pPr>
      <w:r w:rsidRPr="00F17638">
        <w:t>Ориентировочная стоимость строительства зданий и сооружений определена по проектам объектов-аналогов, Каталогам проектов повторного применения для строительства объектов социальной и инженерной инфраструктур,  Укрупненным нормативам цены строительства для применения в 2014, изданным Министерством регионального развития РФ, по существующим сборникам ФЕР в ценах и нормах 2001 года. Стоимость работ пересчитана в цены 2013 года с коэффициентами согласно письму № 2836-ИП/12/ГС от 03.12.2012</w:t>
      </w:r>
      <w:r>
        <w:t xml:space="preserve"> </w:t>
      </w:r>
      <w:r w:rsidRPr="00F17638">
        <w:t>г. Министерства регионального развития Российской Федерации.</w:t>
      </w:r>
    </w:p>
    <w:p w:rsidR="00037310" w:rsidRPr="00F17638" w:rsidRDefault="00037310" w:rsidP="008D4534">
      <w:pPr>
        <w:ind w:firstLine="567"/>
      </w:pPr>
      <w:r w:rsidRPr="00F17638">
        <w:t>Расчетная стоимость мероприятий приводится по этапам реализации, приведенным в Схеме водоснабжения и водоотведения, с учетом индексов-дефляторов до 20</w:t>
      </w:r>
      <w:r>
        <w:t>20</w:t>
      </w:r>
      <w:r w:rsidRPr="00F17638">
        <w:t xml:space="preserve"> и 202</w:t>
      </w:r>
      <w:r>
        <w:t>5</w:t>
      </w:r>
      <w:r w:rsidRPr="00F17638">
        <w:t xml:space="preserve"> г.г. </w:t>
      </w:r>
    </w:p>
    <w:p w:rsidR="00037310" w:rsidRPr="00F17638" w:rsidRDefault="00037310" w:rsidP="008D4534">
      <w:pPr>
        <w:ind w:firstLine="567"/>
      </w:pPr>
      <w:r w:rsidRPr="00F17638">
        <w:t>В расчетах не учитывались:</w:t>
      </w:r>
    </w:p>
    <w:p w:rsidR="00037310" w:rsidRPr="00414E3D" w:rsidRDefault="00037310" w:rsidP="00C74CA8">
      <w:pPr>
        <w:pStyle w:val="ListParagraph"/>
        <w:numPr>
          <w:ilvl w:val="0"/>
          <w:numId w:val="46"/>
        </w:numPr>
      </w:pPr>
      <w:r w:rsidRPr="00414E3D">
        <w:t>стоимость резервирования и выкупа земельных участков и недвижимости для  государственных и муниципальных нужд;</w:t>
      </w:r>
    </w:p>
    <w:p w:rsidR="00037310" w:rsidRPr="00414E3D" w:rsidRDefault="00037310" w:rsidP="00C74CA8">
      <w:pPr>
        <w:pStyle w:val="ListParagraph"/>
        <w:numPr>
          <w:ilvl w:val="0"/>
          <w:numId w:val="46"/>
        </w:numPr>
      </w:pPr>
      <w:r w:rsidRPr="00414E3D">
        <w:t>стоимость проведения топографо-геодезических и геологических изысканий на территориях строительства;</w:t>
      </w:r>
    </w:p>
    <w:p w:rsidR="00037310" w:rsidRPr="00414E3D" w:rsidRDefault="00037310" w:rsidP="00C74CA8">
      <w:pPr>
        <w:pStyle w:val="ListParagraph"/>
        <w:numPr>
          <w:ilvl w:val="0"/>
          <w:numId w:val="46"/>
        </w:numPr>
      </w:pPr>
      <w:r w:rsidRPr="00414E3D">
        <w:t>стоимость мероприятий по сносу и демонтажу зданий и сооружений на территориях строительства;</w:t>
      </w:r>
    </w:p>
    <w:p w:rsidR="00037310" w:rsidRPr="00414E3D" w:rsidRDefault="00037310" w:rsidP="00C74CA8">
      <w:pPr>
        <w:pStyle w:val="ListParagraph"/>
        <w:numPr>
          <w:ilvl w:val="0"/>
          <w:numId w:val="46"/>
        </w:numPr>
      </w:pPr>
      <w:r w:rsidRPr="00414E3D">
        <w:t>стоимость мероприятий по реконструкции существующих объектов;</w:t>
      </w:r>
    </w:p>
    <w:p w:rsidR="00037310" w:rsidRPr="00414E3D" w:rsidRDefault="00037310" w:rsidP="00C74CA8">
      <w:pPr>
        <w:pStyle w:val="ListParagraph"/>
        <w:numPr>
          <w:ilvl w:val="0"/>
          <w:numId w:val="46"/>
        </w:numPr>
      </w:pPr>
      <w:r w:rsidRPr="00414E3D">
        <w:t xml:space="preserve">оснащение необходимым оборудованием и благоустройство прилегающей территории; </w:t>
      </w:r>
    </w:p>
    <w:p w:rsidR="00037310" w:rsidRPr="00414E3D" w:rsidRDefault="00037310" w:rsidP="00C74CA8">
      <w:pPr>
        <w:pStyle w:val="ListParagraph"/>
        <w:numPr>
          <w:ilvl w:val="0"/>
          <w:numId w:val="46"/>
        </w:numPr>
      </w:pPr>
      <w:r w:rsidRPr="00414E3D">
        <w:t>особенности территории строительства.</w:t>
      </w:r>
    </w:p>
    <w:p w:rsidR="00037310" w:rsidRPr="00F17638" w:rsidRDefault="00037310" w:rsidP="008D4534">
      <w:pPr>
        <w:ind w:firstLine="567"/>
      </w:pPr>
      <w:r w:rsidRPr="00F17638">
        <w:t>Результаты расчетов (сводная ведомость стоимости работ) приведены в таб. 3.6.1.</w:t>
      </w:r>
    </w:p>
    <w:p w:rsidR="00037310" w:rsidRPr="00F17638" w:rsidRDefault="00037310" w:rsidP="008D4534">
      <w:pPr>
        <w:ind w:firstLine="567"/>
      </w:pPr>
      <w:r w:rsidRPr="00F17638">
        <w:t>Ориентировочная стоимость зданий, сооружений и инженерных коммуникаций.</w:t>
      </w:r>
    </w:p>
    <w:p w:rsidR="00037310" w:rsidRPr="00F17638" w:rsidRDefault="00037310" w:rsidP="008D4534">
      <w:pPr>
        <w:jc w:val="right"/>
      </w:pPr>
      <w:bookmarkStart w:id="217" w:name="таб261"/>
      <w:r w:rsidRPr="00F17638">
        <w:t>Таб. 3.6.1</w:t>
      </w:r>
      <w:bookmarkEnd w:id="217"/>
      <w:r w:rsidRPr="00F17638">
        <w:t xml:space="preserve"> Сводная ведомость объемов и стоимости работ</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27"/>
        <w:gridCol w:w="3376"/>
        <w:gridCol w:w="849"/>
        <w:gridCol w:w="1010"/>
        <w:gridCol w:w="1275"/>
        <w:gridCol w:w="1247"/>
        <w:gridCol w:w="1553"/>
      </w:tblGrid>
      <w:tr w:rsidR="00037310" w:rsidRPr="00882870">
        <w:trPr>
          <w:trHeight w:val="645"/>
          <w:tblHeader/>
        </w:trPr>
        <w:tc>
          <w:tcPr>
            <w:tcW w:w="408" w:type="pct"/>
            <w:vMerge w:val="restart"/>
            <w:vAlign w:val="center"/>
          </w:tcPr>
          <w:p w:rsidR="00037310" w:rsidRPr="00F17638" w:rsidRDefault="00037310" w:rsidP="008D4534">
            <w:pPr>
              <w:spacing w:line="240" w:lineRule="auto"/>
              <w:jc w:val="center"/>
              <w:rPr>
                <w:b/>
                <w:bCs/>
                <w:color w:val="000000"/>
              </w:rPr>
            </w:pPr>
            <w:r w:rsidRPr="00F17638">
              <w:rPr>
                <w:b/>
                <w:bCs/>
                <w:color w:val="000000"/>
              </w:rPr>
              <w:t>№ п.п.</w:t>
            </w:r>
          </w:p>
        </w:tc>
        <w:tc>
          <w:tcPr>
            <w:tcW w:w="1665" w:type="pct"/>
            <w:vMerge w:val="restart"/>
            <w:vAlign w:val="center"/>
          </w:tcPr>
          <w:p w:rsidR="00037310" w:rsidRPr="00F17638" w:rsidRDefault="00037310" w:rsidP="008D4534">
            <w:pPr>
              <w:spacing w:line="240" w:lineRule="auto"/>
              <w:jc w:val="center"/>
              <w:rPr>
                <w:b/>
                <w:bCs/>
                <w:color w:val="000000"/>
              </w:rPr>
            </w:pPr>
            <w:r w:rsidRPr="00F17638">
              <w:rPr>
                <w:b/>
                <w:bCs/>
                <w:color w:val="000000"/>
              </w:rPr>
              <w:t>Наименование работ и затрат</w:t>
            </w:r>
          </w:p>
        </w:tc>
        <w:tc>
          <w:tcPr>
            <w:tcW w:w="419" w:type="pct"/>
            <w:vMerge w:val="restart"/>
            <w:vAlign w:val="center"/>
          </w:tcPr>
          <w:p w:rsidR="00037310" w:rsidRPr="00F17638" w:rsidRDefault="00037310" w:rsidP="008D4534">
            <w:pPr>
              <w:spacing w:line="240" w:lineRule="auto"/>
              <w:jc w:val="center"/>
              <w:rPr>
                <w:b/>
                <w:bCs/>
                <w:color w:val="000000"/>
              </w:rPr>
            </w:pPr>
            <w:r w:rsidRPr="00F17638">
              <w:rPr>
                <w:b/>
                <w:bCs/>
                <w:color w:val="000000"/>
              </w:rPr>
              <w:t>Ед. изм</w:t>
            </w:r>
          </w:p>
        </w:tc>
        <w:tc>
          <w:tcPr>
            <w:tcW w:w="498" w:type="pct"/>
            <w:vMerge w:val="restart"/>
            <w:vAlign w:val="center"/>
          </w:tcPr>
          <w:p w:rsidR="00037310" w:rsidRPr="00F17638" w:rsidRDefault="00037310" w:rsidP="008D4534">
            <w:pPr>
              <w:spacing w:line="240" w:lineRule="auto"/>
              <w:jc w:val="center"/>
              <w:rPr>
                <w:b/>
                <w:bCs/>
                <w:color w:val="000000"/>
              </w:rPr>
            </w:pPr>
            <w:r w:rsidRPr="00F17638">
              <w:rPr>
                <w:b/>
                <w:bCs/>
                <w:color w:val="000000"/>
              </w:rPr>
              <w:t>Об-ъем работ</w:t>
            </w:r>
          </w:p>
        </w:tc>
        <w:tc>
          <w:tcPr>
            <w:tcW w:w="2010" w:type="pct"/>
            <w:gridSpan w:val="3"/>
            <w:vAlign w:val="center"/>
          </w:tcPr>
          <w:p w:rsidR="00037310" w:rsidRPr="00F17638" w:rsidRDefault="00037310" w:rsidP="008D4534">
            <w:pPr>
              <w:spacing w:line="240" w:lineRule="auto"/>
              <w:jc w:val="center"/>
              <w:rPr>
                <w:b/>
                <w:bCs/>
                <w:color w:val="000000"/>
              </w:rPr>
            </w:pPr>
            <w:r w:rsidRPr="00F17638">
              <w:rPr>
                <w:b/>
                <w:bCs/>
                <w:color w:val="000000"/>
              </w:rPr>
              <w:t>Общая стоимость, тыс. руб.</w:t>
            </w:r>
          </w:p>
        </w:tc>
      </w:tr>
      <w:tr w:rsidR="00037310" w:rsidRPr="00882870">
        <w:trPr>
          <w:trHeight w:val="945"/>
          <w:tblHeader/>
        </w:trPr>
        <w:tc>
          <w:tcPr>
            <w:tcW w:w="408" w:type="pct"/>
            <w:vMerge/>
            <w:vAlign w:val="center"/>
          </w:tcPr>
          <w:p w:rsidR="00037310" w:rsidRPr="00F17638" w:rsidRDefault="00037310" w:rsidP="008D4534">
            <w:pPr>
              <w:spacing w:line="240" w:lineRule="auto"/>
              <w:jc w:val="center"/>
              <w:rPr>
                <w:b/>
                <w:bCs/>
                <w:color w:val="000000"/>
              </w:rPr>
            </w:pPr>
          </w:p>
        </w:tc>
        <w:tc>
          <w:tcPr>
            <w:tcW w:w="1665" w:type="pct"/>
            <w:vMerge/>
            <w:vAlign w:val="center"/>
          </w:tcPr>
          <w:p w:rsidR="00037310" w:rsidRPr="00F17638" w:rsidRDefault="00037310" w:rsidP="008D4534">
            <w:pPr>
              <w:spacing w:line="240" w:lineRule="auto"/>
              <w:jc w:val="center"/>
              <w:rPr>
                <w:b/>
                <w:bCs/>
                <w:color w:val="000000"/>
              </w:rPr>
            </w:pPr>
          </w:p>
        </w:tc>
        <w:tc>
          <w:tcPr>
            <w:tcW w:w="419" w:type="pct"/>
            <w:vMerge/>
            <w:vAlign w:val="center"/>
          </w:tcPr>
          <w:p w:rsidR="00037310" w:rsidRPr="00F17638" w:rsidRDefault="00037310" w:rsidP="008D4534">
            <w:pPr>
              <w:spacing w:line="240" w:lineRule="auto"/>
              <w:jc w:val="center"/>
              <w:rPr>
                <w:b/>
                <w:bCs/>
                <w:color w:val="000000"/>
              </w:rPr>
            </w:pPr>
          </w:p>
        </w:tc>
        <w:tc>
          <w:tcPr>
            <w:tcW w:w="498" w:type="pct"/>
            <w:vMerge/>
            <w:vAlign w:val="center"/>
          </w:tcPr>
          <w:p w:rsidR="00037310" w:rsidRPr="00F17638" w:rsidRDefault="00037310" w:rsidP="008D4534">
            <w:pPr>
              <w:spacing w:line="240" w:lineRule="auto"/>
              <w:jc w:val="center"/>
              <w:rPr>
                <w:b/>
                <w:bCs/>
                <w:color w:val="000000"/>
              </w:rPr>
            </w:pPr>
          </w:p>
        </w:tc>
        <w:tc>
          <w:tcPr>
            <w:tcW w:w="629" w:type="pct"/>
            <w:vAlign w:val="center"/>
          </w:tcPr>
          <w:p w:rsidR="00037310" w:rsidRPr="00F17638" w:rsidRDefault="00037310" w:rsidP="008D4534">
            <w:pPr>
              <w:spacing w:line="240" w:lineRule="auto"/>
              <w:jc w:val="center"/>
              <w:rPr>
                <w:b/>
                <w:bCs/>
                <w:color w:val="000000"/>
              </w:rPr>
            </w:pPr>
            <w:r w:rsidRPr="00F17638">
              <w:rPr>
                <w:b/>
                <w:bCs/>
                <w:color w:val="000000"/>
              </w:rPr>
              <w:t>1-й этап до 20</w:t>
            </w:r>
            <w:r>
              <w:rPr>
                <w:b/>
                <w:bCs/>
                <w:color w:val="000000"/>
              </w:rPr>
              <w:t>20</w:t>
            </w:r>
          </w:p>
        </w:tc>
        <w:tc>
          <w:tcPr>
            <w:tcW w:w="615" w:type="pct"/>
            <w:vAlign w:val="center"/>
          </w:tcPr>
          <w:p w:rsidR="00037310" w:rsidRPr="00F17638" w:rsidRDefault="00037310" w:rsidP="008D4534">
            <w:pPr>
              <w:spacing w:line="240" w:lineRule="auto"/>
              <w:jc w:val="center"/>
              <w:rPr>
                <w:b/>
                <w:bCs/>
                <w:color w:val="000000"/>
              </w:rPr>
            </w:pPr>
            <w:r>
              <w:rPr>
                <w:b/>
                <w:bCs/>
                <w:color w:val="000000"/>
              </w:rPr>
              <w:t>2-й этап до 2025</w:t>
            </w:r>
          </w:p>
        </w:tc>
        <w:tc>
          <w:tcPr>
            <w:tcW w:w="766" w:type="pct"/>
            <w:vAlign w:val="center"/>
          </w:tcPr>
          <w:p w:rsidR="00037310" w:rsidRPr="00F17638" w:rsidRDefault="00037310" w:rsidP="008D4534">
            <w:pPr>
              <w:spacing w:line="240" w:lineRule="auto"/>
              <w:jc w:val="center"/>
              <w:rPr>
                <w:b/>
                <w:bCs/>
                <w:color w:val="000000"/>
              </w:rPr>
            </w:pPr>
            <w:r w:rsidRPr="00F17638">
              <w:rPr>
                <w:b/>
                <w:bCs/>
                <w:color w:val="000000"/>
              </w:rPr>
              <w:t>Всего</w:t>
            </w:r>
          </w:p>
        </w:tc>
      </w:tr>
      <w:tr w:rsidR="00037310" w:rsidRPr="00882870">
        <w:trPr>
          <w:trHeight w:val="671"/>
        </w:trPr>
        <w:tc>
          <w:tcPr>
            <w:tcW w:w="5000" w:type="pct"/>
            <w:gridSpan w:val="7"/>
            <w:vAlign w:val="center"/>
          </w:tcPr>
          <w:p w:rsidR="00037310" w:rsidRPr="00F17638" w:rsidRDefault="00037310" w:rsidP="004254A4">
            <w:pPr>
              <w:spacing w:line="240" w:lineRule="auto"/>
              <w:jc w:val="center"/>
              <w:rPr>
                <w:b/>
                <w:bCs/>
                <w:color w:val="000000"/>
              </w:rPr>
            </w:pPr>
            <w:r>
              <w:rPr>
                <w:b/>
                <w:bCs/>
                <w:color w:val="000000"/>
              </w:rPr>
              <w:t>Водоотведение</w:t>
            </w:r>
            <w:r w:rsidRPr="00F17638">
              <w:rPr>
                <w:b/>
                <w:bCs/>
                <w:color w:val="000000"/>
              </w:rPr>
              <w:t xml:space="preserve"> </w:t>
            </w:r>
            <w:r w:rsidRPr="00882870">
              <w:rPr>
                <w:b/>
                <w:bCs/>
              </w:rPr>
              <w:t>г. Балашов</w:t>
            </w:r>
          </w:p>
        </w:tc>
      </w:tr>
      <w:tr w:rsidR="00037310" w:rsidRPr="00882870">
        <w:trPr>
          <w:trHeight w:val="671"/>
        </w:trPr>
        <w:tc>
          <w:tcPr>
            <w:tcW w:w="5000" w:type="pct"/>
            <w:gridSpan w:val="7"/>
            <w:vAlign w:val="center"/>
          </w:tcPr>
          <w:p w:rsidR="00037310" w:rsidRDefault="00037310" w:rsidP="004254A4">
            <w:pPr>
              <w:spacing w:line="240" w:lineRule="auto"/>
              <w:jc w:val="center"/>
              <w:rPr>
                <w:b/>
                <w:bCs/>
                <w:color w:val="000000"/>
              </w:rPr>
            </w:pPr>
            <w:r>
              <w:rPr>
                <w:b/>
                <w:bCs/>
                <w:color w:val="000000"/>
              </w:rPr>
              <w:t>ООО «БЖКХ»</w:t>
            </w:r>
          </w:p>
        </w:tc>
      </w:tr>
      <w:tr w:rsidR="00037310" w:rsidRPr="00882870">
        <w:trPr>
          <w:trHeight w:val="606"/>
        </w:trPr>
        <w:tc>
          <w:tcPr>
            <w:tcW w:w="408" w:type="pct"/>
            <w:vAlign w:val="center"/>
          </w:tcPr>
          <w:p w:rsidR="00037310" w:rsidRPr="00F17638" w:rsidRDefault="00037310" w:rsidP="008D4534">
            <w:pPr>
              <w:spacing w:line="240" w:lineRule="auto"/>
              <w:jc w:val="center"/>
              <w:rPr>
                <w:color w:val="000000"/>
              </w:rPr>
            </w:pPr>
            <w:r>
              <w:rPr>
                <w:color w:val="000000"/>
              </w:rPr>
              <w:t>1.</w:t>
            </w:r>
          </w:p>
        </w:tc>
        <w:tc>
          <w:tcPr>
            <w:tcW w:w="1665" w:type="pct"/>
            <w:vAlign w:val="center"/>
          </w:tcPr>
          <w:p w:rsidR="00037310" w:rsidRDefault="00037310" w:rsidP="00B168D2">
            <w:pPr>
              <w:spacing w:line="240" w:lineRule="auto"/>
              <w:jc w:val="center"/>
              <w:rPr>
                <w:color w:val="000000"/>
              </w:rPr>
            </w:pPr>
            <w:r w:rsidRPr="004613B5">
              <w:rPr>
                <w:color w:val="000000"/>
              </w:rPr>
              <w:t>Строительство новых городских очистных сооружений канализации мощностью 16,5 тыс. м3/сут. с выделением первой очереди 8,5 тыс. м3/сут;</w:t>
            </w:r>
          </w:p>
        </w:tc>
        <w:tc>
          <w:tcPr>
            <w:tcW w:w="419" w:type="pct"/>
            <w:vAlign w:val="center"/>
          </w:tcPr>
          <w:p w:rsidR="00037310" w:rsidRPr="00F17638" w:rsidRDefault="00037310" w:rsidP="00B168D2">
            <w:pPr>
              <w:spacing w:line="240" w:lineRule="auto"/>
              <w:jc w:val="center"/>
              <w:rPr>
                <w:color w:val="000000"/>
              </w:rPr>
            </w:pPr>
            <w:r w:rsidRPr="00F17638">
              <w:rPr>
                <w:color w:val="000000"/>
              </w:rPr>
              <w:t>шт.</w:t>
            </w:r>
          </w:p>
        </w:tc>
        <w:tc>
          <w:tcPr>
            <w:tcW w:w="498" w:type="pct"/>
            <w:vAlign w:val="center"/>
          </w:tcPr>
          <w:p w:rsidR="00037310" w:rsidRPr="00F17638" w:rsidRDefault="00037310" w:rsidP="00B168D2">
            <w:pPr>
              <w:spacing w:line="240" w:lineRule="auto"/>
              <w:jc w:val="center"/>
              <w:rPr>
                <w:color w:val="000000"/>
              </w:rPr>
            </w:pPr>
            <w:r w:rsidRPr="00F17638">
              <w:rPr>
                <w:color w:val="000000"/>
              </w:rPr>
              <w:t>1</w:t>
            </w:r>
          </w:p>
        </w:tc>
        <w:tc>
          <w:tcPr>
            <w:tcW w:w="629" w:type="pct"/>
            <w:vAlign w:val="center"/>
          </w:tcPr>
          <w:p w:rsidR="00037310" w:rsidRPr="00F17638" w:rsidRDefault="00037310" w:rsidP="00B168D2">
            <w:pPr>
              <w:spacing w:line="240" w:lineRule="auto"/>
              <w:jc w:val="center"/>
              <w:rPr>
                <w:color w:val="000000"/>
              </w:rPr>
            </w:pPr>
            <w:r>
              <w:rPr>
                <w:color w:val="000000"/>
              </w:rPr>
              <w:t>700000</w:t>
            </w:r>
          </w:p>
        </w:tc>
        <w:tc>
          <w:tcPr>
            <w:tcW w:w="615" w:type="pct"/>
            <w:vAlign w:val="center"/>
          </w:tcPr>
          <w:p w:rsidR="00037310" w:rsidRPr="00F17638" w:rsidRDefault="00037310" w:rsidP="00B168D2">
            <w:pPr>
              <w:spacing w:line="240" w:lineRule="auto"/>
              <w:jc w:val="center"/>
              <w:rPr>
                <w:color w:val="000000"/>
              </w:rPr>
            </w:pPr>
            <w:r>
              <w:rPr>
                <w:color w:val="000000"/>
              </w:rPr>
              <w:t>-</w:t>
            </w:r>
          </w:p>
        </w:tc>
        <w:tc>
          <w:tcPr>
            <w:tcW w:w="766" w:type="pct"/>
            <w:vAlign w:val="center"/>
          </w:tcPr>
          <w:p w:rsidR="00037310" w:rsidRPr="00F17638" w:rsidRDefault="00037310" w:rsidP="00B168D2">
            <w:pPr>
              <w:spacing w:line="240" w:lineRule="auto"/>
              <w:jc w:val="center"/>
              <w:rPr>
                <w:color w:val="000000"/>
              </w:rPr>
            </w:pPr>
            <w:r>
              <w:rPr>
                <w:color w:val="000000"/>
              </w:rPr>
              <w:t>700000</w:t>
            </w:r>
          </w:p>
        </w:tc>
      </w:tr>
      <w:tr w:rsidR="00037310" w:rsidRPr="00882870">
        <w:trPr>
          <w:trHeight w:val="606"/>
        </w:trPr>
        <w:tc>
          <w:tcPr>
            <w:tcW w:w="408" w:type="pct"/>
            <w:vAlign w:val="center"/>
          </w:tcPr>
          <w:p w:rsidR="00037310" w:rsidRPr="00F17638" w:rsidRDefault="00037310" w:rsidP="008D4534">
            <w:pPr>
              <w:spacing w:line="240" w:lineRule="auto"/>
              <w:jc w:val="center"/>
              <w:rPr>
                <w:color w:val="000000"/>
              </w:rPr>
            </w:pPr>
            <w:r>
              <w:rPr>
                <w:color w:val="000000"/>
              </w:rPr>
              <w:t>2.</w:t>
            </w:r>
          </w:p>
        </w:tc>
        <w:tc>
          <w:tcPr>
            <w:tcW w:w="1665" w:type="pct"/>
            <w:vAlign w:val="center"/>
          </w:tcPr>
          <w:p w:rsidR="00037310" w:rsidRPr="004613B5" w:rsidRDefault="00037310" w:rsidP="009875BC">
            <w:pPr>
              <w:spacing w:line="240" w:lineRule="auto"/>
              <w:jc w:val="center"/>
              <w:rPr>
                <w:color w:val="000000"/>
              </w:rPr>
            </w:pPr>
            <w:r w:rsidRPr="00BB507E">
              <w:rPr>
                <w:color w:val="000000"/>
              </w:rPr>
              <w:t xml:space="preserve">Строительство канализационных сетей в неканализованной части города в микрорайонах «Ветлянка», «Козловка», «Япония», «Низы» </w:t>
            </w:r>
          </w:p>
        </w:tc>
        <w:tc>
          <w:tcPr>
            <w:tcW w:w="419" w:type="pct"/>
            <w:vAlign w:val="center"/>
          </w:tcPr>
          <w:p w:rsidR="00037310" w:rsidRPr="00F17638" w:rsidRDefault="00037310" w:rsidP="00B168D2">
            <w:pPr>
              <w:spacing w:line="240" w:lineRule="auto"/>
              <w:jc w:val="center"/>
              <w:rPr>
                <w:color w:val="000000"/>
              </w:rPr>
            </w:pPr>
            <w:r>
              <w:rPr>
                <w:color w:val="000000"/>
              </w:rPr>
              <w:t>км</w:t>
            </w:r>
          </w:p>
        </w:tc>
        <w:tc>
          <w:tcPr>
            <w:tcW w:w="498" w:type="pct"/>
            <w:vAlign w:val="center"/>
          </w:tcPr>
          <w:p w:rsidR="00037310" w:rsidRPr="00F17638" w:rsidRDefault="00037310" w:rsidP="00B168D2">
            <w:pPr>
              <w:spacing w:line="240" w:lineRule="auto"/>
              <w:jc w:val="center"/>
              <w:rPr>
                <w:color w:val="000000"/>
              </w:rPr>
            </w:pPr>
            <w:r>
              <w:rPr>
                <w:color w:val="000000"/>
              </w:rPr>
              <w:t>14</w:t>
            </w:r>
          </w:p>
        </w:tc>
        <w:tc>
          <w:tcPr>
            <w:tcW w:w="629" w:type="pct"/>
            <w:vAlign w:val="center"/>
          </w:tcPr>
          <w:p w:rsidR="00037310" w:rsidRDefault="00037310" w:rsidP="00B168D2">
            <w:pPr>
              <w:spacing w:line="240" w:lineRule="auto"/>
              <w:jc w:val="center"/>
              <w:rPr>
                <w:color w:val="000000"/>
              </w:rPr>
            </w:pPr>
            <w:r>
              <w:rPr>
                <w:color w:val="000000"/>
              </w:rPr>
              <w:t>84000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Default="00037310" w:rsidP="00B168D2">
            <w:pPr>
              <w:spacing w:line="240" w:lineRule="auto"/>
              <w:jc w:val="center"/>
              <w:rPr>
                <w:color w:val="000000"/>
              </w:rPr>
            </w:pPr>
            <w:r>
              <w:rPr>
                <w:color w:val="000000"/>
              </w:rPr>
              <w:t>84000</w:t>
            </w:r>
          </w:p>
        </w:tc>
      </w:tr>
      <w:tr w:rsidR="00037310" w:rsidRPr="00882870">
        <w:trPr>
          <w:trHeight w:val="606"/>
        </w:trPr>
        <w:tc>
          <w:tcPr>
            <w:tcW w:w="408" w:type="pct"/>
            <w:vAlign w:val="center"/>
          </w:tcPr>
          <w:p w:rsidR="00037310" w:rsidRPr="00F17638" w:rsidRDefault="00037310" w:rsidP="008D4534">
            <w:pPr>
              <w:spacing w:line="240" w:lineRule="auto"/>
              <w:jc w:val="center"/>
              <w:rPr>
                <w:color w:val="000000"/>
              </w:rPr>
            </w:pPr>
            <w:r>
              <w:rPr>
                <w:color w:val="000000"/>
              </w:rPr>
              <w:t>3.</w:t>
            </w:r>
          </w:p>
        </w:tc>
        <w:tc>
          <w:tcPr>
            <w:tcW w:w="1665" w:type="pct"/>
            <w:vAlign w:val="center"/>
          </w:tcPr>
          <w:p w:rsidR="00037310" w:rsidRPr="005F25B9" w:rsidRDefault="00037310" w:rsidP="00B168D2">
            <w:pPr>
              <w:spacing w:line="240" w:lineRule="auto"/>
              <w:jc w:val="center"/>
              <w:rPr>
                <w:color w:val="000000"/>
              </w:rPr>
            </w:pPr>
            <w:r w:rsidRPr="005F25B9">
              <w:rPr>
                <w:color w:val="000000"/>
              </w:rPr>
              <w:t>Строительство новых КНС</w:t>
            </w:r>
          </w:p>
        </w:tc>
        <w:tc>
          <w:tcPr>
            <w:tcW w:w="419" w:type="pct"/>
            <w:vAlign w:val="center"/>
          </w:tcPr>
          <w:p w:rsidR="00037310" w:rsidRPr="00F17638" w:rsidRDefault="00037310" w:rsidP="00B168D2">
            <w:pPr>
              <w:spacing w:line="240" w:lineRule="auto"/>
              <w:jc w:val="center"/>
              <w:rPr>
                <w:color w:val="000000"/>
              </w:rPr>
            </w:pPr>
            <w:r w:rsidRPr="00F17638">
              <w:rPr>
                <w:color w:val="000000"/>
              </w:rPr>
              <w:t>шт.</w:t>
            </w:r>
          </w:p>
        </w:tc>
        <w:tc>
          <w:tcPr>
            <w:tcW w:w="498" w:type="pct"/>
            <w:vAlign w:val="center"/>
          </w:tcPr>
          <w:p w:rsidR="00037310" w:rsidRPr="00F17638" w:rsidRDefault="00037310" w:rsidP="00B168D2">
            <w:pPr>
              <w:spacing w:line="240" w:lineRule="auto"/>
              <w:jc w:val="center"/>
              <w:rPr>
                <w:color w:val="000000"/>
              </w:rPr>
            </w:pPr>
            <w:r>
              <w:rPr>
                <w:color w:val="000000"/>
              </w:rPr>
              <w:t>2</w:t>
            </w:r>
          </w:p>
        </w:tc>
        <w:tc>
          <w:tcPr>
            <w:tcW w:w="629" w:type="pct"/>
            <w:vAlign w:val="center"/>
          </w:tcPr>
          <w:p w:rsidR="00037310" w:rsidRPr="00F17638" w:rsidRDefault="00037310" w:rsidP="00B168D2">
            <w:pPr>
              <w:spacing w:line="240" w:lineRule="auto"/>
              <w:jc w:val="center"/>
              <w:rPr>
                <w:color w:val="000000"/>
              </w:rPr>
            </w:pPr>
            <w:r>
              <w:rPr>
                <w:color w:val="000000"/>
              </w:rPr>
              <w:t>20000</w:t>
            </w:r>
          </w:p>
        </w:tc>
        <w:tc>
          <w:tcPr>
            <w:tcW w:w="615" w:type="pct"/>
            <w:vAlign w:val="center"/>
          </w:tcPr>
          <w:p w:rsidR="00037310" w:rsidRPr="00F17638" w:rsidRDefault="00037310" w:rsidP="00B168D2">
            <w:pPr>
              <w:spacing w:line="240" w:lineRule="auto"/>
              <w:jc w:val="center"/>
              <w:rPr>
                <w:color w:val="000000"/>
              </w:rPr>
            </w:pPr>
            <w:r>
              <w:rPr>
                <w:color w:val="000000"/>
              </w:rPr>
              <w:t>-</w:t>
            </w:r>
          </w:p>
        </w:tc>
        <w:tc>
          <w:tcPr>
            <w:tcW w:w="766" w:type="pct"/>
            <w:vAlign w:val="center"/>
          </w:tcPr>
          <w:p w:rsidR="00037310" w:rsidRPr="00F17638" w:rsidRDefault="00037310" w:rsidP="00B168D2">
            <w:pPr>
              <w:spacing w:line="240" w:lineRule="auto"/>
              <w:jc w:val="center"/>
              <w:rPr>
                <w:color w:val="000000"/>
              </w:rPr>
            </w:pPr>
            <w:r>
              <w:rPr>
                <w:color w:val="000000"/>
              </w:rPr>
              <w:t>20000</w:t>
            </w:r>
          </w:p>
        </w:tc>
      </w:tr>
      <w:tr w:rsidR="00037310" w:rsidRPr="00882870">
        <w:trPr>
          <w:trHeight w:val="630"/>
        </w:trPr>
        <w:tc>
          <w:tcPr>
            <w:tcW w:w="408" w:type="pct"/>
            <w:vAlign w:val="center"/>
          </w:tcPr>
          <w:p w:rsidR="00037310" w:rsidRPr="00F17638" w:rsidRDefault="00037310" w:rsidP="008D4534">
            <w:pPr>
              <w:spacing w:line="240" w:lineRule="auto"/>
              <w:jc w:val="center"/>
              <w:rPr>
                <w:color w:val="000000"/>
              </w:rPr>
            </w:pPr>
            <w:r>
              <w:rPr>
                <w:color w:val="000000"/>
              </w:rPr>
              <w:t>4.</w:t>
            </w:r>
          </w:p>
        </w:tc>
        <w:tc>
          <w:tcPr>
            <w:tcW w:w="1665" w:type="pct"/>
            <w:vAlign w:val="center"/>
          </w:tcPr>
          <w:p w:rsidR="00037310" w:rsidRPr="00F17638" w:rsidRDefault="00037310" w:rsidP="008D4534">
            <w:pPr>
              <w:spacing w:line="240" w:lineRule="auto"/>
              <w:jc w:val="center"/>
              <w:rPr>
                <w:color w:val="000000"/>
              </w:rPr>
            </w:pPr>
            <w:r>
              <w:rPr>
                <w:color w:val="000000"/>
              </w:rPr>
              <w:t>Р</w:t>
            </w:r>
            <w:r w:rsidRPr="00371DFB">
              <w:rPr>
                <w:color w:val="000000"/>
              </w:rPr>
              <w:t>еконструкция ветхих канализационных сетей</w:t>
            </w:r>
          </w:p>
        </w:tc>
        <w:tc>
          <w:tcPr>
            <w:tcW w:w="419" w:type="pct"/>
            <w:vAlign w:val="center"/>
          </w:tcPr>
          <w:p w:rsidR="00037310" w:rsidRPr="00F17638" w:rsidRDefault="00037310" w:rsidP="008D4534">
            <w:pPr>
              <w:spacing w:line="240" w:lineRule="auto"/>
              <w:jc w:val="center"/>
              <w:rPr>
                <w:color w:val="000000"/>
              </w:rPr>
            </w:pPr>
            <w:r w:rsidRPr="00F17638">
              <w:rPr>
                <w:color w:val="000000"/>
              </w:rPr>
              <w:t>км</w:t>
            </w:r>
          </w:p>
        </w:tc>
        <w:tc>
          <w:tcPr>
            <w:tcW w:w="498" w:type="pct"/>
            <w:vAlign w:val="center"/>
          </w:tcPr>
          <w:p w:rsidR="00037310" w:rsidRDefault="00037310" w:rsidP="008D4534">
            <w:pPr>
              <w:spacing w:line="240" w:lineRule="auto"/>
              <w:jc w:val="center"/>
              <w:rPr>
                <w:color w:val="000000"/>
              </w:rPr>
            </w:pPr>
            <w:r>
              <w:rPr>
                <w:color w:val="000000"/>
              </w:rPr>
              <w:t>132,7</w:t>
            </w:r>
          </w:p>
          <w:p w:rsidR="00037310" w:rsidRPr="00F17638" w:rsidRDefault="00037310" w:rsidP="004613B5">
            <w:pPr>
              <w:spacing w:line="240" w:lineRule="auto"/>
              <w:jc w:val="center"/>
              <w:rPr>
                <w:color w:val="000000"/>
              </w:rPr>
            </w:pPr>
            <w:r>
              <w:rPr>
                <w:color w:val="000000"/>
              </w:rPr>
              <w:t>(50 км на 1 этап)</w:t>
            </w:r>
          </w:p>
        </w:tc>
        <w:tc>
          <w:tcPr>
            <w:tcW w:w="629" w:type="pct"/>
            <w:vAlign w:val="center"/>
          </w:tcPr>
          <w:p w:rsidR="00037310" w:rsidRPr="00F17638" w:rsidRDefault="00037310" w:rsidP="008D4534">
            <w:pPr>
              <w:spacing w:line="240" w:lineRule="auto"/>
              <w:jc w:val="center"/>
              <w:rPr>
                <w:color w:val="000000"/>
              </w:rPr>
            </w:pPr>
            <w:r>
              <w:rPr>
                <w:color w:val="000000"/>
              </w:rPr>
              <w:t>200000</w:t>
            </w:r>
          </w:p>
        </w:tc>
        <w:tc>
          <w:tcPr>
            <w:tcW w:w="615" w:type="pct"/>
            <w:vAlign w:val="center"/>
          </w:tcPr>
          <w:p w:rsidR="00037310" w:rsidRPr="00F17638" w:rsidRDefault="00037310" w:rsidP="008D4534">
            <w:pPr>
              <w:spacing w:line="240" w:lineRule="auto"/>
              <w:jc w:val="center"/>
              <w:rPr>
                <w:color w:val="000000"/>
              </w:rPr>
            </w:pPr>
            <w:r>
              <w:rPr>
                <w:color w:val="000000"/>
              </w:rPr>
              <w:t>370000</w:t>
            </w:r>
          </w:p>
        </w:tc>
        <w:tc>
          <w:tcPr>
            <w:tcW w:w="766" w:type="pct"/>
            <w:vAlign w:val="center"/>
          </w:tcPr>
          <w:p w:rsidR="00037310" w:rsidRPr="00F17638" w:rsidRDefault="00037310" w:rsidP="008D4534">
            <w:pPr>
              <w:spacing w:line="240" w:lineRule="auto"/>
              <w:jc w:val="center"/>
              <w:rPr>
                <w:color w:val="000000"/>
              </w:rPr>
            </w:pPr>
            <w:r>
              <w:rPr>
                <w:color w:val="000000"/>
              </w:rPr>
              <w:t>570000</w:t>
            </w:r>
          </w:p>
        </w:tc>
      </w:tr>
      <w:tr w:rsidR="00037310" w:rsidRPr="00882870">
        <w:trPr>
          <w:trHeight w:val="1036"/>
        </w:trPr>
        <w:tc>
          <w:tcPr>
            <w:tcW w:w="408" w:type="pct"/>
            <w:vAlign w:val="center"/>
          </w:tcPr>
          <w:p w:rsidR="00037310" w:rsidRPr="00F17638" w:rsidRDefault="00037310" w:rsidP="008D4534">
            <w:pPr>
              <w:spacing w:line="240" w:lineRule="auto"/>
              <w:jc w:val="center"/>
              <w:rPr>
                <w:color w:val="000000"/>
              </w:rPr>
            </w:pPr>
            <w:r>
              <w:rPr>
                <w:color w:val="000000"/>
              </w:rPr>
              <w:t>5.</w:t>
            </w:r>
          </w:p>
        </w:tc>
        <w:tc>
          <w:tcPr>
            <w:tcW w:w="1665" w:type="pct"/>
            <w:vAlign w:val="center"/>
          </w:tcPr>
          <w:p w:rsidR="00037310" w:rsidRPr="00882870" w:rsidRDefault="00037310" w:rsidP="00B168D2">
            <w:pPr>
              <w:jc w:val="center"/>
            </w:pPr>
            <w:r w:rsidRPr="00882870">
              <w:t>Реконструкция оборудования КНС</w:t>
            </w:r>
          </w:p>
        </w:tc>
        <w:tc>
          <w:tcPr>
            <w:tcW w:w="419" w:type="pct"/>
            <w:vAlign w:val="center"/>
          </w:tcPr>
          <w:p w:rsidR="00037310" w:rsidRPr="00F17638" w:rsidRDefault="00037310" w:rsidP="00B168D2">
            <w:pPr>
              <w:spacing w:line="240" w:lineRule="auto"/>
              <w:jc w:val="center"/>
              <w:rPr>
                <w:color w:val="000000"/>
              </w:rPr>
            </w:pPr>
            <w:r w:rsidRPr="00F17638">
              <w:rPr>
                <w:color w:val="000000"/>
              </w:rPr>
              <w:t>шт.</w:t>
            </w:r>
          </w:p>
        </w:tc>
        <w:tc>
          <w:tcPr>
            <w:tcW w:w="498" w:type="pct"/>
            <w:vAlign w:val="center"/>
          </w:tcPr>
          <w:p w:rsidR="00037310" w:rsidRPr="00F17638" w:rsidRDefault="00037310" w:rsidP="00B168D2">
            <w:pPr>
              <w:spacing w:line="240" w:lineRule="auto"/>
              <w:jc w:val="center"/>
              <w:rPr>
                <w:color w:val="000000"/>
              </w:rPr>
            </w:pPr>
            <w:r>
              <w:rPr>
                <w:color w:val="000000"/>
              </w:rPr>
              <w:t>7</w:t>
            </w:r>
          </w:p>
        </w:tc>
        <w:tc>
          <w:tcPr>
            <w:tcW w:w="629" w:type="pct"/>
            <w:vAlign w:val="center"/>
          </w:tcPr>
          <w:p w:rsidR="00037310" w:rsidRPr="00F17638" w:rsidRDefault="00037310" w:rsidP="00B168D2">
            <w:pPr>
              <w:spacing w:line="240" w:lineRule="auto"/>
              <w:jc w:val="center"/>
              <w:rPr>
                <w:color w:val="000000"/>
              </w:rPr>
            </w:pPr>
            <w:r>
              <w:rPr>
                <w:color w:val="000000"/>
              </w:rPr>
              <w:t>28</w:t>
            </w:r>
            <w:r w:rsidRPr="00F17638">
              <w:rPr>
                <w:color w:val="000000"/>
              </w:rPr>
              <w:t>000</w:t>
            </w:r>
          </w:p>
        </w:tc>
        <w:tc>
          <w:tcPr>
            <w:tcW w:w="615" w:type="pct"/>
            <w:vAlign w:val="center"/>
          </w:tcPr>
          <w:p w:rsidR="00037310" w:rsidRPr="00F17638" w:rsidRDefault="00037310" w:rsidP="00B168D2">
            <w:pPr>
              <w:spacing w:line="240" w:lineRule="auto"/>
              <w:jc w:val="center"/>
              <w:rPr>
                <w:color w:val="000000"/>
              </w:rPr>
            </w:pPr>
            <w:r w:rsidRPr="00F17638">
              <w:rPr>
                <w:color w:val="000000"/>
              </w:rPr>
              <w:t>-</w:t>
            </w:r>
          </w:p>
        </w:tc>
        <w:tc>
          <w:tcPr>
            <w:tcW w:w="766" w:type="pct"/>
            <w:vAlign w:val="center"/>
          </w:tcPr>
          <w:p w:rsidR="00037310" w:rsidRPr="00F17638" w:rsidRDefault="00037310" w:rsidP="00B168D2">
            <w:pPr>
              <w:spacing w:line="240" w:lineRule="auto"/>
              <w:jc w:val="center"/>
              <w:rPr>
                <w:color w:val="000000"/>
              </w:rPr>
            </w:pPr>
            <w:r>
              <w:rPr>
                <w:color w:val="000000"/>
              </w:rPr>
              <w:t>28</w:t>
            </w:r>
            <w:r w:rsidRPr="00F17638">
              <w:rPr>
                <w:color w:val="000000"/>
              </w:rPr>
              <w:t>000</w:t>
            </w:r>
          </w:p>
        </w:tc>
      </w:tr>
      <w:tr w:rsidR="00037310" w:rsidRPr="00882870">
        <w:trPr>
          <w:trHeight w:val="597"/>
        </w:trPr>
        <w:tc>
          <w:tcPr>
            <w:tcW w:w="408" w:type="pct"/>
            <w:vAlign w:val="center"/>
          </w:tcPr>
          <w:p w:rsidR="00037310" w:rsidRPr="00F17638" w:rsidRDefault="00037310" w:rsidP="008D4534">
            <w:pPr>
              <w:spacing w:line="240" w:lineRule="auto"/>
              <w:jc w:val="center"/>
              <w:rPr>
                <w:color w:val="000000"/>
              </w:rPr>
            </w:pPr>
            <w:r>
              <w:rPr>
                <w:color w:val="000000"/>
              </w:rPr>
              <w:t>6.</w:t>
            </w:r>
          </w:p>
        </w:tc>
        <w:tc>
          <w:tcPr>
            <w:tcW w:w="1665" w:type="pct"/>
            <w:vAlign w:val="center"/>
          </w:tcPr>
          <w:p w:rsidR="00037310" w:rsidRPr="005F25B9" w:rsidRDefault="00037310" w:rsidP="008D4534">
            <w:pPr>
              <w:spacing w:line="240" w:lineRule="auto"/>
              <w:jc w:val="center"/>
              <w:rPr>
                <w:color w:val="000000"/>
              </w:rPr>
            </w:pPr>
            <w:r w:rsidRPr="00BB507E">
              <w:rPr>
                <w:color w:val="000000"/>
              </w:rPr>
              <w:t>Организация водоотведения микрорайона ул. Нефтяная с проведением полного цикла очистки сточных вод</w:t>
            </w:r>
            <w:r>
              <w:rPr>
                <w:color w:val="000000"/>
              </w:rPr>
              <w:t>:</w:t>
            </w:r>
            <w:r w:rsidRPr="006E0520">
              <w:t xml:space="preserve"> </w:t>
            </w:r>
            <w:r w:rsidRPr="006E0520">
              <w:rPr>
                <w:color w:val="000000"/>
              </w:rPr>
              <w:t xml:space="preserve">строительство напорного коллектора от проектируемых очистных сооружении Ø300мм, </w:t>
            </w:r>
            <w:r w:rsidRPr="006E0520">
              <w:rPr>
                <w:color w:val="000000"/>
                <w:lang w:val="en-US"/>
              </w:rPr>
              <w:t>L</w:t>
            </w:r>
            <w:r w:rsidRPr="006E0520">
              <w:rPr>
                <w:color w:val="000000"/>
              </w:rPr>
              <w:t>=2000 м в две нитки (20000 тыс. руб.). Строительство самотечного коллектора с устройством 150 колодцев (14000 тыс. руб.), устройство 2-х КНС (11000 тыс. руб.)</w:t>
            </w:r>
          </w:p>
        </w:tc>
        <w:tc>
          <w:tcPr>
            <w:tcW w:w="419" w:type="pct"/>
            <w:vAlign w:val="center"/>
          </w:tcPr>
          <w:p w:rsidR="00037310" w:rsidRPr="00F17638" w:rsidRDefault="00037310" w:rsidP="00294728">
            <w:pPr>
              <w:spacing w:line="240" w:lineRule="auto"/>
              <w:jc w:val="center"/>
              <w:rPr>
                <w:color w:val="000000"/>
              </w:rPr>
            </w:pPr>
          </w:p>
        </w:tc>
        <w:tc>
          <w:tcPr>
            <w:tcW w:w="498" w:type="pct"/>
            <w:vAlign w:val="center"/>
          </w:tcPr>
          <w:p w:rsidR="00037310" w:rsidRPr="00F17638" w:rsidRDefault="00037310" w:rsidP="00294728">
            <w:pPr>
              <w:spacing w:line="240" w:lineRule="auto"/>
              <w:jc w:val="center"/>
              <w:rPr>
                <w:color w:val="000000"/>
              </w:rPr>
            </w:pPr>
          </w:p>
        </w:tc>
        <w:tc>
          <w:tcPr>
            <w:tcW w:w="629" w:type="pct"/>
            <w:vAlign w:val="center"/>
          </w:tcPr>
          <w:p w:rsidR="00037310" w:rsidRPr="00F17638" w:rsidRDefault="00037310" w:rsidP="00294728">
            <w:pPr>
              <w:spacing w:line="240" w:lineRule="auto"/>
              <w:jc w:val="center"/>
              <w:rPr>
                <w:color w:val="000000"/>
              </w:rPr>
            </w:pPr>
            <w:r>
              <w:rPr>
                <w:color w:val="000000"/>
              </w:rPr>
              <w:t>45000</w:t>
            </w:r>
          </w:p>
        </w:tc>
        <w:tc>
          <w:tcPr>
            <w:tcW w:w="615" w:type="pct"/>
            <w:vAlign w:val="center"/>
          </w:tcPr>
          <w:p w:rsidR="00037310" w:rsidRPr="00F17638" w:rsidRDefault="00037310" w:rsidP="00294728">
            <w:pPr>
              <w:spacing w:line="240" w:lineRule="auto"/>
              <w:jc w:val="center"/>
              <w:rPr>
                <w:color w:val="000000"/>
              </w:rPr>
            </w:pPr>
            <w:r>
              <w:rPr>
                <w:color w:val="000000"/>
              </w:rPr>
              <w:t>-</w:t>
            </w:r>
          </w:p>
        </w:tc>
        <w:tc>
          <w:tcPr>
            <w:tcW w:w="766" w:type="pct"/>
            <w:vAlign w:val="center"/>
          </w:tcPr>
          <w:p w:rsidR="00037310" w:rsidRPr="00F17638" w:rsidRDefault="00037310" w:rsidP="00294728">
            <w:pPr>
              <w:spacing w:line="240" w:lineRule="auto"/>
              <w:jc w:val="center"/>
              <w:rPr>
                <w:color w:val="000000"/>
              </w:rPr>
            </w:pPr>
            <w:r>
              <w:rPr>
                <w:color w:val="000000"/>
              </w:rPr>
              <w:t>45000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r>
              <w:rPr>
                <w:color w:val="000000"/>
              </w:rPr>
              <w:t>7.</w:t>
            </w:r>
          </w:p>
        </w:tc>
        <w:tc>
          <w:tcPr>
            <w:tcW w:w="1665" w:type="pct"/>
            <w:vAlign w:val="center"/>
          </w:tcPr>
          <w:p w:rsidR="00037310" w:rsidRPr="00882870" w:rsidRDefault="00037310" w:rsidP="00B168D2">
            <w:pPr>
              <w:jc w:val="center"/>
            </w:pPr>
            <w:r w:rsidRPr="00882870">
              <w:t>Канализирование пер. Тихий, ул. Нефтяная, ул. Яблочкова с перекачкой стоков на КНС №10 включает: строительство напорного коллектора Ø300мм, L=1000м в две нитки</w:t>
            </w:r>
          </w:p>
        </w:tc>
        <w:tc>
          <w:tcPr>
            <w:tcW w:w="419" w:type="pct"/>
            <w:vAlign w:val="center"/>
          </w:tcPr>
          <w:p w:rsidR="00037310" w:rsidRPr="00B13D54" w:rsidRDefault="00037310" w:rsidP="00B168D2">
            <w:pPr>
              <w:jc w:val="center"/>
            </w:pPr>
            <w:r>
              <w:t>км</w:t>
            </w:r>
          </w:p>
        </w:tc>
        <w:tc>
          <w:tcPr>
            <w:tcW w:w="498" w:type="pct"/>
            <w:vAlign w:val="center"/>
          </w:tcPr>
          <w:p w:rsidR="00037310" w:rsidRPr="00B13D54" w:rsidRDefault="00037310" w:rsidP="00B168D2">
            <w:pPr>
              <w:jc w:val="center"/>
            </w:pPr>
            <w:r>
              <w:t>2</w:t>
            </w:r>
          </w:p>
        </w:tc>
        <w:tc>
          <w:tcPr>
            <w:tcW w:w="629" w:type="pct"/>
            <w:vAlign w:val="center"/>
          </w:tcPr>
          <w:p w:rsidR="00037310" w:rsidRPr="00B13D54" w:rsidRDefault="00037310" w:rsidP="00B168D2">
            <w:pPr>
              <w:jc w:val="center"/>
            </w:pPr>
            <w:r>
              <w:t>11300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Pr="00B13D54" w:rsidRDefault="00037310" w:rsidP="00B168D2">
            <w:pPr>
              <w:jc w:val="center"/>
            </w:pPr>
            <w:r>
              <w:t>11300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r>
              <w:rPr>
                <w:color w:val="000000"/>
              </w:rPr>
              <w:t>8.</w:t>
            </w:r>
          </w:p>
        </w:tc>
        <w:tc>
          <w:tcPr>
            <w:tcW w:w="1665" w:type="pct"/>
            <w:vAlign w:val="center"/>
          </w:tcPr>
          <w:p w:rsidR="00037310" w:rsidRPr="00882870" w:rsidRDefault="00037310" w:rsidP="00B168D2">
            <w:pPr>
              <w:jc w:val="center"/>
            </w:pPr>
            <w:r w:rsidRPr="00882870">
              <w:t>Самотечного коллектора с устройством 12 колодцев</w:t>
            </w:r>
          </w:p>
        </w:tc>
        <w:tc>
          <w:tcPr>
            <w:tcW w:w="419" w:type="pct"/>
            <w:vAlign w:val="center"/>
          </w:tcPr>
          <w:p w:rsidR="00037310" w:rsidRPr="00B13D54" w:rsidRDefault="00037310" w:rsidP="00B168D2">
            <w:pPr>
              <w:jc w:val="center"/>
            </w:pPr>
            <w:r>
              <w:t>шт.</w:t>
            </w:r>
          </w:p>
        </w:tc>
        <w:tc>
          <w:tcPr>
            <w:tcW w:w="498" w:type="pct"/>
            <w:vAlign w:val="center"/>
          </w:tcPr>
          <w:p w:rsidR="00037310" w:rsidRPr="00B13D54" w:rsidRDefault="00037310" w:rsidP="00B168D2">
            <w:pPr>
              <w:jc w:val="center"/>
            </w:pPr>
            <w:r>
              <w:t>12</w:t>
            </w:r>
          </w:p>
        </w:tc>
        <w:tc>
          <w:tcPr>
            <w:tcW w:w="629" w:type="pct"/>
            <w:vAlign w:val="center"/>
          </w:tcPr>
          <w:p w:rsidR="00037310" w:rsidRPr="00B13D54" w:rsidRDefault="00037310" w:rsidP="00B168D2">
            <w:pPr>
              <w:jc w:val="center"/>
            </w:pPr>
            <w:r>
              <w:t>1900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Pr="00B13D54" w:rsidRDefault="00037310" w:rsidP="00B168D2">
            <w:pPr>
              <w:jc w:val="center"/>
            </w:pPr>
            <w:r>
              <w:t>1900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p>
        </w:tc>
        <w:tc>
          <w:tcPr>
            <w:tcW w:w="1665" w:type="pct"/>
            <w:vAlign w:val="center"/>
          </w:tcPr>
          <w:p w:rsidR="00037310" w:rsidRPr="00882870" w:rsidRDefault="00037310" w:rsidP="00B168D2">
            <w:pPr>
              <w:jc w:val="center"/>
            </w:pPr>
            <w:r w:rsidRPr="00882870">
              <w:t>Строительство КНС</w:t>
            </w:r>
          </w:p>
        </w:tc>
        <w:tc>
          <w:tcPr>
            <w:tcW w:w="419" w:type="pct"/>
            <w:vAlign w:val="center"/>
          </w:tcPr>
          <w:p w:rsidR="00037310" w:rsidRPr="00B13D54" w:rsidRDefault="00037310" w:rsidP="00B168D2">
            <w:pPr>
              <w:jc w:val="center"/>
            </w:pPr>
            <w:r>
              <w:t>шт.</w:t>
            </w:r>
          </w:p>
        </w:tc>
        <w:tc>
          <w:tcPr>
            <w:tcW w:w="498" w:type="pct"/>
            <w:vAlign w:val="center"/>
          </w:tcPr>
          <w:p w:rsidR="00037310" w:rsidRPr="00B13D54" w:rsidRDefault="00037310" w:rsidP="00B168D2">
            <w:pPr>
              <w:jc w:val="center"/>
            </w:pPr>
            <w:r>
              <w:t>1</w:t>
            </w:r>
          </w:p>
        </w:tc>
        <w:tc>
          <w:tcPr>
            <w:tcW w:w="629" w:type="pct"/>
            <w:vAlign w:val="center"/>
          </w:tcPr>
          <w:p w:rsidR="00037310" w:rsidRPr="00B13D54" w:rsidRDefault="00037310" w:rsidP="00B168D2">
            <w:pPr>
              <w:jc w:val="center"/>
            </w:pPr>
            <w:r>
              <w:t>5500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Pr="00B13D54" w:rsidRDefault="00037310" w:rsidP="00B168D2">
            <w:pPr>
              <w:jc w:val="center"/>
            </w:pPr>
            <w:r>
              <w:t>5500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r>
              <w:rPr>
                <w:color w:val="000000"/>
              </w:rPr>
              <w:t>9.</w:t>
            </w:r>
          </w:p>
        </w:tc>
        <w:tc>
          <w:tcPr>
            <w:tcW w:w="1665" w:type="pct"/>
            <w:vAlign w:val="center"/>
          </w:tcPr>
          <w:p w:rsidR="00037310" w:rsidRPr="00882870" w:rsidRDefault="00037310" w:rsidP="00B168D2">
            <w:pPr>
              <w:jc w:val="center"/>
            </w:pPr>
            <w:r w:rsidRPr="00882870">
              <w:t>Проектирование и строительство коллектора в проектируемом коттеджном поселке на Ртищевском шоссе в две нитки Ø400</w:t>
            </w:r>
          </w:p>
        </w:tc>
        <w:tc>
          <w:tcPr>
            <w:tcW w:w="419" w:type="pct"/>
            <w:vAlign w:val="center"/>
          </w:tcPr>
          <w:p w:rsidR="00037310" w:rsidRDefault="00037310" w:rsidP="00B168D2">
            <w:pPr>
              <w:jc w:val="center"/>
            </w:pPr>
            <w:r>
              <w:t>км</w:t>
            </w:r>
          </w:p>
        </w:tc>
        <w:tc>
          <w:tcPr>
            <w:tcW w:w="498" w:type="pct"/>
            <w:vAlign w:val="center"/>
          </w:tcPr>
          <w:p w:rsidR="00037310" w:rsidRDefault="00037310" w:rsidP="00B168D2">
            <w:pPr>
              <w:jc w:val="center"/>
            </w:pPr>
            <w:r>
              <w:t>3,8</w:t>
            </w:r>
          </w:p>
        </w:tc>
        <w:tc>
          <w:tcPr>
            <w:tcW w:w="629" w:type="pct"/>
            <w:vAlign w:val="center"/>
          </w:tcPr>
          <w:p w:rsidR="00037310" w:rsidRDefault="00037310" w:rsidP="00B168D2">
            <w:pPr>
              <w:jc w:val="center"/>
            </w:pPr>
            <w:r>
              <w:t>38000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Default="00037310" w:rsidP="00B168D2">
            <w:pPr>
              <w:jc w:val="center"/>
            </w:pPr>
            <w:r>
              <w:t>38000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r>
              <w:rPr>
                <w:color w:val="000000"/>
              </w:rPr>
              <w:t>10.</w:t>
            </w:r>
          </w:p>
        </w:tc>
        <w:tc>
          <w:tcPr>
            <w:tcW w:w="1665" w:type="pct"/>
            <w:vAlign w:val="center"/>
          </w:tcPr>
          <w:p w:rsidR="00037310" w:rsidRPr="00882870" w:rsidRDefault="00037310" w:rsidP="00B168D2">
            <w:pPr>
              <w:jc w:val="center"/>
            </w:pPr>
            <w:r w:rsidRPr="00882870">
              <w:t xml:space="preserve">Строительство коллектора по ул. Розы Люксембург, ул. Интернациональная, ул. Гагарина, ул. Луначарского до ул. Советская Ø600, </w:t>
            </w:r>
            <w:r w:rsidRPr="00882870">
              <w:rPr>
                <w:lang w:val="en-US"/>
              </w:rPr>
              <w:t>L</w:t>
            </w:r>
            <w:r w:rsidRPr="00882870">
              <w:t xml:space="preserve">=1000м, Ø300, </w:t>
            </w:r>
            <w:r w:rsidRPr="00882870">
              <w:rPr>
                <w:lang w:val="en-US"/>
              </w:rPr>
              <w:t>L</w:t>
            </w:r>
            <w:r w:rsidRPr="00882870">
              <w:t>=1000</w:t>
            </w:r>
          </w:p>
        </w:tc>
        <w:tc>
          <w:tcPr>
            <w:tcW w:w="419" w:type="pct"/>
            <w:vAlign w:val="center"/>
          </w:tcPr>
          <w:p w:rsidR="00037310" w:rsidRDefault="00037310" w:rsidP="00B168D2">
            <w:pPr>
              <w:jc w:val="center"/>
            </w:pPr>
            <w:r>
              <w:t>км</w:t>
            </w:r>
          </w:p>
        </w:tc>
        <w:tc>
          <w:tcPr>
            <w:tcW w:w="498" w:type="pct"/>
            <w:vAlign w:val="center"/>
          </w:tcPr>
          <w:p w:rsidR="00037310" w:rsidRDefault="00037310" w:rsidP="00B168D2">
            <w:pPr>
              <w:jc w:val="center"/>
            </w:pPr>
            <w:r>
              <w:t>2</w:t>
            </w:r>
          </w:p>
        </w:tc>
        <w:tc>
          <w:tcPr>
            <w:tcW w:w="629" w:type="pct"/>
            <w:vAlign w:val="center"/>
          </w:tcPr>
          <w:p w:rsidR="00037310" w:rsidRDefault="00037310" w:rsidP="00B168D2">
            <w:pPr>
              <w:jc w:val="center"/>
            </w:pPr>
            <w:r>
              <w:t>20000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Default="00037310" w:rsidP="00B168D2">
            <w:pPr>
              <w:jc w:val="center"/>
            </w:pPr>
            <w:r>
              <w:t>20000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r>
              <w:rPr>
                <w:color w:val="000000"/>
              </w:rPr>
              <w:t>11.</w:t>
            </w:r>
          </w:p>
        </w:tc>
        <w:tc>
          <w:tcPr>
            <w:tcW w:w="1665" w:type="pct"/>
            <w:vAlign w:val="center"/>
          </w:tcPr>
          <w:p w:rsidR="00037310" w:rsidRPr="00882870" w:rsidRDefault="00037310" w:rsidP="00BB507E">
            <w:pPr>
              <w:jc w:val="center"/>
            </w:pPr>
            <w:r w:rsidRPr="00882870">
              <w:t>Реконструкция КНС в микрорайоне «Военный городок»</w:t>
            </w:r>
          </w:p>
        </w:tc>
        <w:tc>
          <w:tcPr>
            <w:tcW w:w="419" w:type="pct"/>
            <w:vAlign w:val="center"/>
          </w:tcPr>
          <w:p w:rsidR="00037310" w:rsidRDefault="00037310" w:rsidP="00B168D2">
            <w:pPr>
              <w:jc w:val="center"/>
            </w:pPr>
            <w:r>
              <w:t>шт.</w:t>
            </w:r>
          </w:p>
        </w:tc>
        <w:tc>
          <w:tcPr>
            <w:tcW w:w="498" w:type="pct"/>
            <w:vAlign w:val="center"/>
          </w:tcPr>
          <w:p w:rsidR="00037310" w:rsidRDefault="00037310" w:rsidP="00B168D2">
            <w:pPr>
              <w:jc w:val="center"/>
            </w:pPr>
            <w:r>
              <w:t>2</w:t>
            </w:r>
          </w:p>
        </w:tc>
        <w:tc>
          <w:tcPr>
            <w:tcW w:w="629" w:type="pct"/>
            <w:vAlign w:val="center"/>
          </w:tcPr>
          <w:p w:rsidR="00037310" w:rsidRDefault="00037310" w:rsidP="00B168D2">
            <w:pPr>
              <w:jc w:val="center"/>
            </w:pPr>
            <w:r>
              <w:t>6000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Default="00037310" w:rsidP="00B168D2">
            <w:pPr>
              <w:jc w:val="center"/>
            </w:pPr>
            <w:r>
              <w:t>6000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r>
              <w:rPr>
                <w:color w:val="000000"/>
              </w:rPr>
              <w:t>12.</w:t>
            </w:r>
          </w:p>
        </w:tc>
        <w:tc>
          <w:tcPr>
            <w:tcW w:w="1665" w:type="pct"/>
            <w:vAlign w:val="center"/>
          </w:tcPr>
          <w:p w:rsidR="00037310" w:rsidRPr="00882870" w:rsidRDefault="00037310" w:rsidP="00BB507E">
            <w:pPr>
              <w:jc w:val="center"/>
            </w:pPr>
            <w:r w:rsidRPr="00882870">
              <w:t>Реконструкция КНС №1 и КНС №2 ООО «КПТ»</w:t>
            </w:r>
          </w:p>
        </w:tc>
        <w:tc>
          <w:tcPr>
            <w:tcW w:w="419" w:type="pct"/>
            <w:vAlign w:val="center"/>
          </w:tcPr>
          <w:p w:rsidR="00037310" w:rsidRDefault="00037310" w:rsidP="00B168D2">
            <w:pPr>
              <w:jc w:val="center"/>
            </w:pPr>
            <w:r>
              <w:t>шт.</w:t>
            </w:r>
          </w:p>
        </w:tc>
        <w:tc>
          <w:tcPr>
            <w:tcW w:w="498" w:type="pct"/>
            <w:vAlign w:val="center"/>
          </w:tcPr>
          <w:p w:rsidR="00037310" w:rsidRDefault="00037310" w:rsidP="00B168D2">
            <w:pPr>
              <w:jc w:val="center"/>
            </w:pPr>
            <w:r>
              <w:t>2</w:t>
            </w:r>
          </w:p>
        </w:tc>
        <w:tc>
          <w:tcPr>
            <w:tcW w:w="629" w:type="pct"/>
            <w:vAlign w:val="center"/>
          </w:tcPr>
          <w:p w:rsidR="00037310" w:rsidRDefault="00037310" w:rsidP="00B168D2">
            <w:pPr>
              <w:jc w:val="center"/>
            </w:pPr>
            <w:r>
              <w:t>6000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Default="00037310" w:rsidP="00B168D2">
            <w:pPr>
              <w:jc w:val="center"/>
            </w:pPr>
            <w:r>
              <w:t>6000</w:t>
            </w:r>
          </w:p>
        </w:tc>
      </w:tr>
      <w:tr w:rsidR="00037310" w:rsidRPr="00882870">
        <w:trPr>
          <w:trHeight w:val="597"/>
        </w:trPr>
        <w:tc>
          <w:tcPr>
            <w:tcW w:w="408" w:type="pct"/>
            <w:vAlign w:val="center"/>
          </w:tcPr>
          <w:p w:rsidR="00037310" w:rsidRDefault="00037310" w:rsidP="008D4534">
            <w:pPr>
              <w:spacing w:line="240" w:lineRule="auto"/>
              <w:jc w:val="center"/>
              <w:rPr>
                <w:color w:val="000000"/>
              </w:rPr>
            </w:pPr>
            <w:r>
              <w:rPr>
                <w:color w:val="000000"/>
              </w:rPr>
              <w:t>13.</w:t>
            </w:r>
          </w:p>
        </w:tc>
        <w:tc>
          <w:tcPr>
            <w:tcW w:w="1665" w:type="pct"/>
            <w:vAlign w:val="center"/>
          </w:tcPr>
          <w:p w:rsidR="00037310" w:rsidRPr="00882870" w:rsidRDefault="00037310" w:rsidP="00B168D2">
            <w:pPr>
              <w:jc w:val="center"/>
            </w:pPr>
            <w:r w:rsidRPr="00882870">
              <w:t xml:space="preserve">Реконструкция самотечного коллектора на ул. Автомобилистов до ОСК ООО «КПТ» Ø600, </w:t>
            </w:r>
            <w:r w:rsidRPr="00882870">
              <w:rPr>
                <w:lang w:val="en-US"/>
              </w:rPr>
              <w:t>L</w:t>
            </w:r>
            <w:r w:rsidRPr="00882870">
              <w:t>=4000м</w:t>
            </w:r>
          </w:p>
        </w:tc>
        <w:tc>
          <w:tcPr>
            <w:tcW w:w="419" w:type="pct"/>
            <w:vAlign w:val="center"/>
          </w:tcPr>
          <w:p w:rsidR="00037310" w:rsidRDefault="00037310" w:rsidP="00B168D2">
            <w:pPr>
              <w:jc w:val="center"/>
            </w:pPr>
            <w:r>
              <w:t>км</w:t>
            </w:r>
          </w:p>
        </w:tc>
        <w:tc>
          <w:tcPr>
            <w:tcW w:w="498" w:type="pct"/>
            <w:vAlign w:val="center"/>
          </w:tcPr>
          <w:p w:rsidR="00037310" w:rsidRDefault="00037310" w:rsidP="00B168D2">
            <w:pPr>
              <w:jc w:val="center"/>
            </w:pPr>
            <w:r>
              <w:t>4</w:t>
            </w:r>
          </w:p>
        </w:tc>
        <w:tc>
          <w:tcPr>
            <w:tcW w:w="629" w:type="pct"/>
            <w:vAlign w:val="center"/>
          </w:tcPr>
          <w:p w:rsidR="00037310" w:rsidRDefault="00037310" w:rsidP="00B168D2">
            <w:pPr>
              <w:jc w:val="center"/>
            </w:pPr>
            <w:r>
              <w:t>40000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Default="00037310" w:rsidP="00B168D2">
            <w:pPr>
              <w:jc w:val="center"/>
            </w:pPr>
            <w:r>
              <w:t>40000</w:t>
            </w:r>
          </w:p>
        </w:tc>
      </w:tr>
      <w:tr w:rsidR="00037310" w:rsidRPr="00882870">
        <w:trPr>
          <w:trHeight w:val="597"/>
        </w:trPr>
        <w:tc>
          <w:tcPr>
            <w:tcW w:w="5000" w:type="pct"/>
            <w:gridSpan w:val="7"/>
            <w:vAlign w:val="center"/>
          </w:tcPr>
          <w:p w:rsidR="00037310" w:rsidRPr="00BB507E" w:rsidRDefault="00037310" w:rsidP="00BB507E">
            <w:pPr>
              <w:jc w:val="center"/>
              <w:rPr>
                <w:b/>
                <w:bCs/>
              </w:rPr>
            </w:pPr>
            <w:r w:rsidRPr="00BB507E">
              <w:rPr>
                <w:b/>
                <w:bCs/>
              </w:rPr>
              <w:t>ООО «КПТ»</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14.</w:t>
            </w:r>
          </w:p>
        </w:tc>
        <w:tc>
          <w:tcPr>
            <w:tcW w:w="1665" w:type="pct"/>
            <w:vAlign w:val="center"/>
          </w:tcPr>
          <w:p w:rsidR="00037310" w:rsidRPr="00B13D54" w:rsidRDefault="00037310" w:rsidP="00B13D54">
            <w:pPr>
              <w:jc w:val="center"/>
            </w:pPr>
            <w:r w:rsidRPr="00BB507E">
              <w:t>Устройство колодца-гасителя Ø 1500мм на КНС №2</w:t>
            </w:r>
          </w:p>
        </w:tc>
        <w:tc>
          <w:tcPr>
            <w:tcW w:w="419" w:type="pct"/>
            <w:vAlign w:val="center"/>
          </w:tcPr>
          <w:p w:rsidR="00037310" w:rsidRPr="00B13D54" w:rsidRDefault="00037310" w:rsidP="00B13D54">
            <w:pPr>
              <w:jc w:val="center"/>
            </w:pPr>
            <w:r w:rsidRPr="00B13D54">
              <w:t>шт</w:t>
            </w:r>
            <w:r>
              <w:t>.</w:t>
            </w:r>
          </w:p>
        </w:tc>
        <w:tc>
          <w:tcPr>
            <w:tcW w:w="498" w:type="pct"/>
            <w:vAlign w:val="center"/>
          </w:tcPr>
          <w:p w:rsidR="00037310" w:rsidRPr="00B13D54" w:rsidRDefault="00037310" w:rsidP="00B13D54">
            <w:pPr>
              <w:jc w:val="center"/>
            </w:pPr>
            <w:r w:rsidRPr="00B13D54">
              <w:t>1</w:t>
            </w:r>
          </w:p>
        </w:tc>
        <w:tc>
          <w:tcPr>
            <w:tcW w:w="629" w:type="pct"/>
            <w:vAlign w:val="center"/>
          </w:tcPr>
          <w:p w:rsidR="00037310" w:rsidRPr="00B13D54" w:rsidRDefault="00037310" w:rsidP="00B13D54">
            <w:pPr>
              <w:jc w:val="center"/>
            </w:pPr>
            <w:r w:rsidRPr="00B13D54">
              <w:t>20</w:t>
            </w:r>
          </w:p>
        </w:tc>
        <w:tc>
          <w:tcPr>
            <w:tcW w:w="615" w:type="pct"/>
            <w:vAlign w:val="center"/>
          </w:tcPr>
          <w:p w:rsidR="00037310" w:rsidRDefault="00037310" w:rsidP="009A0908">
            <w:pPr>
              <w:spacing w:line="240" w:lineRule="auto"/>
              <w:jc w:val="center"/>
              <w:rPr>
                <w:color w:val="000000"/>
              </w:rPr>
            </w:pPr>
            <w:r>
              <w:rPr>
                <w:color w:val="000000"/>
              </w:rPr>
              <w:t>-</w:t>
            </w:r>
          </w:p>
        </w:tc>
        <w:tc>
          <w:tcPr>
            <w:tcW w:w="766" w:type="pct"/>
            <w:vAlign w:val="center"/>
          </w:tcPr>
          <w:p w:rsidR="00037310" w:rsidRPr="00B13D54" w:rsidRDefault="00037310" w:rsidP="009A0908">
            <w:pPr>
              <w:jc w:val="center"/>
            </w:pPr>
            <w:r w:rsidRPr="00B13D54">
              <w:t>20</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15.</w:t>
            </w:r>
          </w:p>
        </w:tc>
        <w:tc>
          <w:tcPr>
            <w:tcW w:w="1665" w:type="pct"/>
            <w:vAlign w:val="center"/>
          </w:tcPr>
          <w:p w:rsidR="00037310" w:rsidRPr="00B13D54" w:rsidRDefault="00037310" w:rsidP="00B13D54">
            <w:pPr>
              <w:jc w:val="center"/>
            </w:pPr>
            <w:r w:rsidRPr="00710BE0">
              <w:t>Установить насос марки СМ 200-150-400/4 на КНС №1</w:t>
            </w:r>
          </w:p>
        </w:tc>
        <w:tc>
          <w:tcPr>
            <w:tcW w:w="419" w:type="pct"/>
            <w:vAlign w:val="center"/>
          </w:tcPr>
          <w:p w:rsidR="00037310" w:rsidRPr="00B13D54" w:rsidRDefault="00037310" w:rsidP="00B13D54">
            <w:pPr>
              <w:jc w:val="center"/>
            </w:pPr>
            <w:r w:rsidRPr="00B13D54">
              <w:t>шт.</w:t>
            </w:r>
          </w:p>
        </w:tc>
        <w:tc>
          <w:tcPr>
            <w:tcW w:w="498" w:type="pct"/>
            <w:vAlign w:val="center"/>
          </w:tcPr>
          <w:p w:rsidR="00037310" w:rsidRPr="00B13D54" w:rsidRDefault="00037310" w:rsidP="00B13D54">
            <w:pPr>
              <w:jc w:val="center"/>
            </w:pPr>
            <w:r w:rsidRPr="00B13D54">
              <w:t>4</w:t>
            </w:r>
          </w:p>
        </w:tc>
        <w:tc>
          <w:tcPr>
            <w:tcW w:w="629" w:type="pct"/>
            <w:vAlign w:val="center"/>
          </w:tcPr>
          <w:p w:rsidR="00037310" w:rsidRPr="00B13D54" w:rsidRDefault="00037310" w:rsidP="00B13D54">
            <w:pPr>
              <w:jc w:val="center"/>
            </w:pPr>
            <w:r w:rsidRPr="00B13D54">
              <w:t>1200</w:t>
            </w:r>
          </w:p>
        </w:tc>
        <w:tc>
          <w:tcPr>
            <w:tcW w:w="615" w:type="pct"/>
            <w:vAlign w:val="center"/>
          </w:tcPr>
          <w:p w:rsidR="00037310" w:rsidRDefault="00037310" w:rsidP="009A0908">
            <w:pPr>
              <w:spacing w:line="240" w:lineRule="auto"/>
              <w:jc w:val="center"/>
              <w:rPr>
                <w:color w:val="000000"/>
              </w:rPr>
            </w:pPr>
            <w:r>
              <w:rPr>
                <w:color w:val="000000"/>
              </w:rPr>
              <w:t>-</w:t>
            </w:r>
          </w:p>
        </w:tc>
        <w:tc>
          <w:tcPr>
            <w:tcW w:w="766" w:type="pct"/>
            <w:vAlign w:val="center"/>
          </w:tcPr>
          <w:p w:rsidR="00037310" w:rsidRPr="00B13D54" w:rsidRDefault="00037310" w:rsidP="009A0908">
            <w:pPr>
              <w:jc w:val="center"/>
            </w:pPr>
            <w:r w:rsidRPr="00B13D54">
              <w:t>1200</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16.</w:t>
            </w:r>
          </w:p>
        </w:tc>
        <w:tc>
          <w:tcPr>
            <w:tcW w:w="1665" w:type="pct"/>
            <w:vAlign w:val="center"/>
          </w:tcPr>
          <w:p w:rsidR="00037310" w:rsidRPr="00B13D54" w:rsidRDefault="00037310" w:rsidP="00B168D2">
            <w:pPr>
              <w:jc w:val="center"/>
            </w:pPr>
            <w:r w:rsidRPr="00B13D54">
              <w:t>Замена запорной и регулирующей арматуры</w:t>
            </w:r>
          </w:p>
        </w:tc>
        <w:tc>
          <w:tcPr>
            <w:tcW w:w="419" w:type="pct"/>
            <w:vAlign w:val="center"/>
          </w:tcPr>
          <w:p w:rsidR="00037310" w:rsidRPr="00B13D54" w:rsidRDefault="00037310" w:rsidP="00B168D2">
            <w:pPr>
              <w:jc w:val="center"/>
            </w:pPr>
            <w:r w:rsidRPr="00B13D54">
              <w:t>шт</w:t>
            </w:r>
            <w:r>
              <w:t>.</w:t>
            </w:r>
          </w:p>
        </w:tc>
        <w:tc>
          <w:tcPr>
            <w:tcW w:w="498" w:type="pct"/>
            <w:vAlign w:val="center"/>
          </w:tcPr>
          <w:p w:rsidR="00037310" w:rsidRPr="00B13D54" w:rsidRDefault="00037310" w:rsidP="00B168D2">
            <w:pPr>
              <w:jc w:val="center"/>
            </w:pPr>
            <w:r w:rsidRPr="00B13D54">
              <w:t>24</w:t>
            </w:r>
          </w:p>
        </w:tc>
        <w:tc>
          <w:tcPr>
            <w:tcW w:w="629" w:type="pct"/>
            <w:vAlign w:val="center"/>
          </w:tcPr>
          <w:p w:rsidR="00037310" w:rsidRPr="00B13D54" w:rsidRDefault="00037310" w:rsidP="00B168D2">
            <w:pPr>
              <w:jc w:val="center"/>
            </w:pPr>
            <w:r w:rsidRPr="00B13D54">
              <w:t>2000</w:t>
            </w:r>
          </w:p>
        </w:tc>
        <w:tc>
          <w:tcPr>
            <w:tcW w:w="615" w:type="pct"/>
            <w:vAlign w:val="center"/>
          </w:tcPr>
          <w:p w:rsidR="00037310" w:rsidRDefault="00037310" w:rsidP="00B168D2">
            <w:pPr>
              <w:spacing w:line="240" w:lineRule="auto"/>
              <w:jc w:val="center"/>
              <w:rPr>
                <w:color w:val="000000"/>
              </w:rPr>
            </w:pPr>
            <w:r>
              <w:rPr>
                <w:color w:val="000000"/>
              </w:rPr>
              <w:t>-</w:t>
            </w:r>
          </w:p>
        </w:tc>
        <w:tc>
          <w:tcPr>
            <w:tcW w:w="766" w:type="pct"/>
            <w:vAlign w:val="center"/>
          </w:tcPr>
          <w:p w:rsidR="00037310" w:rsidRPr="00B13D54" w:rsidRDefault="00037310" w:rsidP="00B168D2">
            <w:pPr>
              <w:jc w:val="center"/>
            </w:pPr>
            <w:r w:rsidRPr="00B13D54">
              <w:t>2000</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17.</w:t>
            </w:r>
          </w:p>
        </w:tc>
        <w:tc>
          <w:tcPr>
            <w:tcW w:w="1665" w:type="pct"/>
            <w:vAlign w:val="center"/>
          </w:tcPr>
          <w:p w:rsidR="00037310" w:rsidRPr="00B13D54" w:rsidRDefault="00037310" w:rsidP="00B13D54">
            <w:pPr>
              <w:jc w:val="center"/>
            </w:pPr>
            <w:r w:rsidRPr="00B13D54">
              <w:t>перекладка участка напорного коллектора Ø 200мм на Ø400 мм</w:t>
            </w:r>
          </w:p>
        </w:tc>
        <w:tc>
          <w:tcPr>
            <w:tcW w:w="419" w:type="pct"/>
            <w:vAlign w:val="center"/>
          </w:tcPr>
          <w:p w:rsidR="00037310" w:rsidRPr="00B13D54" w:rsidRDefault="00037310" w:rsidP="00B13D54">
            <w:pPr>
              <w:jc w:val="center"/>
            </w:pPr>
            <w:r w:rsidRPr="00B13D54">
              <w:t>м</w:t>
            </w:r>
          </w:p>
        </w:tc>
        <w:tc>
          <w:tcPr>
            <w:tcW w:w="498" w:type="pct"/>
            <w:vAlign w:val="center"/>
          </w:tcPr>
          <w:p w:rsidR="00037310" w:rsidRPr="00B13D54" w:rsidRDefault="00037310" w:rsidP="00B13D54">
            <w:pPr>
              <w:jc w:val="center"/>
            </w:pPr>
            <w:r w:rsidRPr="00B13D54">
              <w:t>200</w:t>
            </w:r>
          </w:p>
        </w:tc>
        <w:tc>
          <w:tcPr>
            <w:tcW w:w="629" w:type="pct"/>
            <w:vAlign w:val="center"/>
          </w:tcPr>
          <w:p w:rsidR="00037310" w:rsidRPr="00B13D54" w:rsidRDefault="00037310" w:rsidP="00B13D54">
            <w:pPr>
              <w:jc w:val="center"/>
            </w:pPr>
            <w:r w:rsidRPr="00B13D54">
              <w:t>2000</w:t>
            </w:r>
          </w:p>
        </w:tc>
        <w:tc>
          <w:tcPr>
            <w:tcW w:w="615" w:type="pct"/>
            <w:vAlign w:val="center"/>
          </w:tcPr>
          <w:p w:rsidR="00037310" w:rsidRDefault="00037310" w:rsidP="009A0908">
            <w:pPr>
              <w:spacing w:line="240" w:lineRule="auto"/>
              <w:jc w:val="center"/>
              <w:rPr>
                <w:color w:val="000000"/>
              </w:rPr>
            </w:pPr>
            <w:r>
              <w:rPr>
                <w:color w:val="000000"/>
              </w:rPr>
              <w:t>-</w:t>
            </w:r>
          </w:p>
        </w:tc>
        <w:tc>
          <w:tcPr>
            <w:tcW w:w="766" w:type="pct"/>
            <w:vAlign w:val="center"/>
          </w:tcPr>
          <w:p w:rsidR="00037310" w:rsidRPr="00B13D54" w:rsidRDefault="00037310" w:rsidP="009A0908">
            <w:pPr>
              <w:jc w:val="center"/>
            </w:pPr>
            <w:r w:rsidRPr="00B13D54">
              <w:t>2000</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18.</w:t>
            </w:r>
          </w:p>
        </w:tc>
        <w:tc>
          <w:tcPr>
            <w:tcW w:w="1665" w:type="pct"/>
            <w:vAlign w:val="center"/>
          </w:tcPr>
          <w:p w:rsidR="00037310" w:rsidRPr="00B13D54" w:rsidRDefault="00037310" w:rsidP="00B13D54">
            <w:pPr>
              <w:jc w:val="center"/>
            </w:pPr>
            <w:r w:rsidRPr="00B13D54">
              <w:t>Расширение приемной камеры на БОСК</w:t>
            </w:r>
          </w:p>
        </w:tc>
        <w:tc>
          <w:tcPr>
            <w:tcW w:w="419" w:type="pct"/>
            <w:vAlign w:val="center"/>
          </w:tcPr>
          <w:p w:rsidR="00037310" w:rsidRPr="00B13D54" w:rsidRDefault="00037310" w:rsidP="00B13D54">
            <w:pPr>
              <w:jc w:val="center"/>
            </w:pPr>
          </w:p>
        </w:tc>
        <w:tc>
          <w:tcPr>
            <w:tcW w:w="498" w:type="pct"/>
            <w:vAlign w:val="center"/>
          </w:tcPr>
          <w:p w:rsidR="00037310" w:rsidRPr="00B13D54" w:rsidRDefault="00037310" w:rsidP="00B13D54">
            <w:pPr>
              <w:jc w:val="center"/>
            </w:pPr>
          </w:p>
        </w:tc>
        <w:tc>
          <w:tcPr>
            <w:tcW w:w="629" w:type="pct"/>
            <w:vAlign w:val="center"/>
          </w:tcPr>
          <w:p w:rsidR="00037310" w:rsidRPr="00B13D54" w:rsidRDefault="00037310" w:rsidP="00B13D54">
            <w:pPr>
              <w:jc w:val="center"/>
            </w:pPr>
            <w:r w:rsidRPr="00B13D54">
              <w:t>200</w:t>
            </w:r>
          </w:p>
        </w:tc>
        <w:tc>
          <w:tcPr>
            <w:tcW w:w="615" w:type="pct"/>
            <w:vAlign w:val="center"/>
          </w:tcPr>
          <w:p w:rsidR="00037310" w:rsidRDefault="00037310" w:rsidP="009A0908">
            <w:pPr>
              <w:spacing w:line="240" w:lineRule="auto"/>
              <w:jc w:val="center"/>
              <w:rPr>
                <w:color w:val="000000"/>
              </w:rPr>
            </w:pPr>
            <w:r>
              <w:rPr>
                <w:color w:val="000000"/>
              </w:rPr>
              <w:t>-</w:t>
            </w:r>
          </w:p>
        </w:tc>
        <w:tc>
          <w:tcPr>
            <w:tcW w:w="766" w:type="pct"/>
            <w:vAlign w:val="center"/>
          </w:tcPr>
          <w:p w:rsidR="00037310" w:rsidRPr="00B13D54" w:rsidRDefault="00037310" w:rsidP="009A0908">
            <w:pPr>
              <w:jc w:val="center"/>
            </w:pPr>
            <w:r w:rsidRPr="00B13D54">
              <w:t>200</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19.</w:t>
            </w:r>
          </w:p>
        </w:tc>
        <w:tc>
          <w:tcPr>
            <w:tcW w:w="1665" w:type="pct"/>
            <w:vAlign w:val="center"/>
          </w:tcPr>
          <w:p w:rsidR="00037310" w:rsidRPr="00B13D54" w:rsidRDefault="00037310" w:rsidP="00B13D54">
            <w:pPr>
              <w:jc w:val="center"/>
            </w:pPr>
            <w:r w:rsidRPr="00B13D54">
              <w:t>Увеличение пропускной способности водоприемных лотков</w:t>
            </w:r>
          </w:p>
        </w:tc>
        <w:tc>
          <w:tcPr>
            <w:tcW w:w="419" w:type="pct"/>
            <w:vAlign w:val="center"/>
          </w:tcPr>
          <w:p w:rsidR="00037310" w:rsidRPr="00B13D54" w:rsidRDefault="00037310" w:rsidP="00B13D54">
            <w:pPr>
              <w:jc w:val="center"/>
            </w:pPr>
            <w:r w:rsidRPr="00B13D54">
              <w:t>м</w:t>
            </w:r>
          </w:p>
        </w:tc>
        <w:tc>
          <w:tcPr>
            <w:tcW w:w="498" w:type="pct"/>
            <w:vAlign w:val="center"/>
          </w:tcPr>
          <w:p w:rsidR="00037310" w:rsidRPr="00B13D54" w:rsidRDefault="00037310" w:rsidP="00B13D54">
            <w:pPr>
              <w:jc w:val="center"/>
            </w:pPr>
            <w:r w:rsidRPr="00B13D54">
              <w:t>300</w:t>
            </w:r>
          </w:p>
        </w:tc>
        <w:tc>
          <w:tcPr>
            <w:tcW w:w="629" w:type="pct"/>
            <w:vAlign w:val="center"/>
          </w:tcPr>
          <w:p w:rsidR="00037310" w:rsidRPr="00B13D54" w:rsidRDefault="00037310" w:rsidP="00B13D54">
            <w:pPr>
              <w:jc w:val="center"/>
            </w:pPr>
            <w:r w:rsidRPr="00B13D54">
              <w:t>200</w:t>
            </w:r>
          </w:p>
        </w:tc>
        <w:tc>
          <w:tcPr>
            <w:tcW w:w="615" w:type="pct"/>
            <w:vAlign w:val="center"/>
          </w:tcPr>
          <w:p w:rsidR="00037310" w:rsidRDefault="00037310" w:rsidP="009A0908">
            <w:pPr>
              <w:spacing w:line="240" w:lineRule="auto"/>
              <w:jc w:val="center"/>
              <w:rPr>
                <w:color w:val="000000"/>
              </w:rPr>
            </w:pPr>
            <w:r>
              <w:rPr>
                <w:color w:val="000000"/>
              </w:rPr>
              <w:t>-</w:t>
            </w:r>
          </w:p>
        </w:tc>
        <w:tc>
          <w:tcPr>
            <w:tcW w:w="766" w:type="pct"/>
            <w:vAlign w:val="center"/>
          </w:tcPr>
          <w:p w:rsidR="00037310" w:rsidRPr="00B13D54" w:rsidRDefault="00037310" w:rsidP="009A0908">
            <w:pPr>
              <w:jc w:val="center"/>
            </w:pPr>
            <w:r w:rsidRPr="00B13D54">
              <w:t>200</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20.</w:t>
            </w:r>
          </w:p>
        </w:tc>
        <w:tc>
          <w:tcPr>
            <w:tcW w:w="1665" w:type="pct"/>
            <w:vAlign w:val="center"/>
          </w:tcPr>
          <w:p w:rsidR="00037310" w:rsidRPr="00B13D54" w:rsidRDefault="00037310" w:rsidP="00B13D54">
            <w:pPr>
              <w:jc w:val="center"/>
            </w:pPr>
            <w:r w:rsidRPr="00B13D54">
              <w:t>Замена насосов перекачки возвратного ила марки 5Ф12</w:t>
            </w:r>
          </w:p>
        </w:tc>
        <w:tc>
          <w:tcPr>
            <w:tcW w:w="419" w:type="pct"/>
            <w:vAlign w:val="center"/>
          </w:tcPr>
          <w:p w:rsidR="00037310" w:rsidRPr="00B13D54" w:rsidRDefault="00037310" w:rsidP="00B13D54">
            <w:pPr>
              <w:jc w:val="center"/>
            </w:pPr>
            <w:r w:rsidRPr="00B13D54">
              <w:t>шт</w:t>
            </w:r>
            <w:r>
              <w:t>.</w:t>
            </w:r>
          </w:p>
        </w:tc>
        <w:tc>
          <w:tcPr>
            <w:tcW w:w="498" w:type="pct"/>
            <w:vAlign w:val="center"/>
          </w:tcPr>
          <w:p w:rsidR="00037310" w:rsidRPr="00B13D54" w:rsidRDefault="00037310" w:rsidP="00B13D54">
            <w:pPr>
              <w:jc w:val="center"/>
            </w:pPr>
            <w:r w:rsidRPr="00B13D54">
              <w:t>2</w:t>
            </w:r>
          </w:p>
        </w:tc>
        <w:tc>
          <w:tcPr>
            <w:tcW w:w="629" w:type="pct"/>
            <w:vAlign w:val="center"/>
          </w:tcPr>
          <w:p w:rsidR="00037310" w:rsidRPr="00B13D54" w:rsidRDefault="00037310" w:rsidP="00B13D54">
            <w:pPr>
              <w:jc w:val="center"/>
            </w:pPr>
            <w:r w:rsidRPr="00B13D54">
              <w:t>600</w:t>
            </w:r>
          </w:p>
        </w:tc>
        <w:tc>
          <w:tcPr>
            <w:tcW w:w="615" w:type="pct"/>
            <w:vAlign w:val="center"/>
          </w:tcPr>
          <w:p w:rsidR="00037310" w:rsidRDefault="00037310" w:rsidP="009A0908">
            <w:pPr>
              <w:spacing w:line="240" w:lineRule="auto"/>
              <w:jc w:val="center"/>
              <w:rPr>
                <w:color w:val="000000"/>
              </w:rPr>
            </w:pPr>
            <w:r>
              <w:rPr>
                <w:color w:val="000000"/>
              </w:rPr>
              <w:t>-</w:t>
            </w:r>
          </w:p>
        </w:tc>
        <w:tc>
          <w:tcPr>
            <w:tcW w:w="766" w:type="pct"/>
            <w:vAlign w:val="center"/>
          </w:tcPr>
          <w:p w:rsidR="00037310" w:rsidRPr="00B13D54" w:rsidRDefault="00037310" w:rsidP="009A0908">
            <w:pPr>
              <w:jc w:val="center"/>
            </w:pPr>
            <w:r w:rsidRPr="00B13D54">
              <w:t>600</w:t>
            </w:r>
          </w:p>
        </w:tc>
      </w:tr>
      <w:tr w:rsidR="00037310" w:rsidRPr="00882870">
        <w:trPr>
          <w:trHeight w:val="846"/>
        </w:trPr>
        <w:tc>
          <w:tcPr>
            <w:tcW w:w="408" w:type="pct"/>
            <w:vAlign w:val="center"/>
          </w:tcPr>
          <w:p w:rsidR="00037310" w:rsidRDefault="00037310" w:rsidP="008D4534">
            <w:pPr>
              <w:spacing w:line="240" w:lineRule="auto"/>
              <w:jc w:val="center"/>
              <w:rPr>
                <w:color w:val="000000"/>
              </w:rPr>
            </w:pPr>
            <w:r>
              <w:rPr>
                <w:color w:val="000000"/>
              </w:rPr>
              <w:t>21.</w:t>
            </w:r>
          </w:p>
        </w:tc>
        <w:tc>
          <w:tcPr>
            <w:tcW w:w="1665" w:type="pct"/>
            <w:vAlign w:val="center"/>
          </w:tcPr>
          <w:p w:rsidR="00037310" w:rsidRPr="00B13D54" w:rsidRDefault="00037310" w:rsidP="00B13D54">
            <w:pPr>
              <w:jc w:val="center"/>
            </w:pPr>
            <w:r w:rsidRPr="00B13D54">
              <w:t>Создание дополнительной аэрации аэротенков, установка воздуходувки ТВ 80-1,6.</w:t>
            </w:r>
          </w:p>
        </w:tc>
        <w:tc>
          <w:tcPr>
            <w:tcW w:w="419" w:type="pct"/>
            <w:vAlign w:val="center"/>
          </w:tcPr>
          <w:p w:rsidR="00037310" w:rsidRPr="00B13D54" w:rsidRDefault="00037310" w:rsidP="00B13D54">
            <w:pPr>
              <w:jc w:val="center"/>
            </w:pPr>
            <w:r w:rsidRPr="00B13D54">
              <w:t>шт</w:t>
            </w:r>
            <w:r>
              <w:t>.</w:t>
            </w:r>
          </w:p>
        </w:tc>
        <w:tc>
          <w:tcPr>
            <w:tcW w:w="498" w:type="pct"/>
            <w:vAlign w:val="center"/>
          </w:tcPr>
          <w:p w:rsidR="00037310" w:rsidRPr="00B13D54" w:rsidRDefault="00037310" w:rsidP="00B13D54">
            <w:pPr>
              <w:jc w:val="center"/>
            </w:pPr>
            <w:r w:rsidRPr="00B13D54">
              <w:t>1</w:t>
            </w:r>
          </w:p>
        </w:tc>
        <w:tc>
          <w:tcPr>
            <w:tcW w:w="629" w:type="pct"/>
            <w:vAlign w:val="center"/>
          </w:tcPr>
          <w:p w:rsidR="00037310" w:rsidRPr="00B13D54" w:rsidRDefault="00037310" w:rsidP="00B13D54">
            <w:pPr>
              <w:jc w:val="center"/>
            </w:pPr>
            <w:r w:rsidRPr="00B13D54">
              <w:t>3000</w:t>
            </w:r>
          </w:p>
        </w:tc>
        <w:tc>
          <w:tcPr>
            <w:tcW w:w="615" w:type="pct"/>
            <w:vAlign w:val="center"/>
          </w:tcPr>
          <w:p w:rsidR="00037310" w:rsidRDefault="00037310" w:rsidP="009A0908">
            <w:pPr>
              <w:spacing w:line="240" w:lineRule="auto"/>
              <w:jc w:val="center"/>
              <w:rPr>
                <w:color w:val="000000"/>
              </w:rPr>
            </w:pPr>
            <w:r>
              <w:rPr>
                <w:color w:val="000000"/>
              </w:rPr>
              <w:t>-</w:t>
            </w:r>
          </w:p>
        </w:tc>
        <w:tc>
          <w:tcPr>
            <w:tcW w:w="766" w:type="pct"/>
            <w:vAlign w:val="center"/>
          </w:tcPr>
          <w:p w:rsidR="00037310" w:rsidRPr="00B13D54" w:rsidRDefault="00037310" w:rsidP="009A0908">
            <w:pPr>
              <w:jc w:val="center"/>
            </w:pPr>
            <w:r w:rsidRPr="00B13D54">
              <w:t>3000</w:t>
            </w:r>
          </w:p>
        </w:tc>
      </w:tr>
      <w:tr w:rsidR="00037310" w:rsidRPr="00882870">
        <w:trPr>
          <w:trHeight w:val="739"/>
        </w:trPr>
        <w:tc>
          <w:tcPr>
            <w:tcW w:w="408" w:type="pct"/>
            <w:vAlign w:val="center"/>
          </w:tcPr>
          <w:p w:rsidR="00037310" w:rsidRPr="00F17638" w:rsidRDefault="00037310" w:rsidP="008D4534">
            <w:pPr>
              <w:spacing w:line="240" w:lineRule="auto"/>
              <w:jc w:val="center"/>
              <w:rPr>
                <w:color w:val="000000"/>
              </w:rPr>
            </w:pPr>
          </w:p>
        </w:tc>
        <w:tc>
          <w:tcPr>
            <w:tcW w:w="1665" w:type="pct"/>
            <w:vAlign w:val="center"/>
          </w:tcPr>
          <w:p w:rsidR="00037310" w:rsidRPr="00F17638" w:rsidRDefault="00037310" w:rsidP="008D4534">
            <w:pPr>
              <w:spacing w:line="240" w:lineRule="auto"/>
              <w:jc w:val="center"/>
              <w:rPr>
                <w:b/>
                <w:bCs/>
                <w:color w:val="000000"/>
              </w:rPr>
            </w:pPr>
            <w:r w:rsidRPr="00F17638">
              <w:rPr>
                <w:b/>
                <w:bCs/>
                <w:color w:val="000000"/>
              </w:rPr>
              <w:t>ВСЕГО по муниципальному образованию:</w:t>
            </w:r>
          </w:p>
        </w:tc>
        <w:tc>
          <w:tcPr>
            <w:tcW w:w="419" w:type="pct"/>
            <w:vAlign w:val="center"/>
          </w:tcPr>
          <w:p w:rsidR="00037310" w:rsidRPr="00F17638" w:rsidRDefault="00037310" w:rsidP="008D4534">
            <w:pPr>
              <w:spacing w:line="240" w:lineRule="auto"/>
              <w:jc w:val="center"/>
              <w:rPr>
                <w:color w:val="000000"/>
              </w:rPr>
            </w:pPr>
          </w:p>
        </w:tc>
        <w:tc>
          <w:tcPr>
            <w:tcW w:w="498" w:type="pct"/>
            <w:vAlign w:val="center"/>
          </w:tcPr>
          <w:p w:rsidR="00037310" w:rsidRPr="00F17638" w:rsidRDefault="00037310" w:rsidP="008D4534">
            <w:pPr>
              <w:spacing w:line="240" w:lineRule="auto"/>
              <w:jc w:val="center"/>
              <w:rPr>
                <w:color w:val="000000"/>
              </w:rPr>
            </w:pPr>
          </w:p>
        </w:tc>
        <w:tc>
          <w:tcPr>
            <w:tcW w:w="629" w:type="pct"/>
            <w:vAlign w:val="center"/>
          </w:tcPr>
          <w:p w:rsidR="00037310" w:rsidRPr="00882870" w:rsidRDefault="00037310" w:rsidP="008B7480">
            <w:pPr>
              <w:rPr>
                <w:b/>
                <w:bCs/>
              </w:rPr>
            </w:pPr>
            <w:r w:rsidRPr="00882870">
              <w:rPr>
                <w:b/>
                <w:bCs/>
              </w:rPr>
              <w:t>1214 920</w:t>
            </w:r>
          </w:p>
        </w:tc>
        <w:tc>
          <w:tcPr>
            <w:tcW w:w="615" w:type="pct"/>
            <w:vAlign w:val="center"/>
          </w:tcPr>
          <w:p w:rsidR="00037310" w:rsidRPr="00882870" w:rsidRDefault="00037310" w:rsidP="008B7480">
            <w:pPr>
              <w:rPr>
                <w:b/>
                <w:bCs/>
              </w:rPr>
            </w:pPr>
            <w:r w:rsidRPr="00882870">
              <w:rPr>
                <w:b/>
                <w:bCs/>
              </w:rPr>
              <w:t>370 000</w:t>
            </w:r>
          </w:p>
        </w:tc>
        <w:tc>
          <w:tcPr>
            <w:tcW w:w="766" w:type="pct"/>
            <w:vAlign w:val="center"/>
          </w:tcPr>
          <w:p w:rsidR="00037310" w:rsidRPr="00882870" w:rsidRDefault="00037310" w:rsidP="008B7480">
            <w:pPr>
              <w:rPr>
                <w:b/>
                <w:bCs/>
              </w:rPr>
            </w:pPr>
            <w:r w:rsidRPr="00882870">
              <w:rPr>
                <w:b/>
                <w:bCs/>
              </w:rPr>
              <w:t>1584 920</w:t>
            </w:r>
          </w:p>
        </w:tc>
      </w:tr>
    </w:tbl>
    <w:p w:rsidR="00037310" w:rsidRPr="00F17638" w:rsidRDefault="00037310" w:rsidP="008D4534">
      <w:pPr>
        <w:sectPr w:rsidR="00037310" w:rsidRPr="00F17638" w:rsidSect="006A4FB5">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bookmarkStart w:id="218" w:name="_Toc382984500"/>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219" w:name="_Toc392073637"/>
      <w:bookmarkStart w:id="220" w:name="_Toc427759831"/>
      <w:r w:rsidRPr="00F17638">
        <w:rPr>
          <w:rFonts w:ascii="Times New Roman" w:hAnsi="Times New Roman" w:cs="Times New Roman"/>
          <w:color w:val="auto"/>
          <w:sz w:val="28"/>
          <w:szCs w:val="28"/>
        </w:rPr>
        <w:t>3.7. Целевые показатели развития централизованной системы водоотведения</w:t>
      </w:r>
      <w:bookmarkEnd w:id="218"/>
      <w:bookmarkEnd w:id="219"/>
      <w:bookmarkEnd w:id="220"/>
    </w:p>
    <w:p w:rsidR="00037310" w:rsidRPr="00F17638" w:rsidRDefault="00037310" w:rsidP="008D4534">
      <w:pPr>
        <w:ind w:firstLine="567"/>
      </w:pPr>
      <w:r w:rsidRPr="00F17638">
        <w:t>Анализ целевых показателей производился на основании информации подлежащей раскрытию в сфере водоотведения и (или) очистки сточных вод, а также на основании представленных исходных данных. Результаты анализа целевых показателей развития централизованной системы водоотведения приведены в таб. 3.7.1.</w:t>
      </w:r>
    </w:p>
    <w:p w:rsidR="00037310" w:rsidRPr="00F17638" w:rsidRDefault="00037310" w:rsidP="008D4534">
      <w:pPr>
        <w:ind w:firstLine="567"/>
        <w:jc w:val="right"/>
      </w:pPr>
      <w:r w:rsidRPr="00F17638">
        <w:t>Таб.3.7.1. Целевые показатели</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790"/>
        <w:gridCol w:w="3987"/>
        <w:gridCol w:w="1685"/>
        <w:gridCol w:w="986"/>
        <w:gridCol w:w="846"/>
        <w:gridCol w:w="846"/>
        <w:gridCol w:w="846"/>
        <w:gridCol w:w="846"/>
        <w:gridCol w:w="846"/>
      </w:tblGrid>
      <w:tr w:rsidR="00037310" w:rsidRPr="00882870">
        <w:trPr>
          <w:trHeight w:val="960"/>
          <w:tblHeader/>
        </w:trPr>
        <w:tc>
          <w:tcPr>
            <w:tcW w:w="0" w:type="auto"/>
            <w:noWrap/>
            <w:vAlign w:val="center"/>
          </w:tcPr>
          <w:p w:rsidR="00037310" w:rsidRPr="00F17638" w:rsidRDefault="00037310" w:rsidP="008D4534">
            <w:pPr>
              <w:spacing w:line="240" w:lineRule="auto"/>
              <w:jc w:val="center"/>
              <w:rPr>
                <w:color w:val="000000"/>
              </w:rPr>
            </w:pPr>
            <w:r w:rsidRPr="00F17638">
              <w:rPr>
                <w:color w:val="000000"/>
              </w:rPr>
              <w:t>Группа</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Целевые индикаторы</w:t>
            </w:r>
          </w:p>
        </w:tc>
        <w:tc>
          <w:tcPr>
            <w:tcW w:w="0" w:type="auto"/>
            <w:vAlign w:val="center"/>
          </w:tcPr>
          <w:p w:rsidR="00037310" w:rsidRPr="00F17638" w:rsidRDefault="00037310" w:rsidP="007245C3">
            <w:pPr>
              <w:spacing w:line="240" w:lineRule="auto"/>
              <w:jc w:val="center"/>
              <w:rPr>
                <w:color w:val="000000"/>
              </w:rPr>
            </w:pPr>
            <w:r w:rsidRPr="00F17638">
              <w:rPr>
                <w:color w:val="000000"/>
              </w:rPr>
              <w:t>Базовый показатель на 201</w:t>
            </w:r>
            <w:r>
              <w:rPr>
                <w:color w:val="000000"/>
              </w:rPr>
              <w:t>4</w:t>
            </w:r>
            <w:r w:rsidRPr="00F17638">
              <w:rPr>
                <w:color w:val="000000"/>
              </w:rPr>
              <w:t xml:space="preserve"> год</w:t>
            </w:r>
          </w:p>
        </w:tc>
        <w:tc>
          <w:tcPr>
            <w:tcW w:w="0" w:type="auto"/>
            <w:noWrap/>
            <w:vAlign w:val="center"/>
          </w:tcPr>
          <w:p w:rsidR="00037310" w:rsidRPr="00F17638" w:rsidRDefault="00037310" w:rsidP="00294728">
            <w:pPr>
              <w:spacing w:line="240" w:lineRule="auto"/>
              <w:jc w:val="center"/>
              <w:rPr>
                <w:color w:val="000000"/>
              </w:rPr>
            </w:pPr>
            <w:r w:rsidRPr="00F17638">
              <w:rPr>
                <w:color w:val="000000"/>
              </w:rPr>
              <w:t>2015</w:t>
            </w:r>
          </w:p>
        </w:tc>
        <w:tc>
          <w:tcPr>
            <w:tcW w:w="0" w:type="auto"/>
            <w:noWrap/>
            <w:vAlign w:val="center"/>
          </w:tcPr>
          <w:p w:rsidR="00037310" w:rsidRPr="00F17638" w:rsidRDefault="00037310" w:rsidP="00294728">
            <w:pPr>
              <w:spacing w:line="240" w:lineRule="auto"/>
              <w:jc w:val="center"/>
              <w:rPr>
                <w:color w:val="000000"/>
              </w:rPr>
            </w:pPr>
            <w:r w:rsidRPr="00F17638">
              <w:rPr>
                <w:color w:val="000000"/>
              </w:rPr>
              <w:t>2016</w:t>
            </w:r>
          </w:p>
        </w:tc>
        <w:tc>
          <w:tcPr>
            <w:tcW w:w="0" w:type="auto"/>
            <w:noWrap/>
            <w:vAlign w:val="center"/>
          </w:tcPr>
          <w:p w:rsidR="00037310" w:rsidRPr="00F17638" w:rsidRDefault="00037310" w:rsidP="00294728">
            <w:pPr>
              <w:spacing w:line="240" w:lineRule="auto"/>
              <w:jc w:val="center"/>
              <w:rPr>
                <w:color w:val="000000"/>
              </w:rPr>
            </w:pPr>
            <w:r w:rsidRPr="00F17638">
              <w:rPr>
                <w:color w:val="000000"/>
              </w:rPr>
              <w:t>2017</w:t>
            </w:r>
          </w:p>
        </w:tc>
        <w:tc>
          <w:tcPr>
            <w:tcW w:w="0" w:type="auto"/>
            <w:noWrap/>
            <w:vAlign w:val="center"/>
          </w:tcPr>
          <w:p w:rsidR="00037310" w:rsidRPr="00F17638" w:rsidRDefault="00037310" w:rsidP="008D4534">
            <w:pPr>
              <w:spacing w:line="240" w:lineRule="auto"/>
              <w:jc w:val="center"/>
              <w:rPr>
                <w:color w:val="000000"/>
              </w:rPr>
            </w:pPr>
            <w:r>
              <w:rPr>
                <w:color w:val="000000"/>
              </w:rPr>
              <w:t>2018</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20</w:t>
            </w:r>
            <w:r>
              <w:rPr>
                <w:color w:val="000000"/>
              </w:rPr>
              <w:t>20</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202</w:t>
            </w:r>
            <w:r>
              <w:rPr>
                <w:color w:val="000000"/>
              </w:rPr>
              <w:t>5</w:t>
            </w:r>
          </w:p>
        </w:tc>
      </w:tr>
      <w:tr w:rsidR="00037310" w:rsidRPr="00882870">
        <w:trPr>
          <w:trHeight w:val="960"/>
        </w:trPr>
        <w:tc>
          <w:tcPr>
            <w:tcW w:w="0" w:type="auto"/>
            <w:vMerge w:val="restart"/>
            <w:vAlign w:val="center"/>
          </w:tcPr>
          <w:p w:rsidR="00037310" w:rsidRPr="00F17638" w:rsidRDefault="00037310" w:rsidP="008D4534">
            <w:pPr>
              <w:spacing w:line="240" w:lineRule="auto"/>
              <w:rPr>
                <w:color w:val="000000"/>
              </w:rPr>
            </w:pPr>
            <w:r w:rsidRPr="00F17638">
              <w:rPr>
                <w:color w:val="000000"/>
              </w:rPr>
              <w:t>1. Показатели надежности и бесперебойности водоотведения</w:t>
            </w:r>
          </w:p>
        </w:tc>
        <w:tc>
          <w:tcPr>
            <w:tcW w:w="0" w:type="auto"/>
            <w:vAlign w:val="center"/>
          </w:tcPr>
          <w:p w:rsidR="00037310" w:rsidRPr="00F17638" w:rsidRDefault="00037310" w:rsidP="008D4534">
            <w:pPr>
              <w:spacing w:line="240" w:lineRule="auto"/>
              <w:rPr>
                <w:color w:val="000000"/>
              </w:rPr>
            </w:pPr>
            <w:r w:rsidRPr="00F17638">
              <w:rPr>
                <w:color w:val="000000"/>
              </w:rPr>
              <w:t>1. Канализационные сети, нуждающиеся в замене (в км)</w:t>
            </w:r>
          </w:p>
        </w:tc>
        <w:tc>
          <w:tcPr>
            <w:tcW w:w="0" w:type="auto"/>
            <w:noWrap/>
            <w:vAlign w:val="center"/>
          </w:tcPr>
          <w:p w:rsidR="00037310" w:rsidRPr="00F17638" w:rsidRDefault="00037310" w:rsidP="008D4534">
            <w:pPr>
              <w:spacing w:line="240" w:lineRule="auto"/>
              <w:jc w:val="center"/>
              <w:rPr>
                <w:color w:val="000000"/>
              </w:rPr>
            </w:pPr>
            <w:r>
              <w:rPr>
                <w:color w:val="000000"/>
              </w:rPr>
              <w:t>132,7</w:t>
            </w:r>
          </w:p>
        </w:tc>
        <w:tc>
          <w:tcPr>
            <w:tcW w:w="0" w:type="auto"/>
            <w:noWrap/>
            <w:vAlign w:val="center"/>
          </w:tcPr>
          <w:p w:rsidR="00037310" w:rsidRPr="00882870" w:rsidRDefault="00037310" w:rsidP="00E63694">
            <w:pPr>
              <w:jc w:val="center"/>
              <w:rPr>
                <w:color w:val="000000"/>
              </w:rPr>
            </w:pPr>
            <w:r w:rsidRPr="00882870">
              <w:rPr>
                <w:color w:val="000000"/>
              </w:rPr>
              <w:t>103,28</w:t>
            </w:r>
          </w:p>
        </w:tc>
        <w:tc>
          <w:tcPr>
            <w:tcW w:w="0" w:type="auto"/>
            <w:noWrap/>
            <w:vAlign w:val="center"/>
          </w:tcPr>
          <w:p w:rsidR="00037310" w:rsidRPr="00882870" w:rsidRDefault="00037310" w:rsidP="00E63694">
            <w:pPr>
              <w:jc w:val="center"/>
              <w:rPr>
                <w:color w:val="000000"/>
              </w:rPr>
            </w:pPr>
            <w:r w:rsidRPr="00882870">
              <w:rPr>
                <w:color w:val="000000"/>
              </w:rPr>
              <w:t>88,56</w:t>
            </w:r>
          </w:p>
        </w:tc>
        <w:tc>
          <w:tcPr>
            <w:tcW w:w="0" w:type="auto"/>
            <w:noWrap/>
            <w:vAlign w:val="center"/>
          </w:tcPr>
          <w:p w:rsidR="00037310" w:rsidRPr="00882870" w:rsidRDefault="00037310" w:rsidP="00E63694">
            <w:pPr>
              <w:jc w:val="center"/>
              <w:rPr>
                <w:color w:val="000000"/>
              </w:rPr>
            </w:pPr>
            <w:r w:rsidRPr="00882870">
              <w:rPr>
                <w:color w:val="000000"/>
              </w:rPr>
              <w:t>73,85</w:t>
            </w:r>
          </w:p>
        </w:tc>
        <w:tc>
          <w:tcPr>
            <w:tcW w:w="0" w:type="auto"/>
            <w:noWrap/>
            <w:vAlign w:val="center"/>
          </w:tcPr>
          <w:p w:rsidR="00037310" w:rsidRPr="00882870" w:rsidRDefault="00037310" w:rsidP="00E63694">
            <w:pPr>
              <w:jc w:val="center"/>
              <w:rPr>
                <w:color w:val="000000"/>
              </w:rPr>
            </w:pPr>
            <w:r w:rsidRPr="00882870">
              <w:rPr>
                <w:color w:val="000000"/>
              </w:rPr>
              <w:t>59,14</w:t>
            </w:r>
          </w:p>
        </w:tc>
        <w:tc>
          <w:tcPr>
            <w:tcW w:w="0" w:type="auto"/>
            <w:noWrap/>
            <w:vAlign w:val="center"/>
          </w:tcPr>
          <w:p w:rsidR="00037310" w:rsidRPr="00882870" w:rsidRDefault="00037310" w:rsidP="00E63694">
            <w:pPr>
              <w:jc w:val="center"/>
              <w:rPr>
                <w:color w:val="000000"/>
              </w:rPr>
            </w:pPr>
            <w:r w:rsidRPr="00882870">
              <w:rPr>
                <w:color w:val="000000"/>
              </w:rPr>
              <w:t>29,71</w:t>
            </w:r>
          </w:p>
        </w:tc>
        <w:tc>
          <w:tcPr>
            <w:tcW w:w="0" w:type="auto"/>
            <w:noWrap/>
            <w:vAlign w:val="center"/>
          </w:tcPr>
          <w:p w:rsidR="00037310" w:rsidRPr="00F17638" w:rsidRDefault="00037310" w:rsidP="008D4534">
            <w:pPr>
              <w:spacing w:line="240" w:lineRule="auto"/>
              <w:jc w:val="center"/>
              <w:rPr>
                <w:color w:val="000000"/>
              </w:rPr>
            </w:pPr>
            <w:r>
              <w:rPr>
                <w:color w:val="000000"/>
              </w:rPr>
              <w:t>15,00</w:t>
            </w:r>
          </w:p>
        </w:tc>
      </w:tr>
      <w:tr w:rsidR="00037310" w:rsidRPr="00882870">
        <w:trPr>
          <w:trHeight w:val="960"/>
        </w:trPr>
        <w:tc>
          <w:tcPr>
            <w:tcW w:w="0" w:type="auto"/>
            <w:vMerge/>
            <w:vAlign w:val="center"/>
          </w:tcPr>
          <w:p w:rsidR="00037310" w:rsidRPr="00F17638" w:rsidRDefault="00037310" w:rsidP="008D4534">
            <w:pPr>
              <w:spacing w:line="240" w:lineRule="auto"/>
              <w:rPr>
                <w:color w:val="000000"/>
              </w:rPr>
            </w:pPr>
          </w:p>
        </w:tc>
        <w:tc>
          <w:tcPr>
            <w:tcW w:w="0" w:type="auto"/>
            <w:vAlign w:val="center"/>
          </w:tcPr>
          <w:p w:rsidR="00037310" w:rsidRPr="00F17638" w:rsidRDefault="00037310" w:rsidP="008D4534">
            <w:pPr>
              <w:spacing w:line="240" w:lineRule="auto"/>
              <w:rPr>
                <w:color w:val="000000"/>
              </w:rPr>
            </w:pPr>
            <w:r w:rsidRPr="00F17638">
              <w:rPr>
                <w:color w:val="000000"/>
              </w:rPr>
              <w:t>2. Удельное количество засоров на сетях канализации (шт./ км)</w:t>
            </w:r>
          </w:p>
        </w:tc>
        <w:tc>
          <w:tcPr>
            <w:tcW w:w="0" w:type="auto"/>
            <w:vAlign w:val="center"/>
          </w:tcPr>
          <w:p w:rsidR="00037310" w:rsidRPr="00F17638" w:rsidRDefault="00037310" w:rsidP="008D4534">
            <w:pPr>
              <w:spacing w:line="240" w:lineRule="auto"/>
              <w:jc w:val="center"/>
              <w:rPr>
                <w:color w:val="000000"/>
              </w:rPr>
            </w:pPr>
            <w:r w:rsidRPr="00F17638">
              <w:rPr>
                <w:color w:val="000000"/>
              </w:rPr>
              <w:t>4,81</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4,46</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4,41</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4,37</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4,32</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4,27</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3,93</w:t>
            </w:r>
          </w:p>
        </w:tc>
      </w:tr>
      <w:tr w:rsidR="00037310" w:rsidRPr="00882870">
        <w:trPr>
          <w:trHeight w:val="645"/>
        </w:trPr>
        <w:tc>
          <w:tcPr>
            <w:tcW w:w="0" w:type="auto"/>
            <w:vMerge/>
            <w:vAlign w:val="center"/>
          </w:tcPr>
          <w:p w:rsidR="00037310" w:rsidRPr="00F17638" w:rsidRDefault="00037310" w:rsidP="008D4534">
            <w:pPr>
              <w:spacing w:line="240" w:lineRule="auto"/>
              <w:rPr>
                <w:color w:val="000000"/>
              </w:rPr>
            </w:pPr>
          </w:p>
        </w:tc>
        <w:tc>
          <w:tcPr>
            <w:tcW w:w="0" w:type="auto"/>
            <w:vAlign w:val="center"/>
          </w:tcPr>
          <w:p w:rsidR="00037310" w:rsidRPr="00F17638" w:rsidRDefault="00037310" w:rsidP="008D4534">
            <w:pPr>
              <w:spacing w:line="240" w:lineRule="auto"/>
              <w:rPr>
                <w:color w:val="000000"/>
              </w:rPr>
            </w:pPr>
            <w:r w:rsidRPr="00F17638">
              <w:rPr>
                <w:color w:val="000000"/>
              </w:rPr>
              <w:t>3. Износ канализационных сетей (в процентах)</w:t>
            </w:r>
          </w:p>
        </w:tc>
        <w:tc>
          <w:tcPr>
            <w:tcW w:w="0" w:type="auto"/>
            <w:noWrap/>
            <w:vAlign w:val="center"/>
          </w:tcPr>
          <w:p w:rsidR="00037310" w:rsidRPr="00882870" w:rsidRDefault="00037310" w:rsidP="006835AB">
            <w:pPr>
              <w:jc w:val="center"/>
              <w:rPr>
                <w:color w:val="000000"/>
              </w:rPr>
            </w:pPr>
            <w:r w:rsidRPr="00882870">
              <w:rPr>
                <w:color w:val="000000"/>
              </w:rPr>
              <w:t>72,5</w:t>
            </w:r>
          </w:p>
        </w:tc>
        <w:tc>
          <w:tcPr>
            <w:tcW w:w="0" w:type="auto"/>
            <w:noWrap/>
            <w:vAlign w:val="center"/>
          </w:tcPr>
          <w:p w:rsidR="00037310" w:rsidRPr="00882870" w:rsidRDefault="00037310" w:rsidP="008C28A3">
            <w:pPr>
              <w:jc w:val="center"/>
              <w:rPr>
                <w:color w:val="000000"/>
              </w:rPr>
            </w:pPr>
            <w:r w:rsidRPr="00882870">
              <w:rPr>
                <w:color w:val="000000"/>
              </w:rPr>
              <w:t>56,43</w:t>
            </w:r>
          </w:p>
        </w:tc>
        <w:tc>
          <w:tcPr>
            <w:tcW w:w="0" w:type="auto"/>
            <w:noWrap/>
            <w:vAlign w:val="center"/>
          </w:tcPr>
          <w:p w:rsidR="00037310" w:rsidRPr="00882870" w:rsidRDefault="00037310">
            <w:pPr>
              <w:jc w:val="center"/>
              <w:rPr>
                <w:color w:val="000000"/>
              </w:rPr>
            </w:pPr>
            <w:r w:rsidRPr="00882870">
              <w:rPr>
                <w:color w:val="000000"/>
              </w:rPr>
              <w:t>48,39</w:t>
            </w:r>
          </w:p>
        </w:tc>
        <w:tc>
          <w:tcPr>
            <w:tcW w:w="0" w:type="auto"/>
            <w:noWrap/>
            <w:vAlign w:val="center"/>
          </w:tcPr>
          <w:p w:rsidR="00037310" w:rsidRPr="00882870" w:rsidRDefault="00037310">
            <w:pPr>
              <w:jc w:val="center"/>
              <w:rPr>
                <w:color w:val="000000"/>
              </w:rPr>
            </w:pPr>
            <w:r w:rsidRPr="00882870">
              <w:rPr>
                <w:color w:val="000000"/>
              </w:rPr>
              <w:t>40,36</w:t>
            </w:r>
          </w:p>
        </w:tc>
        <w:tc>
          <w:tcPr>
            <w:tcW w:w="0" w:type="auto"/>
            <w:noWrap/>
            <w:vAlign w:val="center"/>
          </w:tcPr>
          <w:p w:rsidR="00037310" w:rsidRPr="00882870" w:rsidRDefault="00037310">
            <w:pPr>
              <w:jc w:val="center"/>
              <w:rPr>
                <w:color w:val="000000"/>
              </w:rPr>
            </w:pPr>
            <w:r w:rsidRPr="00882870">
              <w:rPr>
                <w:color w:val="000000"/>
              </w:rPr>
              <w:t>32,32</w:t>
            </w:r>
          </w:p>
        </w:tc>
        <w:tc>
          <w:tcPr>
            <w:tcW w:w="0" w:type="auto"/>
            <w:noWrap/>
            <w:vAlign w:val="center"/>
          </w:tcPr>
          <w:p w:rsidR="00037310" w:rsidRPr="00882870" w:rsidRDefault="00037310">
            <w:pPr>
              <w:jc w:val="center"/>
              <w:rPr>
                <w:color w:val="000000"/>
              </w:rPr>
            </w:pPr>
            <w:r w:rsidRPr="00882870">
              <w:rPr>
                <w:color w:val="000000"/>
              </w:rPr>
              <w:t>16,24</w:t>
            </w:r>
          </w:p>
        </w:tc>
        <w:tc>
          <w:tcPr>
            <w:tcW w:w="0" w:type="auto"/>
            <w:noWrap/>
            <w:vAlign w:val="center"/>
          </w:tcPr>
          <w:p w:rsidR="00037310" w:rsidRPr="00882870" w:rsidRDefault="00037310">
            <w:pPr>
              <w:jc w:val="center"/>
              <w:rPr>
                <w:color w:val="000000"/>
              </w:rPr>
            </w:pPr>
            <w:r w:rsidRPr="00882870">
              <w:rPr>
                <w:color w:val="000000"/>
              </w:rPr>
              <w:t>8,20</w:t>
            </w:r>
          </w:p>
        </w:tc>
      </w:tr>
      <w:tr w:rsidR="00037310" w:rsidRPr="00882870">
        <w:trPr>
          <w:trHeight w:val="1905"/>
        </w:trPr>
        <w:tc>
          <w:tcPr>
            <w:tcW w:w="0" w:type="auto"/>
            <w:vAlign w:val="center"/>
          </w:tcPr>
          <w:p w:rsidR="00037310" w:rsidRPr="00F17638" w:rsidRDefault="00037310" w:rsidP="008D4534">
            <w:pPr>
              <w:spacing w:line="240" w:lineRule="auto"/>
              <w:rPr>
                <w:color w:val="000000"/>
              </w:rPr>
            </w:pPr>
            <w:r w:rsidRPr="00F17638">
              <w:rPr>
                <w:color w:val="000000"/>
              </w:rPr>
              <w:t>2. Показатели качества обслуживания абонентов</w:t>
            </w:r>
          </w:p>
        </w:tc>
        <w:tc>
          <w:tcPr>
            <w:tcW w:w="0" w:type="auto"/>
            <w:vAlign w:val="center"/>
          </w:tcPr>
          <w:p w:rsidR="00037310" w:rsidRPr="00F17638" w:rsidRDefault="00037310" w:rsidP="008D4534">
            <w:pPr>
              <w:spacing w:line="240" w:lineRule="auto"/>
              <w:rPr>
                <w:color w:val="000000"/>
              </w:rPr>
            </w:pPr>
            <w:r w:rsidRPr="00F17638">
              <w:rPr>
                <w:color w:val="000000"/>
              </w:rPr>
              <w:t>1. Обеспеченность населения централизованным водоотведением (в процентах от численности населения)</w:t>
            </w:r>
          </w:p>
        </w:tc>
        <w:tc>
          <w:tcPr>
            <w:tcW w:w="0" w:type="auto"/>
            <w:noWrap/>
            <w:vAlign w:val="center"/>
          </w:tcPr>
          <w:p w:rsidR="00037310" w:rsidRPr="00E63694" w:rsidRDefault="00037310" w:rsidP="00E63694">
            <w:pPr>
              <w:spacing w:line="240" w:lineRule="auto"/>
              <w:jc w:val="center"/>
            </w:pPr>
            <w:r w:rsidRPr="00E63694">
              <w:t>76</w:t>
            </w:r>
          </w:p>
        </w:tc>
        <w:tc>
          <w:tcPr>
            <w:tcW w:w="0" w:type="auto"/>
            <w:noWrap/>
            <w:vAlign w:val="center"/>
          </w:tcPr>
          <w:p w:rsidR="00037310" w:rsidRPr="00E63694" w:rsidRDefault="00037310" w:rsidP="00E63694">
            <w:pPr>
              <w:spacing w:line="240" w:lineRule="auto"/>
              <w:jc w:val="center"/>
            </w:pPr>
            <w:r w:rsidRPr="00E63694">
              <w:t>78</w:t>
            </w:r>
          </w:p>
        </w:tc>
        <w:tc>
          <w:tcPr>
            <w:tcW w:w="0" w:type="auto"/>
            <w:noWrap/>
            <w:vAlign w:val="center"/>
          </w:tcPr>
          <w:p w:rsidR="00037310" w:rsidRPr="00E63694" w:rsidRDefault="00037310" w:rsidP="00E63694">
            <w:pPr>
              <w:spacing w:line="240" w:lineRule="auto"/>
              <w:jc w:val="center"/>
            </w:pPr>
            <w:r w:rsidRPr="00E63694">
              <w:t>85</w:t>
            </w:r>
          </w:p>
        </w:tc>
        <w:tc>
          <w:tcPr>
            <w:tcW w:w="0" w:type="auto"/>
            <w:noWrap/>
            <w:vAlign w:val="center"/>
          </w:tcPr>
          <w:p w:rsidR="00037310" w:rsidRPr="00E63694" w:rsidRDefault="00037310" w:rsidP="00E63694">
            <w:pPr>
              <w:spacing w:line="240" w:lineRule="auto"/>
              <w:jc w:val="center"/>
            </w:pPr>
            <w:r w:rsidRPr="00E63694">
              <w:t>90</w:t>
            </w:r>
          </w:p>
        </w:tc>
        <w:tc>
          <w:tcPr>
            <w:tcW w:w="0" w:type="auto"/>
            <w:noWrap/>
            <w:vAlign w:val="center"/>
          </w:tcPr>
          <w:p w:rsidR="00037310" w:rsidRPr="00E63694" w:rsidRDefault="00037310" w:rsidP="00E63694">
            <w:pPr>
              <w:spacing w:line="240" w:lineRule="auto"/>
              <w:jc w:val="center"/>
            </w:pPr>
            <w:r w:rsidRPr="00E63694">
              <w:t>95</w:t>
            </w:r>
          </w:p>
        </w:tc>
        <w:tc>
          <w:tcPr>
            <w:tcW w:w="0" w:type="auto"/>
            <w:noWrap/>
            <w:vAlign w:val="center"/>
          </w:tcPr>
          <w:p w:rsidR="00037310" w:rsidRPr="00703652" w:rsidRDefault="00037310" w:rsidP="008D4534">
            <w:pPr>
              <w:spacing w:line="240" w:lineRule="auto"/>
              <w:jc w:val="center"/>
              <w:rPr>
                <w:color w:val="000000"/>
              </w:rPr>
            </w:pPr>
            <w:r>
              <w:rPr>
                <w:color w:val="000000"/>
              </w:rPr>
              <w:t>100</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100</w:t>
            </w:r>
          </w:p>
        </w:tc>
      </w:tr>
      <w:tr w:rsidR="00037310" w:rsidRPr="00882870">
        <w:trPr>
          <w:trHeight w:val="1905"/>
        </w:trPr>
        <w:tc>
          <w:tcPr>
            <w:tcW w:w="0" w:type="auto"/>
            <w:vMerge w:val="restart"/>
            <w:vAlign w:val="center"/>
          </w:tcPr>
          <w:p w:rsidR="00037310" w:rsidRPr="00F17638" w:rsidRDefault="00037310" w:rsidP="008D4534">
            <w:pPr>
              <w:spacing w:line="240" w:lineRule="auto"/>
              <w:rPr>
                <w:color w:val="000000"/>
              </w:rPr>
            </w:pPr>
            <w:r w:rsidRPr="00F17638">
              <w:rPr>
                <w:color w:val="000000"/>
              </w:rPr>
              <w:t>3. Показатели качества очистки сточных вод</w:t>
            </w:r>
          </w:p>
        </w:tc>
        <w:tc>
          <w:tcPr>
            <w:tcW w:w="0" w:type="auto"/>
            <w:vAlign w:val="center"/>
          </w:tcPr>
          <w:p w:rsidR="00037310" w:rsidRPr="00F17638" w:rsidRDefault="00037310" w:rsidP="008D4534">
            <w:pPr>
              <w:spacing w:line="240" w:lineRule="auto"/>
              <w:rPr>
                <w:color w:val="000000"/>
              </w:rPr>
            </w:pPr>
            <w:r w:rsidRPr="00F17638">
              <w:rPr>
                <w:color w:val="000000"/>
              </w:rPr>
              <w:t>1. Доля сточных вод (хозяйственно-бытовых), пропущенных через очистные сооружения, в общем объеме сточных вод (в процентах)</w:t>
            </w:r>
          </w:p>
        </w:tc>
        <w:tc>
          <w:tcPr>
            <w:tcW w:w="0" w:type="auto"/>
            <w:noWrap/>
            <w:vAlign w:val="center"/>
          </w:tcPr>
          <w:p w:rsidR="00037310" w:rsidRPr="00882870" w:rsidRDefault="00037310" w:rsidP="008D4534">
            <w:pPr>
              <w:jc w:val="center"/>
            </w:pPr>
            <w:r w:rsidRPr="00ED326D">
              <w:rPr>
                <w:color w:val="000000"/>
              </w:rPr>
              <w:t>100</w:t>
            </w:r>
          </w:p>
        </w:tc>
        <w:tc>
          <w:tcPr>
            <w:tcW w:w="0" w:type="auto"/>
            <w:noWrap/>
            <w:vAlign w:val="center"/>
          </w:tcPr>
          <w:p w:rsidR="00037310" w:rsidRPr="00882870" w:rsidRDefault="00037310" w:rsidP="008D4534">
            <w:pPr>
              <w:jc w:val="center"/>
            </w:pPr>
            <w:r w:rsidRPr="00ED326D">
              <w:rPr>
                <w:color w:val="000000"/>
              </w:rPr>
              <w:t>100</w:t>
            </w:r>
          </w:p>
        </w:tc>
        <w:tc>
          <w:tcPr>
            <w:tcW w:w="0" w:type="auto"/>
            <w:noWrap/>
            <w:vAlign w:val="center"/>
          </w:tcPr>
          <w:p w:rsidR="00037310" w:rsidRPr="00882870" w:rsidRDefault="00037310" w:rsidP="008D4534">
            <w:pPr>
              <w:jc w:val="center"/>
            </w:pPr>
            <w:r w:rsidRPr="00ED326D">
              <w:rPr>
                <w:color w:val="000000"/>
              </w:rPr>
              <w:t>100</w:t>
            </w:r>
          </w:p>
        </w:tc>
        <w:tc>
          <w:tcPr>
            <w:tcW w:w="0" w:type="auto"/>
            <w:noWrap/>
            <w:vAlign w:val="center"/>
          </w:tcPr>
          <w:p w:rsidR="00037310" w:rsidRPr="00882870" w:rsidRDefault="00037310" w:rsidP="008D4534">
            <w:pPr>
              <w:jc w:val="center"/>
            </w:pPr>
            <w:r w:rsidRPr="00ED326D">
              <w:rPr>
                <w:color w:val="000000"/>
              </w:rPr>
              <w:t>100</w:t>
            </w:r>
          </w:p>
        </w:tc>
        <w:tc>
          <w:tcPr>
            <w:tcW w:w="0" w:type="auto"/>
            <w:noWrap/>
            <w:vAlign w:val="center"/>
          </w:tcPr>
          <w:p w:rsidR="00037310" w:rsidRPr="00882870" w:rsidRDefault="00037310" w:rsidP="008D4534">
            <w:pPr>
              <w:jc w:val="center"/>
            </w:pPr>
            <w:r w:rsidRPr="00ED326D">
              <w:rPr>
                <w:color w:val="000000"/>
              </w:rPr>
              <w:t>100</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100</w:t>
            </w:r>
          </w:p>
        </w:tc>
        <w:tc>
          <w:tcPr>
            <w:tcW w:w="0" w:type="auto"/>
            <w:noWrap/>
            <w:vAlign w:val="center"/>
          </w:tcPr>
          <w:p w:rsidR="00037310" w:rsidRPr="00882870" w:rsidRDefault="00037310" w:rsidP="008D4534">
            <w:pPr>
              <w:jc w:val="center"/>
            </w:pPr>
            <w:r w:rsidRPr="00F17638">
              <w:rPr>
                <w:color w:val="000000"/>
              </w:rPr>
              <w:t>100</w:t>
            </w:r>
          </w:p>
        </w:tc>
      </w:tr>
      <w:tr w:rsidR="00037310" w:rsidRPr="00882870">
        <w:trPr>
          <w:trHeight w:val="2280"/>
        </w:trPr>
        <w:tc>
          <w:tcPr>
            <w:tcW w:w="0" w:type="auto"/>
            <w:vMerge/>
            <w:vAlign w:val="center"/>
          </w:tcPr>
          <w:p w:rsidR="00037310" w:rsidRPr="00F17638" w:rsidRDefault="00037310" w:rsidP="008D4534">
            <w:pPr>
              <w:spacing w:line="240" w:lineRule="auto"/>
              <w:rPr>
                <w:color w:val="000000"/>
              </w:rPr>
            </w:pPr>
          </w:p>
        </w:tc>
        <w:tc>
          <w:tcPr>
            <w:tcW w:w="0" w:type="auto"/>
            <w:vAlign w:val="center"/>
          </w:tcPr>
          <w:p w:rsidR="00037310" w:rsidRPr="00F17638" w:rsidRDefault="00037310" w:rsidP="008D4534">
            <w:pPr>
              <w:spacing w:line="240" w:lineRule="auto"/>
              <w:rPr>
                <w:color w:val="000000"/>
              </w:rPr>
            </w:pPr>
            <w:r w:rsidRPr="00F17638">
              <w:rPr>
                <w:color w:val="000000"/>
              </w:rPr>
              <w:t>2. Доля сточных вод (хозяйственно-бытовых), очищенных до нормативных значений, в общем объеме сточных вод, пропущенных через очистные сооружения (в процентах)</w:t>
            </w:r>
          </w:p>
        </w:tc>
        <w:tc>
          <w:tcPr>
            <w:tcW w:w="0" w:type="auto"/>
            <w:noWrap/>
            <w:vAlign w:val="center"/>
          </w:tcPr>
          <w:p w:rsidR="00037310" w:rsidRPr="00882870" w:rsidRDefault="00037310" w:rsidP="008D4534">
            <w:pPr>
              <w:jc w:val="center"/>
            </w:pPr>
          </w:p>
        </w:tc>
        <w:tc>
          <w:tcPr>
            <w:tcW w:w="0" w:type="auto"/>
            <w:noWrap/>
            <w:vAlign w:val="center"/>
          </w:tcPr>
          <w:p w:rsidR="00037310" w:rsidRPr="00882870" w:rsidRDefault="00037310" w:rsidP="008D4534">
            <w:pPr>
              <w:jc w:val="center"/>
            </w:pPr>
          </w:p>
        </w:tc>
        <w:tc>
          <w:tcPr>
            <w:tcW w:w="0" w:type="auto"/>
            <w:noWrap/>
            <w:vAlign w:val="center"/>
          </w:tcPr>
          <w:p w:rsidR="00037310" w:rsidRPr="00882870" w:rsidRDefault="00037310" w:rsidP="008D4534">
            <w:pPr>
              <w:jc w:val="center"/>
            </w:pPr>
          </w:p>
        </w:tc>
        <w:tc>
          <w:tcPr>
            <w:tcW w:w="0" w:type="auto"/>
            <w:noWrap/>
            <w:vAlign w:val="center"/>
          </w:tcPr>
          <w:p w:rsidR="00037310" w:rsidRPr="00882870" w:rsidRDefault="00037310" w:rsidP="008D4534">
            <w:pPr>
              <w:jc w:val="center"/>
            </w:pPr>
            <w:r w:rsidRPr="003715A3">
              <w:rPr>
                <w:color w:val="000000"/>
              </w:rPr>
              <w:t>100</w:t>
            </w:r>
          </w:p>
        </w:tc>
        <w:tc>
          <w:tcPr>
            <w:tcW w:w="0" w:type="auto"/>
            <w:noWrap/>
            <w:vAlign w:val="center"/>
          </w:tcPr>
          <w:p w:rsidR="00037310" w:rsidRPr="00882870" w:rsidRDefault="00037310" w:rsidP="008D4534">
            <w:pPr>
              <w:jc w:val="center"/>
            </w:pPr>
            <w:r w:rsidRPr="003715A3">
              <w:rPr>
                <w:color w:val="000000"/>
              </w:rPr>
              <w:t>100</w:t>
            </w:r>
          </w:p>
        </w:tc>
        <w:tc>
          <w:tcPr>
            <w:tcW w:w="0" w:type="auto"/>
            <w:noWrap/>
            <w:vAlign w:val="center"/>
          </w:tcPr>
          <w:p w:rsidR="00037310" w:rsidRPr="00F17638" w:rsidRDefault="00037310" w:rsidP="008D4534">
            <w:pPr>
              <w:spacing w:line="240" w:lineRule="auto"/>
              <w:jc w:val="center"/>
              <w:rPr>
                <w:color w:val="000000"/>
              </w:rPr>
            </w:pPr>
            <w:r w:rsidRPr="00F17638">
              <w:rPr>
                <w:color w:val="000000"/>
              </w:rPr>
              <w:t>100</w:t>
            </w:r>
          </w:p>
        </w:tc>
        <w:tc>
          <w:tcPr>
            <w:tcW w:w="0" w:type="auto"/>
            <w:noWrap/>
            <w:vAlign w:val="center"/>
          </w:tcPr>
          <w:p w:rsidR="00037310" w:rsidRPr="00882870" w:rsidRDefault="00037310" w:rsidP="008D4534">
            <w:pPr>
              <w:jc w:val="center"/>
            </w:pPr>
            <w:r w:rsidRPr="00F17638">
              <w:rPr>
                <w:color w:val="000000"/>
              </w:rPr>
              <w:t>100</w:t>
            </w:r>
          </w:p>
        </w:tc>
      </w:tr>
      <w:tr w:rsidR="00037310" w:rsidRPr="00882870">
        <w:trPr>
          <w:trHeight w:val="1275"/>
        </w:trPr>
        <w:tc>
          <w:tcPr>
            <w:tcW w:w="0" w:type="auto"/>
            <w:vAlign w:val="center"/>
          </w:tcPr>
          <w:p w:rsidR="00037310" w:rsidRPr="00F17638" w:rsidRDefault="00037310" w:rsidP="008D4534">
            <w:pPr>
              <w:spacing w:line="240" w:lineRule="auto"/>
              <w:rPr>
                <w:color w:val="000000"/>
              </w:rPr>
            </w:pPr>
            <w:r w:rsidRPr="00F17638">
              <w:rPr>
                <w:color w:val="000000"/>
              </w:rPr>
              <w:t>4.  Показатели эффективности использования ресурсов при транспортировке сточных вод</w:t>
            </w:r>
          </w:p>
        </w:tc>
        <w:tc>
          <w:tcPr>
            <w:tcW w:w="0" w:type="auto"/>
            <w:vAlign w:val="center"/>
          </w:tcPr>
          <w:p w:rsidR="00037310" w:rsidRPr="00F17638" w:rsidRDefault="00037310" w:rsidP="008D4534">
            <w:pPr>
              <w:spacing w:line="240" w:lineRule="auto"/>
              <w:rPr>
                <w:color w:val="000000"/>
              </w:rPr>
            </w:pPr>
            <w:r w:rsidRPr="00F17638">
              <w:rPr>
                <w:color w:val="000000"/>
              </w:rPr>
              <w:t>1. Объем снижения потребления электроэнергии (тыс. кВтч/год)</w:t>
            </w:r>
          </w:p>
        </w:tc>
        <w:tc>
          <w:tcPr>
            <w:tcW w:w="0" w:type="auto"/>
            <w:noWrap/>
            <w:vAlign w:val="center"/>
          </w:tcPr>
          <w:p w:rsidR="00037310" w:rsidRPr="00F17638" w:rsidRDefault="00037310" w:rsidP="008D4534">
            <w:pPr>
              <w:spacing w:line="240" w:lineRule="auto"/>
              <w:jc w:val="center"/>
              <w:rPr>
                <w:color w:val="000000"/>
              </w:rPr>
            </w:pPr>
            <w:r>
              <w:rPr>
                <w:color w:val="000000"/>
              </w:rPr>
              <w:t>-</w:t>
            </w:r>
          </w:p>
        </w:tc>
        <w:tc>
          <w:tcPr>
            <w:tcW w:w="0" w:type="auto"/>
            <w:noWrap/>
            <w:vAlign w:val="center"/>
          </w:tcPr>
          <w:p w:rsidR="00037310" w:rsidRPr="00882870" w:rsidRDefault="00037310" w:rsidP="008D4534">
            <w:pPr>
              <w:jc w:val="center"/>
            </w:pPr>
            <w:r w:rsidRPr="00882870">
              <w:t>-</w:t>
            </w:r>
          </w:p>
        </w:tc>
        <w:tc>
          <w:tcPr>
            <w:tcW w:w="0" w:type="auto"/>
            <w:noWrap/>
            <w:vAlign w:val="center"/>
          </w:tcPr>
          <w:p w:rsidR="00037310" w:rsidRPr="00882870" w:rsidRDefault="00037310" w:rsidP="008D4534">
            <w:pPr>
              <w:jc w:val="center"/>
            </w:pPr>
            <w:r w:rsidRPr="00882870">
              <w:t>-</w:t>
            </w:r>
          </w:p>
        </w:tc>
        <w:tc>
          <w:tcPr>
            <w:tcW w:w="0" w:type="auto"/>
            <w:noWrap/>
            <w:vAlign w:val="center"/>
          </w:tcPr>
          <w:p w:rsidR="00037310" w:rsidRPr="00882870" w:rsidRDefault="00037310" w:rsidP="008D4534">
            <w:pPr>
              <w:jc w:val="center"/>
            </w:pPr>
            <w:r w:rsidRPr="00882870">
              <w:t>-</w:t>
            </w:r>
          </w:p>
        </w:tc>
        <w:tc>
          <w:tcPr>
            <w:tcW w:w="0" w:type="auto"/>
            <w:noWrap/>
            <w:vAlign w:val="center"/>
          </w:tcPr>
          <w:p w:rsidR="00037310" w:rsidRPr="00882870" w:rsidRDefault="00037310" w:rsidP="008D4534">
            <w:pPr>
              <w:jc w:val="center"/>
            </w:pPr>
            <w:r w:rsidRPr="00882870">
              <w:t>-</w:t>
            </w:r>
          </w:p>
        </w:tc>
        <w:tc>
          <w:tcPr>
            <w:tcW w:w="0" w:type="auto"/>
            <w:noWrap/>
            <w:vAlign w:val="center"/>
          </w:tcPr>
          <w:p w:rsidR="00037310" w:rsidRPr="00882870" w:rsidRDefault="00037310" w:rsidP="008D4534">
            <w:pPr>
              <w:jc w:val="center"/>
            </w:pPr>
            <w:r w:rsidRPr="00882870">
              <w:t>-</w:t>
            </w:r>
          </w:p>
        </w:tc>
        <w:tc>
          <w:tcPr>
            <w:tcW w:w="0" w:type="auto"/>
            <w:noWrap/>
            <w:vAlign w:val="center"/>
          </w:tcPr>
          <w:p w:rsidR="00037310" w:rsidRPr="00882870" w:rsidRDefault="00037310" w:rsidP="008D4534">
            <w:pPr>
              <w:jc w:val="center"/>
            </w:pPr>
            <w:r w:rsidRPr="00882870">
              <w:t>-</w:t>
            </w:r>
          </w:p>
        </w:tc>
      </w:tr>
      <w:tr w:rsidR="00037310" w:rsidRPr="00882870">
        <w:trPr>
          <w:trHeight w:val="1275"/>
        </w:trPr>
        <w:tc>
          <w:tcPr>
            <w:tcW w:w="0" w:type="auto"/>
            <w:vAlign w:val="center"/>
          </w:tcPr>
          <w:p w:rsidR="00037310" w:rsidRPr="00F17638" w:rsidRDefault="00037310" w:rsidP="008D4534">
            <w:pPr>
              <w:spacing w:line="240" w:lineRule="auto"/>
              <w:rPr>
                <w:color w:val="000000"/>
              </w:rPr>
            </w:pPr>
            <w:r w:rsidRPr="00F17638">
              <w:rPr>
                <w:color w:val="000000"/>
              </w:rPr>
              <w:t>5. Соотношение цены и эффективности (улучшения качества воды или качества очистки сточных вод) реализации мероприятий инвестиционной программы</w:t>
            </w:r>
          </w:p>
        </w:tc>
        <w:tc>
          <w:tcPr>
            <w:tcW w:w="0" w:type="auto"/>
            <w:vAlign w:val="center"/>
          </w:tcPr>
          <w:p w:rsidR="00037310" w:rsidRPr="00F17638" w:rsidRDefault="00037310" w:rsidP="008D4534">
            <w:pPr>
              <w:spacing w:line="240" w:lineRule="auto"/>
              <w:rPr>
                <w:color w:val="000000"/>
              </w:rPr>
            </w:pPr>
            <w:r w:rsidRPr="00F17638">
              <w:rPr>
                <w:color w:val="000000"/>
              </w:rPr>
              <w:t>1. Доля расходов на оплату услуг в совокупном доходе населения, %</w:t>
            </w:r>
          </w:p>
        </w:tc>
        <w:tc>
          <w:tcPr>
            <w:tcW w:w="0" w:type="auto"/>
            <w:noWrap/>
            <w:vAlign w:val="center"/>
          </w:tcPr>
          <w:p w:rsidR="00037310" w:rsidRPr="00882870" w:rsidRDefault="00037310" w:rsidP="008D4534">
            <w:pPr>
              <w:jc w:val="center"/>
            </w:pPr>
            <w:r w:rsidRPr="00882870">
              <w:t>10</w:t>
            </w:r>
          </w:p>
        </w:tc>
        <w:tc>
          <w:tcPr>
            <w:tcW w:w="0" w:type="auto"/>
            <w:noWrap/>
            <w:vAlign w:val="center"/>
          </w:tcPr>
          <w:p w:rsidR="00037310" w:rsidRPr="00882870" w:rsidRDefault="00037310" w:rsidP="008D4534">
            <w:pPr>
              <w:jc w:val="center"/>
            </w:pPr>
            <w:r w:rsidRPr="00882870">
              <w:t>9,5</w:t>
            </w:r>
          </w:p>
        </w:tc>
        <w:tc>
          <w:tcPr>
            <w:tcW w:w="0" w:type="auto"/>
            <w:noWrap/>
            <w:vAlign w:val="center"/>
          </w:tcPr>
          <w:p w:rsidR="00037310" w:rsidRPr="00882870" w:rsidRDefault="00037310" w:rsidP="008D4534">
            <w:pPr>
              <w:jc w:val="center"/>
            </w:pPr>
            <w:r w:rsidRPr="00882870">
              <w:t>9,1</w:t>
            </w:r>
          </w:p>
        </w:tc>
        <w:tc>
          <w:tcPr>
            <w:tcW w:w="0" w:type="auto"/>
            <w:noWrap/>
            <w:vAlign w:val="center"/>
          </w:tcPr>
          <w:p w:rsidR="00037310" w:rsidRPr="00882870" w:rsidRDefault="00037310" w:rsidP="008D4534">
            <w:pPr>
              <w:jc w:val="center"/>
            </w:pPr>
            <w:r w:rsidRPr="00882870">
              <w:t>8,8</w:t>
            </w:r>
          </w:p>
        </w:tc>
        <w:tc>
          <w:tcPr>
            <w:tcW w:w="0" w:type="auto"/>
            <w:noWrap/>
            <w:vAlign w:val="center"/>
          </w:tcPr>
          <w:p w:rsidR="00037310" w:rsidRPr="00882870" w:rsidRDefault="00037310" w:rsidP="008D4534">
            <w:pPr>
              <w:jc w:val="center"/>
            </w:pPr>
            <w:r w:rsidRPr="00882870">
              <w:t>8,6</w:t>
            </w:r>
          </w:p>
        </w:tc>
        <w:tc>
          <w:tcPr>
            <w:tcW w:w="0" w:type="auto"/>
            <w:noWrap/>
            <w:vAlign w:val="center"/>
          </w:tcPr>
          <w:p w:rsidR="00037310" w:rsidRPr="00882870" w:rsidRDefault="00037310" w:rsidP="008D4534">
            <w:pPr>
              <w:jc w:val="center"/>
            </w:pPr>
            <w:r w:rsidRPr="00882870">
              <w:t>8,3</w:t>
            </w:r>
          </w:p>
        </w:tc>
        <w:tc>
          <w:tcPr>
            <w:tcW w:w="0" w:type="auto"/>
            <w:noWrap/>
            <w:vAlign w:val="center"/>
          </w:tcPr>
          <w:p w:rsidR="00037310" w:rsidRPr="00882870" w:rsidRDefault="00037310" w:rsidP="008D4534">
            <w:r w:rsidRPr="00882870">
              <w:t>8,0</w:t>
            </w:r>
          </w:p>
        </w:tc>
      </w:tr>
      <w:tr w:rsidR="00037310" w:rsidRPr="00882870">
        <w:trPr>
          <w:trHeight w:val="1420"/>
        </w:trPr>
        <w:tc>
          <w:tcPr>
            <w:tcW w:w="0" w:type="auto"/>
            <w:noWrap/>
            <w:vAlign w:val="center"/>
          </w:tcPr>
          <w:p w:rsidR="00037310" w:rsidRPr="00F17638" w:rsidRDefault="00037310" w:rsidP="008D4534">
            <w:pPr>
              <w:spacing w:line="240" w:lineRule="auto"/>
              <w:rPr>
                <w:color w:val="000000"/>
              </w:rPr>
            </w:pPr>
            <w:r w:rsidRPr="00F17638">
              <w:rPr>
                <w:color w:val="000000"/>
              </w:rPr>
              <w:t>6.   Иные показатели</w:t>
            </w:r>
          </w:p>
        </w:tc>
        <w:tc>
          <w:tcPr>
            <w:tcW w:w="0" w:type="auto"/>
            <w:vAlign w:val="center"/>
          </w:tcPr>
          <w:p w:rsidR="00037310" w:rsidRPr="00F17638" w:rsidRDefault="00037310" w:rsidP="008D4534">
            <w:pPr>
              <w:spacing w:line="240" w:lineRule="auto"/>
              <w:rPr>
                <w:color w:val="000000"/>
              </w:rPr>
            </w:pPr>
            <w:r w:rsidRPr="00F17638">
              <w:rPr>
                <w:color w:val="000000"/>
              </w:rPr>
              <w:t xml:space="preserve">1. Удельное энергопотребление на перекачку и очистку 1 </w:t>
            </w:r>
            <w:r>
              <w:rPr>
                <w:color w:val="000000"/>
              </w:rPr>
              <w:t>м3</w:t>
            </w:r>
            <w:r w:rsidRPr="00F17638">
              <w:rPr>
                <w:color w:val="000000"/>
              </w:rPr>
              <w:t xml:space="preserve"> сточных вод (кВт ч/м</w:t>
            </w:r>
            <w:r w:rsidRPr="00F17638">
              <w:rPr>
                <w:color w:val="000000"/>
                <w:vertAlign w:val="superscript"/>
              </w:rPr>
              <w:t>3</w:t>
            </w:r>
            <w:r w:rsidRPr="00F17638">
              <w:rPr>
                <w:color w:val="000000"/>
              </w:rPr>
              <w:t>)</w:t>
            </w:r>
          </w:p>
        </w:tc>
        <w:tc>
          <w:tcPr>
            <w:tcW w:w="0" w:type="auto"/>
            <w:vAlign w:val="center"/>
          </w:tcPr>
          <w:p w:rsidR="00037310" w:rsidRPr="00F17638" w:rsidRDefault="00037310" w:rsidP="008D4534">
            <w:pPr>
              <w:spacing w:line="240" w:lineRule="auto"/>
              <w:jc w:val="center"/>
              <w:rPr>
                <w:color w:val="000000"/>
              </w:rPr>
            </w:pPr>
            <w:r>
              <w:rPr>
                <w:color w:val="000000"/>
              </w:rPr>
              <w:t>7,45</w:t>
            </w:r>
          </w:p>
        </w:tc>
        <w:tc>
          <w:tcPr>
            <w:tcW w:w="0" w:type="auto"/>
            <w:noWrap/>
            <w:vAlign w:val="center"/>
          </w:tcPr>
          <w:p w:rsidR="00037310" w:rsidRPr="00882870" w:rsidRDefault="00037310" w:rsidP="008D4534">
            <w:pPr>
              <w:jc w:val="center"/>
            </w:pPr>
            <w:r w:rsidRPr="00882870">
              <w:t>7,45</w:t>
            </w:r>
          </w:p>
        </w:tc>
        <w:tc>
          <w:tcPr>
            <w:tcW w:w="0" w:type="auto"/>
            <w:noWrap/>
            <w:vAlign w:val="center"/>
          </w:tcPr>
          <w:p w:rsidR="00037310" w:rsidRPr="00882870" w:rsidRDefault="00037310" w:rsidP="008D4534">
            <w:pPr>
              <w:jc w:val="center"/>
            </w:pPr>
            <w:r w:rsidRPr="00882870">
              <w:t>7,15</w:t>
            </w:r>
          </w:p>
        </w:tc>
        <w:tc>
          <w:tcPr>
            <w:tcW w:w="0" w:type="auto"/>
            <w:noWrap/>
            <w:vAlign w:val="center"/>
          </w:tcPr>
          <w:p w:rsidR="00037310" w:rsidRPr="00882870" w:rsidRDefault="00037310" w:rsidP="008D4534">
            <w:pPr>
              <w:jc w:val="center"/>
            </w:pPr>
            <w:r w:rsidRPr="00882870">
              <w:t>7,0</w:t>
            </w:r>
          </w:p>
        </w:tc>
        <w:tc>
          <w:tcPr>
            <w:tcW w:w="0" w:type="auto"/>
            <w:noWrap/>
            <w:vAlign w:val="center"/>
          </w:tcPr>
          <w:p w:rsidR="00037310" w:rsidRPr="00882870" w:rsidRDefault="00037310" w:rsidP="008D4534">
            <w:pPr>
              <w:jc w:val="center"/>
            </w:pPr>
            <w:r w:rsidRPr="00882870">
              <w:t>6,5</w:t>
            </w:r>
          </w:p>
        </w:tc>
        <w:tc>
          <w:tcPr>
            <w:tcW w:w="0" w:type="auto"/>
            <w:noWrap/>
            <w:vAlign w:val="center"/>
          </w:tcPr>
          <w:p w:rsidR="00037310" w:rsidRPr="00882870" w:rsidRDefault="00037310" w:rsidP="008D4534">
            <w:pPr>
              <w:jc w:val="center"/>
            </w:pPr>
            <w:r w:rsidRPr="00882870">
              <w:t>5,0</w:t>
            </w:r>
          </w:p>
        </w:tc>
        <w:tc>
          <w:tcPr>
            <w:tcW w:w="0" w:type="auto"/>
            <w:noWrap/>
            <w:vAlign w:val="center"/>
          </w:tcPr>
          <w:p w:rsidR="00037310" w:rsidRPr="00882870" w:rsidRDefault="00037310" w:rsidP="008D4534">
            <w:pPr>
              <w:jc w:val="center"/>
            </w:pPr>
            <w:r w:rsidRPr="00882870">
              <w:t>2,0</w:t>
            </w:r>
          </w:p>
        </w:tc>
      </w:tr>
    </w:tbl>
    <w:p w:rsidR="00037310" w:rsidRPr="00F17638" w:rsidRDefault="00037310" w:rsidP="008D4534">
      <w:pPr>
        <w:sectPr w:rsidR="00037310" w:rsidRPr="00F17638" w:rsidSect="006A4FB5">
          <w:pgSz w:w="16838" w:h="11906" w:orient="landscape"/>
          <w:pgMar w:top="709" w:right="1134" w:bottom="851"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pPr>
    </w:p>
    <w:p w:rsidR="00037310" w:rsidRPr="00F17638" w:rsidRDefault="00037310" w:rsidP="008D4534">
      <w:pPr>
        <w:pStyle w:val="Heading2"/>
        <w:spacing w:after="240"/>
        <w:ind w:firstLine="567"/>
        <w:rPr>
          <w:rFonts w:ascii="Times New Roman" w:hAnsi="Times New Roman" w:cs="Times New Roman"/>
          <w:color w:val="auto"/>
          <w:sz w:val="28"/>
          <w:szCs w:val="28"/>
        </w:rPr>
      </w:pPr>
      <w:bookmarkStart w:id="221" w:name="_Toc382984501"/>
      <w:bookmarkStart w:id="222" w:name="_Toc392073638"/>
      <w:bookmarkStart w:id="223" w:name="_Toc427759832"/>
      <w:r w:rsidRPr="00F17638">
        <w:rPr>
          <w:rFonts w:ascii="Times New Roman" w:hAnsi="Times New Roman" w:cs="Times New Roman"/>
          <w:color w:val="auto"/>
          <w:sz w:val="28"/>
          <w:szCs w:val="28"/>
        </w:rPr>
        <w:t>3.8.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221"/>
      <w:bookmarkEnd w:id="222"/>
      <w:bookmarkEnd w:id="223"/>
    </w:p>
    <w:p w:rsidR="00037310" w:rsidRPr="00F17638" w:rsidRDefault="00037310" w:rsidP="008D4534">
      <w:pPr>
        <w:ind w:firstLine="567"/>
      </w:pPr>
      <w:r w:rsidRPr="00F17638">
        <w:t>В случае выявления бесхозяйных сетей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сети в течение тридцати дней с даты их выявления обязан определить организацию, сети которой непосредственно соединены с указанными бесхозяйными сетями, или единую ресурсоснабжающую организацию, в которую входят указанные бесхозяйные сети и которая осуществляет содержание и обслуживание указанных бесхозяйных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w:t>
      </w:r>
    </w:p>
    <w:p w:rsidR="00037310" w:rsidRPr="000665DF" w:rsidRDefault="00037310" w:rsidP="000665DF">
      <w:pPr>
        <w:ind w:firstLine="567"/>
      </w:pPr>
      <w:r w:rsidRPr="000665DF">
        <w:t>На территории МО г.</w:t>
      </w:r>
      <w:r>
        <w:t xml:space="preserve"> </w:t>
      </w:r>
      <w:r w:rsidRPr="000665DF">
        <w:t>Балашов имеются бесхозяйные сети (домовые вводы):</w:t>
      </w:r>
    </w:p>
    <w:p w:rsidR="00037310" w:rsidRPr="000665DF" w:rsidRDefault="00037310" w:rsidP="00C74CA8">
      <w:pPr>
        <w:pStyle w:val="ListParagraph"/>
        <w:numPr>
          <w:ilvl w:val="0"/>
          <w:numId w:val="51"/>
        </w:numPr>
      </w:pPr>
      <w:r w:rsidRPr="000665DF">
        <w:t>Водоотведения -  21 159 м</w:t>
      </w:r>
    </w:p>
    <w:p w:rsidR="00037310" w:rsidRPr="000665DF" w:rsidRDefault="00037310" w:rsidP="000665DF">
      <w:pPr>
        <w:ind w:firstLine="567"/>
      </w:pPr>
      <w:r w:rsidRPr="000665DF">
        <w:t>Проведена инвентаризация сетей, администрацией  БМР проводится работа по постановке на учет и регистрации бесхозяйных сетей.</w:t>
      </w:r>
    </w:p>
    <w:p w:rsidR="00037310" w:rsidRPr="00F17638" w:rsidRDefault="00037310" w:rsidP="000665DF">
      <w:pPr>
        <w:ind w:firstLine="567"/>
      </w:pPr>
    </w:p>
    <w:sectPr w:rsidR="00037310" w:rsidRPr="00F17638" w:rsidSect="006A4FB5">
      <w:pgSz w:w="11906" w:h="16838"/>
      <w:pgMar w:top="1134" w:right="851" w:bottom="1134" w:left="1134" w:header="709" w:footer="709" w:gutter="0"/>
      <w:pgBorders>
        <w:top w:val="single" w:sz="4" w:space="12" w:color="auto"/>
        <w:left w:val="single" w:sz="4" w:space="15" w:color="auto"/>
        <w:bottom w:val="single" w:sz="4" w:space="12" w:color="auto"/>
        <w:right w:val="single" w:sz="4" w:space="19"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37310" w:rsidRDefault="00037310" w:rsidP="00E87536">
      <w:pPr>
        <w:spacing w:line="240" w:lineRule="auto"/>
      </w:pPr>
      <w:r>
        <w:separator/>
      </w:r>
    </w:p>
  </w:endnote>
  <w:endnote w:type="continuationSeparator" w:id="0">
    <w:p w:rsidR="00037310" w:rsidRDefault="00037310" w:rsidP="00E8753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hruti">
    <w:panose1 w:val="02000500000000000000"/>
    <w:charset w:val="00"/>
    <w:family w:val="auto"/>
    <w:pitch w:val="variable"/>
    <w:sig w:usb0="0004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Consolas">
    <w:panose1 w:val="020B0609020204030204"/>
    <w:charset w:val="CC"/>
    <w:family w:val="modern"/>
    <w:pitch w:val="fixed"/>
    <w:sig w:usb0="A00002EF" w:usb1="4000204B" w:usb2="00000000" w:usb3="00000000" w:csb0="0000009F" w:csb1="00000000"/>
  </w:font>
  <w:font w:name="MingLiU">
    <w:altName w:val="??c???"/>
    <w:panose1 w:val="02010609000101010101"/>
    <w:charset w:val="88"/>
    <w:family w:val="modern"/>
    <w:notTrueType/>
    <w:pitch w:val="fixed"/>
    <w:sig w:usb0="00000001" w:usb1="08080000" w:usb2="00000010" w:usb3="00000000" w:csb0="00100000" w:csb1="00000000"/>
  </w:font>
  <w:font w:name="MS Gothic">
    <w:altName w:val="?l?r ?S?V?b?N"/>
    <w:panose1 w:val="020B0609070205080204"/>
    <w:charset w:val="80"/>
    <w:family w:val="modern"/>
    <w:notTrueType/>
    <w:pitch w:val="fixed"/>
    <w:sig w:usb0="00000001" w:usb1="08070000" w:usb2="00000010" w:usb3="00000000" w:csb0="00020000" w:csb1="00000000"/>
  </w:font>
  <w:font w:name="Verdana">
    <w:panose1 w:val="020B0604030504040204"/>
    <w:charset w:val="CC"/>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7310" w:rsidRDefault="00037310">
    <w:pPr>
      <w:pStyle w:val="Footer"/>
      <w:jc w:val="right"/>
      <w:rPr>
        <w:sz w:val="24"/>
        <w:szCs w:val="24"/>
      </w:rPr>
    </w:pPr>
    <w:fldSimple w:instr=" PAGE   \* MERGEFORMAT ">
      <w:r>
        <w:rPr>
          <w:noProof/>
        </w:rPr>
        <w:t>2</w:t>
      </w:r>
    </w:fldSimple>
  </w:p>
  <w:p w:rsidR="00037310" w:rsidRPr="001840FF" w:rsidRDefault="00037310">
    <w:pPr>
      <w:pStyle w:val="Footer"/>
      <w:jc w:val="right"/>
      <w:rPr>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37310" w:rsidRDefault="00037310" w:rsidP="00E87536">
      <w:pPr>
        <w:spacing w:line="240" w:lineRule="auto"/>
      </w:pPr>
      <w:r>
        <w:separator/>
      </w:r>
    </w:p>
  </w:footnote>
  <w:footnote w:type="continuationSeparator" w:id="0">
    <w:p w:rsidR="00037310" w:rsidRDefault="00037310" w:rsidP="00E87536">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7310" w:rsidRPr="00167BFF" w:rsidRDefault="00037310" w:rsidP="00167BFF">
    <w:pPr>
      <w:pStyle w:val="Header"/>
      <w:jc w:val="center"/>
      <w:rPr>
        <w:sz w:val="20"/>
        <w:szCs w:val="20"/>
      </w:rPr>
    </w:pPr>
    <w:r w:rsidRPr="00167BFF">
      <w:rPr>
        <w:sz w:val="20"/>
        <w:szCs w:val="20"/>
      </w:rPr>
      <w:t xml:space="preserve">Схема водоснабжения и водоотведения </w:t>
    </w:r>
    <w:r>
      <w:rPr>
        <w:sz w:val="20"/>
        <w:szCs w:val="20"/>
      </w:rPr>
      <w:t>муниципального образования</w:t>
    </w:r>
    <w:r w:rsidRPr="00167BFF">
      <w:rPr>
        <w:sz w:val="20"/>
        <w:szCs w:val="20"/>
      </w:rPr>
      <w:t xml:space="preserve"> </w:t>
    </w:r>
    <w:r>
      <w:rPr>
        <w:sz w:val="20"/>
        <w:szCs w:val="20"/>
      </w:rPr>
      <w:t>г</w:t>
    </w:r>
    <w:r w:rsidRPr="00167BFF">
      <w:rPr>
        <w:sz w:val="20"/>
        <w:szCs w:val="20"/>
      </w:rPr>
      <w:t xml:space="preserve">ород </w:t>
    </w:r>
    <w:r>
      <w:rPr>
        <w:sz w:val="20"/>
        <w:szCs w:val="20"/>
      </w:rPr>
      <w:t>Балашов</w:t>
    </w:r>
    <w:r w:rsidRPr="00167BFF">
      <w:rPr>
        <w:sz w:val="20"/>
        <w:szCs w:val="20"/>
      </w:rPr>
      <w:t xml:space="preserve">  на перспективу до 2025 года.</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0"/>
    <w:lvl w:ilvl="0">
      <w:start w:val="1"/>
      <w:numFmt w:val="bullet"/>
      <w:lvlText w:val="-"/>
      <w:lvlJc w:val="left"/>
      <w:rPr>
        <w:b w:val="0"/>
        <w:bCs w:val="0"/>
        <w:i w:val="0"/>
        <w:iCs w:val="0"/>
        <w:smallCaps w:val="0"/>
        <w:strike w:val="0"/>
        <w:color w:val="000000"/>
        <w:spacing w:val="0"/>
        <w:w w:val="100"/>
        <w:position w:val="0"/>
        <w:sz w:val="28"/>
        <w:szCs w:val="28"/>
        <w:u w:val="none"/>
      </w:rPr>
    </w:lvl>
    <w:lvl w:ilvl="1">
      <w:start w:val="1"/>
      <w:numFmt w:val="bullet"/>
      <w:lvlText w:val="-"/>
      <w:lvlJc w:val="left"/>
      <w:rPr>
        <w:b w:val="0"/>
        <w:bCs w:val="0"/>
        <w:i w:val="0"/>
        <w:iCs w:val="0"/>
        <w:smallCaps w:val="0"/>
        <w:strike w:val="0"/>
        <w:color w:val="000000"/>
        <w:spacing w:val="0"/>
        <w:w w:val="100"/>
        <w:position w:val="0"/>
        <w:sz w:val="28"/>
        <w:szCs w:val="28"/>
        <w:u w:val="none"/>
      </w:rPr>
    </w:lvl>
    <w:lvl w:ilvl="2">
      <w:start w:val="1"/>
      <w:numFmt w:val="bullet"/>
      <w:lvlText w:val="-"/>
      <w:lvlJc w:val="left"/>
      <w:rPr>
        <w:b w:val="0"/>
        <w:bCs w:val="0"/>
        <w:i w:val="0"/>
        <w:iCs w:val="0"/>
        <w:smallCaps w:val="0"/>
        <w:strike w:val="0"/>
        <w:color w:val="000000"/>
        <w:spacing w:val="0"/>
        <w:w w:val="100"/>
        <w:position w:val="0"/>
        <w:sz w:val="28"/>
        <w:szCs w:val="28"/>
        <w:u w:val="none"/>
      </w:rPr>
    </w:lvl>
    <w:lvl w:ilvl="3">
      <w:start w:val="1"/>
      <w:numFmt w:val="bullet"/>
      <w:lvlText w:val="-"/>
      <w:lvlJc w:val="left"/>
      <w:rPr>
        <w:b w:val="0"/>
        <w:bCs w:val="0"/>
        <w:i w:val="0"/>
        <w:iCs w:val="0"/>
        <w:smallCaps w:val="0"/>
        <w:strike w:val="0"/>
        <w:color w:val="000000"/>
        <w:spacing w:val="0"/>
        <w:w w:val="100"/>
        <w:position w:val="0"/>
        <w:sz w:val="28"/>
        <w:szCs w:val="28"/>
        <w:u w:val="none"/>
      </w:rPr>
    </w:lvl>
    <w:lvl w:ilvl="4">
      <w:start w:val="1"/>
      <w:numFmt w:val="bullet"/>
      <w:lvlText w:val="-"/>
      <w:lvlJc w:val="left"/>
      <w:rPr>
        <w:b w:val="0"/>
        <w:bCs w:val="0"/>
        <w:i w:val="0"/>
        <w:iCs w:val="0"/>
        <w:smallCaps w:val="0"/>
        <w:strike w:val="0"/>
        <w:color w:val="000000"/>
        <w:spacing w:val="0"/>
        <w:w w:val="100"/>
        <w:position w:val="0"/>
        <w:sz w:val="28"/>
        <w:szCs w:val="28"/>
        <w:u w:val="none"/>
      </w:rPr>
    </w:lvl>
    <w:lvl w:ilvl="5">
      <w:start w:val="1"/>
      <w:numFmt w:val="bullet"/>
      <w:lvlText w:val="-"/>
      <w:lvlJc w:val="left"/>
      <w:rPr>
        <w:b w:val="0"/>
        <w:bCs w:val="0"/>
        <w:i w:val="0"/>
        <w:iCs w:val="0"/>
        <w:smallCaps w:val="0"/>
        <w:strike w:val="0"/>
        <w:color w:val="000000"/>
        <w:spacing w:val="0"/>
        <w:w w:val="100"/>
        <w:position w:val="0"/>
        <w:sz w:val="28"/>
        <w:szCs w:val="28"/>
        <w:u w:val="none"/>
      </w:rPr>
    </w:lvl>
    <w:lvl w:ilvl="6">
      <w:start w:val="1"/>
      <w:numFmt w:val="bullet"/>
      <w:lvlText w:val="-"/>
      <w:lvlJc w:val="left"/>
      <w:rPr>
        <w:b w:val="0"/>
        <w:bCs w:val="0"/>
        <w:i w:val="0"/>
        <w:iCs w:val="0"/>
        <w:smallCaps w:val="0"/>
        <w:strike w:val="0"/>
        <w:color w:val="000000"/>
        <w:spacing w:val="0"/>
        <w:w w:val="100"/>
        <w:position w:val="0"/>
        <w:sz w:val="28"/>
        <w:szCs w:val="28"/>
        <w:u w:val="none"/>
      </w:rPr>
    </w:lvl>
    <w:lvl w:ilvl="7">
      <w:start w:val="1"/>
      <w:numFmt w:val="bullet"/>
      <w:lvlText w:val="-"/>
      <w:lvlJc w:val="left"/>
      <w:rPr>
        <w:b w:val="0"/>
        <w:bCs w:val="0"/>
        <w:i w:val="0"/>
        <w:iCs w:val="0"/>
        <w:smallCaps w:val="0"/>
        <w:strike w:val="0"/>
        <w:color w:val="000000"/>
        <w:spacing w:val="0"/>
        <w:w w:val="100"/>
        <w:position w:val="0"/>
        <w:sz w:val="28"/>
        <w:szCs w:val="28"/>
        <w:u w:val="none"/>
      </w:rPr>
    </w:lvl>
    <w:lvl w:ilvl="8">
      <w:start w:val="1"/>
      <w:numFmt w:val="bullet"/>
      <w:lvlText w:val="-"/>
      <w:lvlJc w:val="left"/>
      <w:rPr>
        <w:b w:val="0"/>
        <w:bCs w:val="0"/>
        <w:i w:val="0"/>
        <w:iCs w:val="0"/>
        <w:smallCaps w:val="0"/>
        <w:strike w:val="0"/>
        <w:color w:val="000000"/>
        <w:spacing w:val="0"/>
        <w:w w:val="100"/>
        <w:position w:val="0"/>
        <w:sz w:val="28"/>
        <w:szCs w:val="28"/>
        <w:u w:val="none"/>
      </w:rPr>
    </w:lvl>
  </w:abstractNum>
  <w:abstractNum w:abstractNumId="1">
    <w:nsid w:val="00000007"/>
    <w:multiLevelType w:val="multilevel"/>
    <w:tmpl w:val="7C569130"/>
    <w:lvl w:ilvl="0">
      <w:start w:val="1"/>
      <w:numFmt w:val="bullet"/>
      <w:lvlText w:val="-"/>
      <w:lvlJc w:val="left"/>
      <w:pPr>
        <w:tabs>
          <w:tab w:val="num" w:pos="720"/>
        </w:tabs>
        <w:ind w:left="851" w:hanging="284"/>
      </w:pPr>
      <w:rPr>
        <w:rFonts w:ascii="Times New Roman" w:hAnsi="Times New Roman" w:cs="Times New Roman"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o"/>
      <w:lvlJc w:val="left"/>
      <w:pPr>
        <w:tabs>
          <w:tab w:val="num" w:pos="2160"/>
        </w:tabs>
        <w:ind w:left="2160" w:hanging="360"/>
      </w:pPr>
      <w:rPr>
        <w:rFonts w:ascii="Courier New" w:hAnsi="Courier New" w:cs="Courier New"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o"/>
      <w:lvlJc w:val="left"/>
      <w:pPr>
        <w:tabs>
          <w:tab w:val="num" w:pos="3240"/>
        </w:tabs>
        <w:ind w:left="3240" w:hanging="360"/>
      </w:pPr>
      <w:rPr>
        <w:rFonts w:ascii="Courier New" w:hAnsi="Courier New" w:cs="Courier New"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2">
    <w:nsid w:val="01432087"/>
    <w:multiLevelType w:val="hybridMultilevel"/>
    <w:tmpl w:val="22080DA2"/>
    <w:lvl w:ilvl="0" w:tplc="DB722EA0">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
    <w:nsid w:val="02CC0A6B"/>
    <w:multiLevelType w:val="hybridMultilevel"/>
    <w:tmpl w:val="D242BFC2"/>
    <w:lvl w:ilvl="0" w:tplc="B6509A8A">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
    <w:nsid w:val="050A006E"/>
    <w:multiLevelType w:val="hybridMultilevel"/>
    <w:tmpl w:val="3102959A"/>
    <w:lvl w:ilvl="0" w:tplc="9D4CDB7C">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5">
    <w:nsid w:val="071E4804"/>
    <w:multiLevelType w:val="hybridMultilevel"/>
    <w:tmpl w:val="07689744"/>
    <w:lvl w:ilvl="0" w:tplc="19D8B464">
      <w:start w:val="1"/>
      <w:numFmt w:val="bullet"/>
      <w:lvlText w:val=""/>
      <w:lvlJc w:val="left"/>
      <w:pPr>
        <w:ind w:left="851" w:hanging="284"/>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6">
    <w:nsid w:val="0A9A543F"/>
    <w:multiLevelType w:val="hybridMultilevel"/>
    <w:tmpl w:val="6D1AF58E"/>
    <w:lvl w:ilvl="0" w:tplc="9D4CDB7C">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7">
    <w:nsid w:val="10203FA0"/>
    <w:multiLevelType w:val="hybridMultilevel"/>
    <w:tmpl w:val="58F41564"/>
    <w:lvl w:ilvl="0" w:tplc="7252527E">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nsid w:val="107177DA"/>
    <w:multiLevelType w:val="hybridMultilevel"/>
    <w:tmpl w:val="4F9CAC8C"/>
    <w:lvl w:ilvl="0" w:tplc="00000002">
      <w:start w:val="1"/>
      <w:numFmt w:val="bullet"/>
      <w:lvlText w:val=""/>
      <w:lvlJc w:val="left"/>
      <w:pPr>
        <w:ind w:left="720" w:hanging="360"/>
      </w:pPr>
      <w:rPr>
        <w:rFonts w:ascii="Symbol" w:hAnsi="Symbol" w:cs="Symbol"/>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9">
    <w:nsid w:val="1661496F"/>
    <w:multiLevelType w:val="hybridMultilevel"/>
    <w:tmpl w:val="EB4C87C2"/>
    <w:lvl w:ilvl="0" w:tplc="012A0BEE">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
    <w:nsid w:val="1F1D55A9"/>
    <w:multiLevelType w:val="hybridMultilevel"/>
    <w:tmpl w:val="F01AD144"/>
    <w:lvl w:ilvl="0" w:tplc="79EA7F8A">
      <w:start w:val="1"/>
      <w:numFmt w:val="bullet"/>
      <w:lvlText w:val=""/>
      <w:lvlJc w:val="left"/>
      <w:pPr>
        <w:ind w:left="851" w:hanging="284"/>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1">
    <w:nsid w:val="22391C7C"/>
    <w:multiLevelType w:val="hybridMultilevel"/>
    <w:tmpl w:val="FAD45228"/>
    <w:lvl w:ilvl="0" w:tplc="D2440648">
      <w:start w:val="1"/>
      <w:numFmt w:val="bullet"/>
      <w:lvlText w:val=""/>
      <w:lvlJc w:val="left"/>
      <w:pPr>
        <w:ind w:left="851" w:hanging="284"/>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2">
    <w:nsid w:val="23565B52"/>
    <w:multiLevelType w:val="hybridMultilevel"/>
    <w:tmpl w:val="584EFC58"/>
    <w:lvl w:ilvl="0" w:tplc="2F30BB02">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3">
    <w:nsid w:val="2457493D"/>
    <w:multiLevelType w:val="hybridMultilevel"/>
    <w:tmpl w:val="FB14E582"/>
    <w:lvl w:ilvl="0" w:tplc="C10EDB9A">
      <w:start w:val="1"/>
      <w:numFmt w:val="bullet"/>
      <w:lvlText w:val="-"/>
      <w:lvlJc w:val="left"/>
      <w:pPr>
        <w:ind w:left="851" w:hanging="284"/>
      </w:pPr>
      <w:rPr>
        <w:rFonts w:ascii="Shruti" w:hAnsi="Shruti" w:cs="Shruti"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4">
    <w:nsid w:val="25393FF3"/>
    <w:multiLevelType w:val="hybridMultilevel"/>
    <w:tmpl w:val="55200616"/>
    <w:lvl w:ilvl="0" w:tplc="00000002">
      <w:start w:val="1"/>
      <w:numFmt w:val="bullet"/>
      <w:lvlText w:val=""/>
      <w:lvlJc w:val="left"/>
      <w:pPr>
        <w:ind w:left="1287" w:hanging="360"/>
      </w:pPr>
      <w:rPr>
        <w:rFonts w:ascii="Symbol" w:hAnsi="Symbol" w:cs="Symbol"/>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5">
    <w:nsid w:val="2B0A4B60"/>
    <w:multiLevelType w:val="hybridMultilevel"/>
    <w:tmpl w:val="C4BABE54"/>
    <w:lvl w:ilvl="0" w:tplc="9D4CDB7C">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6">
    <w:nsid w:val="2B1B7369"/>
    <w:multiLevelType w:val="hybridMultilevel"/>
    <w:tmpl w:val="C6E0055A"/>
    <w:lvl w:ilvl="0" w:tplc="9D4CDB7C">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7">
    <w:nsid w:val="2B952318"/>
    <w:multiLevelType w:val="hybridMultilevel"/>
    <w:tmpl w:val="D14839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2E2A3BDC"/>
    <w:multiLevelType w:val="hybridMultilevel"/>
    <w:tmpl w:val="2856CBEA"/>
    <w:lvl w:ilvl="0" w:tplc="DAB28374">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9">
    <w:nsid w:val="2E8136ED"/>
    <w:multiLevelType w:val="hybridMultilevel"/>
    <w:tmpl w:val="D82E12A4"/>
    <w:lvl w:ilvl="0" w:tplc="B9BAAC02">
      <w:start w:val="1"/>
      <w:numFmt w:val="bullet"/>
      <w:lvlText w:val="-"/>
      <w:lvlJc w:val="left"/>
      <w:pPr>
        <w:ind w:left="851" w:hanging="284"/>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0">
    <w:nsid w:val="30014BDF"/>
    <w:multiLevelType w:val="hybridMultilevel"/>
    <w:tmpl w:val="E7E84BF0"/>
    <w:lvl w:ilvl="0" w:tplc="A4BA1792">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1">
    <w:nsid w:val="302410B9"/>
    <w:multiLevelType w:val="hybridMultilevel"/>
    <w:tmpl w:val="52F61118"/>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22">
    <w:nsid w:val="313B5D5E"/>
    <w:multiLevelType w:val="hybridMultilevel"/>
    <w:tmpl w:val="30A0BE70"/>
    <w:lvl w:ilvl="0" w:tplc="DD08F478">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3">
    <w:nsid w:val="330E55A0"/>
    <w:multiLevelType w:val="multilevel"/>
    <w:tmpl w:val="74EAB172"/>
    <w:lvl w:ilvl="0">
      <w:start w:val="1"/>
      <w:numFmt w:val="decimal"/>
      <w:lvlText w:val="%1."/>
      <w:lvlJc w:val="left"/>
      <w:pPr>
        <w:ind w:left="851" w:hanging="284"/>
      </w:pPr>
      <w:rPr>
        <w:rFonts w:hint="default"/>
      </w:rPr>
    </w:lvl>
    <w:lvl w:ilvl="1">
      <w:start w:val="7"/>
      <w:numFmt w:val="decimal"/>
      <w:isLgl/>
      <w:lvlText w:val="%1.%2."/>
      <w:lvlJc w:val="left"/>
      <w:pPr>
        <w:ind w:left="1002" w:hanging="435"/>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4">
    <w:nsid w:val="37643014"/>
    <w:multiLevelType w:val="hybridMultilevel"/>
    <w:tmpl w:val="722A2FBE"/>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25">
    <w:nsid w:val="3A6C1127"/>
    <w:multiLevelType w:val="hybridMultilevel"/>
    <w:tmpl w:val="94C4C080"/>
    <w:lvl w:ilvl="0" w:tplc="9D4CDB7C">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6">
    <w:nsid w:val="3B172F6B"/>
    <w:multiLevelType w:val="hybridMultilevel"/>
    <w:tmpl w:val="903CCC1C"/>
    <w:lvl w:ilvl="0" w:tplc="89FAC43A">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7">
    <w:nsid w:val="3B8346C8"/>
    <w:multiLevelType w:val="hybridMultilevel"/>
    <w:tmpl w:val="30E04AA2"/>
    <w:lvl w:ilvl="0" w:tplc="7652956A">
      <w:start w:val="1"/>
      <w:numFmt w:val="bullet"/>
      <w:lvlText w:val="-"/>
      <w:lvlJc w:val="left"/>
      <w:pPr>
        <w:ind w:left="851" w:hanging="284"/>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8">
    <w:nsid w:val="3F8100D6"/>
    <w:multiLevelType w:val="hybridMultilevel"/>
    <w:tmpl w:val="9D16BE5E"/>
    <w:lvl w:ilvl="0" w:tplc="00000002">
      <w:start w:val="1"/>
      <w:numFmt w:val="bullet"/>
      <w:lvlText w:val=""/>
      <w:lvlJc w:val="left"/>
      <w:pPr>
        <w:ind w:left="720" w:hanging="360"/>
      </w:pPr>
      <w:rPr>
        <w:rFonts w:ascii="Symbol" w:hAnsi="Symbol" w:cs="Symbol"/>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9">
    <w:nsid w:val="40C32C5E"/>
    <w:multiLevelType w:val="hybridMultilevel"/>
    <w:tmpl w:val="3BD4857C"/>
    <w:lvl w:ilvl="0" w:tplc="7E22741E">
      <w:start w:val="1"/>
      <w:numFmt w:val="decimal"/>
      <w:lvlText w:val="%1."/>
      <w:lvlJc w:val="left"/>
      <w:pPr>
        <w:ind w:left="720" w:hanging="360"/>
      </w:pPr>
      <w:rPr>
        <w:b w:val="0"/>
        <w:bCs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nsid w:val="44F405A4"/>
    <w:multiLevelType w:val="hybridMultilevel"/>
    <w:tmpl w:val="05DC4596"/>
    <w:lvl w:ilvl="0" w:tplc="75B4D838">
      <w:start w:val="1"/>
      <w:numFmt w:val="bullet"/>
      <w:lvlText w:val=""/>
      <w:lvlJc w:val="left"/>
      <w:pPr>
        <w:ind w:left="851" w:hanging="284"/>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1">
    <w:nsid w:val="46BB2EFA"/>
    <w:multiLevelType w:val="hybridMultilevel"/>
    <w:tmpl w:val="B622AD78"/>
    <w:lvl w:ilvl="0" w:tplc="ED3CDF7E">
      <w:start w:val="1"/>
      <w:numFmt w:val="bullet"/>
      <w:lvlText w:val=""/>
      <w:lvlJc w:val="left"/>
      <w:pPr>
        <w:ind w:left="851" w:hanging="284"/>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2">
    <w:nsid w:val="477B73DA"/>
    <w:multiLevelType w:val="hybridMultilevel"/>
    <w:tmpl w:val="434C10F2"/>
    <w:lvl w:ilvl="0" w:tplc="0419000B">
      <w:start w:val="1"/>
      <w:numFmt w:val="bullet"/>
      <w:lvlText w:val=""/>
      <w:lvlJc w:val="left"/>
      <w:pPr>
        <w:ind w:left="1287" w:hanging="360"/>
      </w:pPr>
      <w:rPr>
        <w:rFonts w:ascii="Wingdings" w:hAnsi="Wingdings" w:cs="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3">
    <w:nsid w:val="4B5B228A"/>
    <w:multiLevelType w:val="hybridMultilevel"/>
    <w:tmpl w:val="9DE4C55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nsid w:val="4BDC6C0C"/>
    <w:multiLevelType w:val="hybridMultilevel"/>
    <w:tmpl w:val="F970CCE2"/>
    <w:lvl w:ilvl="0" w:tplc="CF6280F6">
      <w:start w:val="1"/>
      <w:numFmt w:val="decimal"/>
      <w:lvlText w:val="%1."/>
      <w:lvlJc w:val="left"/>
      <w:pPr>
        <w:ind w:left="851" w:hanging="284"/>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5">
    <w:nsid w:val="4C78604D"/>
    <w:multiLevelType w:val="hybridMultilevel"/>
    <w:tmpl w:val="8F9CD0BA"/>
    <w:lvl w:ilvl="0" w:tplc="74267AEE">
      <w:start w:val="1"/>
      <w:numFmt w:val="bullet"/>
      <w:lvlText w:val="-"/>
      <w:lvlJc w:val="left"/>
      <w:pPr>
        <w:ind w:left="851" w:hanging="284"/>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6">
    <w:nsid w:val="4D7251F7"/>
    <w:multiLevelType w:val="hybridMultilevel"/>
    <w:tmpl w:val="8B9EB964"/>
    <w:lvl w:ilvl="0" w:tplc="6C5EF24A">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7">
    <w:nsid w:val="4E3E5D5C"/>
    <w:multiLevelType w:val="hybridMultilevel"/>
    <w:tmpl w:val="9AAC652A"/>
    <w:lvl w:ilvl="0" w:tplc="D74E5F0C">
      <w:numFmt w:val="bullet"/>
      <w:pStyle w:val="12"/>
      <w:lvlText w:val="•"/>
      <w:lvlJc w:val="left"/>
      <w:pPr>
        <w:tabs>
          <w:tab w:val="num" w:pos="-357"/>
        </w:tabs>
        <w:ind w:left="352" w:hanging="352"/>
      </w:pPr>
      <w:rPr>
        <w:rFonts w:ascii="Arial" w:hAnsi="Arial" w:cs="Aria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8">
    <w:nsid w:val="4E6950B0"/>
    <w:multiLevelType w:val="multilevel"/>
    <w:tmpl w:val="658E9278"/>
    <w:lvl w:ilvl="0">
      <w:start w:val="1"/>
      <w:numFmt w:val="bullet"/>
      <w:lvlText w:val="-"/>
      <w:lvlJc w:val="left"/>
      <w:pPr>
        <w:ind w:left="851" w:hanging="284"/>
      </w:pPr>
      <w:rPr>
        <w:rFonts w:ascii="Times New Roman" w:hAnsi="Times New Roman" w:cs="Times New Roman" w:hint="default"/>
        <w:b w:val="0"/>
        <w:bCs w:val="0"/>
        <w:i w:val="0"/>
        <w:iCs w:val="0"/>
        <w:smallCaps w:val="0"/>
        <w:strike w:val="0"/>
        <w:color w:val="000000"/>
        <w:spacing w:val="0"/>
        <w:w w:val="100"/>
        <w:position w:val="0"/>
        <w:sz w:val="23"/>
        <w:szCs w:val="23"/>
        <w:u w:val="none"/>
      </w:rPr>
    </w:lvl>
    <w:lvl w:ilvl="1">
      <w:numFmt w:val="decimal"/>
      <w:lvlText w:val=""/>
      <w:lvlJc w:val="left"/>
      <w:rPr>
        <w:rFonts w:hint="default"/>
      </w:rPr>
    </w:lvl>
    <w:lvl w:ilvl="2">
      <w:numFmt w:val="decimal"/>
      <w:lvlText w:val=""/>
      <w:lvlJc w:val="left"/>
      <w:rPr>
        <w:rFonts w:hint="default"/>
      </w:rPr>
    </w:lvl>
    <w:lvl w:ilvl="3">
      <w:numFmt w:val="decimal"/>
      <w:lvlText w:val=""/>
      <w:lvlJc w:val="left"/>
      <w:rPr>
        <w:rFonts w:hint="default"/>
      </w:rPr>
    </w:lvl>
    <w:lvl w:ilvl="4">
      <w:numFmt w:val="decimal"/>
      <w:lvlText w:val=""/>
      <w:lvlJc w:val="left"/>
      <w:rPr>
        <w:rFonts w:hint="default"/>
      </w:rPr>
    </w:lvl>
    <w:lvl w:ilvl="5">
      <w:numFmt w:val="decimal"/>
      <w:lvlText w:val=""/>
      <w:lvlJc w:val="left"/>
      <w:rPr>
        <w:rFonts w:hint="default"/>
      </w:rPr>
    </w:lvl>
    <w:lvl w:ilvl="6">
      <w:numFmt w:val="decimal"/>
      <w:lvlText w:val=""/>
      <w:lvlJc w:val="left"/>
      <w:rPr>
        <w:rFonts w:hint="default"/>
      </w:rPr>
    </w:lvl>
    <w:lvl w:ilvl="7">
      <w:numFmt w:val="decimal"/>
      <w:lvlText w:val=""/>
      <w:lvlJc w:val="left"/>
      <w:rPr>
        <w:rFonts w:hint="default"/>
      </w:rPr>
    </w:lvl>
    <w:lvl w:ilvl="8">
      <w:numFmt w:val="decimal"/>
      <w:lvlText w:val=""/>
      <w:lvlJc w:val="left"/>
      <w:rPr>
        <w:rFonts w:hint="default"/>
      </w:rPr>
    </w:lvl>
  </w:abstractNum>
  <w:abstractNum w:abstractNumId="39">
    <w:nsid w:val="4F6F1535"/>
    <w:multiLevelType w:val="hybridMultilevel"/>
    <w:tmpl w:val="797ADD8E"/>
    <w:lvl w:ilvl="0" w:tplc="A4BA1792">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0">
    <w:nsid w:val="51D808A4"/>
    <w:multiLevelType w:val="hybridMultilevel"/>
    <w:tmpl w:val="62C2230A"/>
    <w:lvl w:ilvl="0" w:tplc="09A8E38A">
      <w:start w:val="1"/>
      <w:numFmt w:val="bullet"/>
      <w:lvlText w:val=""/>
      <w:lvlJc w:val="left"/>
      <w:pPr>
        <w:ind w:left="851" w:hanging="284"/>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41">
    <w:nsid w:val="5492311B"/>
    <w:multiLevelType w:val="hybridMultilevel"/>
    <w:tmpl w:val="20CA44E4"/>
    <w:lvl w:ilvl="0" w:tplc="9D4CDB7C">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2">
    <w:nsid w:val="55630E24"/>
    <w:multiLevelType w:val="hybridMultilevel"/>
    <w:tmpl w:val="451808CE"/>
    <w:lvl w:ilvl="0" w:tplc="0CFC8436">
      <w:start w:val="1"/>
      <w:numFmt w:val="bullet"/>
      <w:lvlText w:val=""/>
      <w:lvlJc w:val="left"/>
      <w:pPr>
        <w:ind w:left="851" w:hanging="284"/>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43">
    <w:nsid w:val="55F154B9"/>
    <w:multiLevelType w:val="hybridMultilevel"/>
    <w:tmpl w:val="F79224A2"/>
    <w:lvl w:ilvl="0" w:tplc="0419000B">
      <w:start w:val="1"/>
      <w:numFmt w:val="bullet"/>
      <w:lvlText w:val=""/>
      <w:lvlJc w:val="left"/>
      <w:pPr>
        <w:ind w:left="720"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4">
    <w:nsid w:val="57644E83"/>
    <w:multiLevelType w:val="hybridMultilevel"/>
    <w:tmpl w:val="D53E5244"/>
    <w:lvl w:ilvl="0" w:tplc="EF1A5AAC">
      <w:start w:val="1"/>
      <w:numFmt w:val="decimal"/>
      <w:lvlText w:val="%1."/>
      <w:lvlJc w:val="left"/>
      <w:pPr>
        <w:ind w:left="851" w:hanging="284"/>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5">
    <w:nsid w:val="5BC83E84"/>
    <w:multiLevelType w:val="hybridMultilevel"/>
    <w:tmpl w:val="21F87FFA"/>
    <w:lvl w:ilvl="0" w:tplc="A4BA1792">
      <w:start w:val="1"/>
      <w:numFmt w:val="bullet"/>
      <w:lvlText w:val=""/>
      <w:lvlJc w:val="left"/>
      <w:pPr>
        <w:ind w:left="851" w:hanging="284"/>
      </w:pPr>
      <w:rPr>
        <w:rFonts w:ascii="Symbol" w:hAnsi="Symbol" w:cs="Symbol"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6">
    <w:nsid w:val="5E8B4531"/>
    <w:multiLevelType w:val="hybridMultilevel"/>
    <w:tmpl w:val="494C6F0E"/>
    <w:lvl w:ilvl="0" w:tplc="19F2ADA2">
      <w:start w:val="1"/>
      <w:numFmt w:val="bullet"/>
      <w:lvlText w:val=""/>
      <w:lvlJc w:val="left"/>
      <w:pPr>
        <w:ind w:left="886" w:hanging="319"/>
      </w:pPr>
      <w:rPr>
        <w:rFonts w:ascii="Symbol" w:hAnsi="Symbol" w:cs="Symbol" w:hint="default"/>
      </w:rPr>
    </w:lvl>
    <w:lvl w:ilvl="1" w:tplc="04190003">
      <w:start w:val="1"/>
      <w:numFmt w:val="bullet"/>
      <w:lvlText w:val="o"/>
      <w:lvlJc w:val="left"/>
      <w:pPr>
        <w:ind w:left="3436" w:hanging="360"/>
      </w:pPr>
      <w:rPr>
        <w:rFonts w:ascii="Courier New" w:hAnsi="Courier New" w:cs="Courier New" w:hint="default"/>
      </w:rPr>
    </w:lvl>
    <w:lvl w:ilvl="2" w:tplc="04190005">
      <w:start w:val="1"/>
      <w:numFmt w:val="bullet"/>
      <w:lvlText w:val=""/>
      <w:lvlJc w:val="left"/>
      <w:pPr>
        <w:ind w:left="4156" w:hanging="360"/>
      </w:pPr>
      <w:rPr>
        <w:rFonts w:ascii="Wingdings" w:hAnsi="Wingdings" w:cs="Wingdings" w:hint="default"/>
      </w:rPr>
    </w:lvl>
    <w:lvl w:ilvl="3" w:tplc="04190001">
      <w:start w:val="1"/>
      <w:numFmt w:val="bullet"/>
      <w:lvlText w:val=""/>
      <w:lvlJc w:val="left"/>
      <w:pPr>
        <w:ind w:left="4876" w:hanging="360"/>
      </w:pPr>
      <w:rPr>
        <w:rFonts w:ascii="Symbol" w:hAnsi="Symbol" w:cs="Symbol" w:hint="default"/>
      </w:rPr>
    </w:lvl>
    <w:lvl w:ilvl="4" w:tplc="04190003">
      <w:start w:val="1"/>
      <w:numFmt w:val="bullet"/>
      <w:lvlText w:val="o"/>
      <w:lvlJc w:val="left"/>
      <w:pPr>
        <w:ind w:left="5596" w:hanging="360"/>
      </w:pPr>
      <w:rPr>
        <w:rFonts w:ascii="Courier New" w:hAnsi="Courier New" w:cs="Courier New" w:hint="default"/>
      </w:rPr>
    </w:lvl>
    <w:lvl w:ilvl="5" w:tplc="04190005">
      <w:start w:val="1"/>
      <w:numFmt w:val="bullet"/>
      <w:lvlText w:val=""/>
      <w:lvlJc w:val="left"/>
      <w:pPr>
        <w:ind w:left="6316" w:hanging="360"/>
      </w:pPr>
      <w:rPr>
        <w:rFonts w:ascii="Wingdings" w:hAnsi="Wingdings" w:cs="Wingdings" w:hint="default"/>
      </w:rPr>
    </w:lvl>
    <w:lvl w:ilvl="6" w:tplc="04190001">
      <w:start w:val="1"/>
      <w:numFmt w:val="bullet"/>
      <w:lvlText w:val=""/>
      <w:lvlJc w:val="left"/>
      <w:pPr>
        <w:ind w:left="7036" w:hanging="360"/>
      </w:pPr>
      <w:rPr>
        <w:rFonts w:ascii="Symbol" w:hAnsi="Symbol" w:cs="Symbol" w:hint="default"/>
      </w:rPr>
    </w:lvl>
    <w:lvl w:ilvl="7" w:tplc="04190003">
      <w:start w:val="1"/>
      <w:numFmt w:val="bullet"/>
      <w:lvlText w:val="o"/>
      <w:lvlJc w:val="left"/>
      <w:pPr>
        <w:ind w:left="7756" w:hanging="360"/>
      </w:pPr>
      <w:rPr>
        <w:rFonts w:ascii="Courier New" w:hAnsi="Courier New" w:cs="Courier New" w:hint="default"/>
      </w:rPr>
    </w:lvl>
    <w:lvl w:ilvl="8" w:tplc="04190005">
      <w:start w:val="1"/>
      <w:numFmt w:val="bullet"/>
      <w:lvlText w:val=""/>
      <w:lvlJc w:val="left"/>
      <w:pPr>
        <w:ind w:left="8476" w:hanging="360"/>
      </w:pPr>
      <w:rPr>
        <w:rFonts w:ascii="Wingdings" w:hAnsi="Wingdings" w:cs="Wingdings" w:hint="default"/>
      </w:rPr>
    </w:lvl>
  </w:abstractNum>
  <w:abstractNum w:abstractNumId="47">
    <w:nsid w:val="64276831"/>
    <w:multiLevelType w:val="hybridMultilevel"/>
    <w:tmpl w:val="C4C43924"/>
    <w:lvl w:ilvl="0" w:tplc="A4BA1792">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48">
    <w:nsid w:val="6675665A"/>
    <w:multiLevelType w:val="hybridMultilevel"/>
    <w:tmpl w:val="CB6EC228"/>
    <w:lvl w:ilvl="0" w:tplc="EF1A5AAC">
      <w:start w:val="1"/>
      <w:numFmt w:val="decimal"/>
      <w:lvlText w:val="%1."/>
      <w:lvlJc w:val="left"/>
      <w:pPr>
        <w:ind w:left="851" w:hanging="284"/>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nsid w:val="67DD5272"/>
    <w:multiLevelType w:val="multilevel"/>
    <w:tmpl w:val="6B6431F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50">
    <w:nsid w:val="6868308E"/>
    <w:multiLevelType w:val="hybridMultilevel"/>
    <w:tmpl w:val="C382DD70"/>
    <w:lvl w:ilvl="0" w:tplc="7C2AC6EC">
      <w:start w:val="1"/>
      <w:numFmt w:val="bullet"/>
      <w:lvlText w:val=""/>
      <w:lvlJc w:val="left"/>
      <w:pPr>
        <w:ind w:left="851" w:hanging="284"/>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51">
    <w:nsid w:val="687179DF"/>
    <w:multiLevelType w:val="hybridMultilevel"/>
    <w:tmpl w:val="5434BF88"/>
    <w:lvl w:ilvl="0" w:tplc="32462550">
      <w:start w:val="1"/>
      <w:numFmt w:val="bullet"/>
      <w:lvlText w:val="-"/>
      <w:lvlJc w:val="left"/>
      <w:pPr>
        <w:ind w:left="851" w:hanging="284"/>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52">
    <w:nsid w:val="6A0B7C35"/>
    <w:multiLevelType w:val="hybridMultilevel"/>
    <w:tmpl w:val="91F867F6"/>
    <w:lvl w:ilvl="0" w:tplc="5AC82EB8">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53">
    <w:nsid w:val="6A1B6EB4"/>
    <w:multiLevelType w:val="hybridMultilevel"/>
    <w:tmpl w:val="7032B1EE"/>
    <w:lvl w:ilvl="0" w:tplc="6962310A">
      <w:start w:val="1"/>
      <w:numFmt w:val="bullet"/>
      <w:lvlText w:val=""/>
      <w:lvlJc w:val="left"/>
      <w:pPr>
        <w:ind w:left="851" w:hanging="284"/>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54">
    <w:nsid w:val="7485627A"/>
    <w:multiLevelType w:val="hybridMultilevel"/>
    <w:tmpl w:val="81E472E8"/>
    <w:lvl w:ilvl="0" w:tplc="9D4CDB7C">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55">
    <w:nsid w:val="79673A44"/>
    <w:multiLevelType w:val="hybridMultilevel"/>
    <w:tmpl w:val="FB301CB8"/>
    <w:lvl w:ilvl="0" w:tplc="9D4CDB7C">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56">
    <w:nsid w:val="7B8F695C"/>
    <w:multiLevelType w:val="hybridMultilevel"/>
    <w:tmpl w:val="6D7A660E"/>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57">
    <w:nsid w:val="7D782E99"/>
    <w:multiLevelType w:val="hybridMultilevel"/>
    <w:tmpl w:val="D0C83CFC"/>
    <w:lvl w:ilvl="0" w:tplc="B8E23726">
      <w:start w:val="1"/>
      <w:numFmt w:val="bullet"/>
      <w:lvlText w:val=""/>
      <w:lvlJc w:val="left"/>
      <w:pPr>
        <w:ind w:left="851" w:hanging="284"/>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58">
    <w:nsid w:val="7F506642"/>
    <w:multiLevelType w:val="hybridMultilevel"/>
    <w:tmpl w:val="93DA8236"/>
    <w:lvl w:ilvl="0" w:tplc="9D4CDB7C">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num w:numId="1">
    <w:abstractNumId w:val="44"/>
  </w:num>
  <w:num w:numId="2">
    <w:abstractNumId w:val="1"/>
  </w:num>
  <w:num w:numId="3">
    <w:abstractNumId w:val="37"/>
  </w:num>
  <w:num w:numId="4">
    <w:abstractNumId w:val="23"/>
  </w:num>
  <w:num w:numId="5">
    <w:abstractNumId w:val="34"/>
  </w:num>
  <w:num w:numId="6">
    <w:abstractNumId w:val="45"/>
  </w:num>
  <w:num w:numId="7">
    <w:abstractNumId w:val="36"/>
  </w:num>
  <w:num w:numId="8">
    <w:abstractNumId w:val="7"/>
  </w:num>
  <w:num w:numId="9">
    <w:abstractNumId w:val="31"/>
  </w:num>
  <w:num w:numId="10">
    <w:abstractNumId w:val="53"/>
  </w:num>
  <w:num w:numId="11">
    <w:abstractNumId w:val="35"/>
  </w:num>
  <w:num w:numId="12">
    <w:abstractNumId w:val="51"/>
  </w:num>
  <w:num w:numId="13">
    <w:abstractNumId w:val="41"/>
  </w:num>
  <w:num w:numId="14">
    <w:abstractNumId w:val="52"/>
  </w:num>
  <w:num w:numId="15">
    <w:abstractNumId w:val="11"/>
  </w:num>
  <w:num w:numId="16">
    <w:abstractNumId w:val="46"/>
  </w:num>
  <w:num w:numId="17">
    <w:abstractNumId w:val="40"/>
  </w:num>
  <w:num w:numId="18">
    <w:abstractNumId w:val="10"/>
  </w:num>
  <w:num w:numId="19">
    <w:abstractNumId w:val="18"/>
  </w:num>
  <w:num w:numId="20">
    <w:abstractNumId w:val="26"/>
  </w:num>
  <w:num w:numId="21">
    <w:abstractNumId w:val="22"/>
  </w:num>
  <w:num w:numId="22">
    <w:abstractNumId w:val="42"/>
  </w:num>
  <w:num w:numId="23">
    <w:abstractNumId w:val="5"/>
  </w:num>
  <w:num w:numId="24">
    <w:abstractNumId w:val="30"/>
  </w:num>
  <w:num w:numId="25">
    <w:abstractNumId w:val="57"/>
  </w:num>
  <w:num w:numId="26">
    <w:abstractNumId w:val="9"/>
  </w:num>
  <w:num w:numId="27">
    <w:abstractNumId w:val="19"/>
  </w:num>
  <w:num w:numId="28">
    <w:abstractNumId w:val="27"/>
  </w:num>
  <w:num w:numId="29">
    <w:abstractNumId w:val="2"/>
  </w:num>
  <w:num w:numId="30">
    <w:abstractNumId w:val="3"/>
  </w:num>
  <w:num w:numId="31">
    <w:abstractNumId w:val="48"/>
  </w:num>
  <w:num w:numId="32">
    <w:abstractNumId w:val="38"/>
  </w:num>
  <w:num w:numId="33">
    <w:abstractNumId w:val="50"/>
  </w:num>
  <w:num w:numId="34">
    <w:abstractNumId w:val="12"/>
  </w:num>
  <w:num w:numId="35">
    <w:abstractNumId w:val="13"/>
  </w:num>
  <w:num w:numId="36">
    <w:abstractNumId w:val="39"/>
  </w:num>
  <w:num w:numId="37">
    <w:abstractNumId w:val="20"/>
  </w:num>
  <w:num w:numId="38">
    <w:abstractNumId w:val="47"/>
  </w:num>
  <w:num w:numId="39">
    <w:abstractNumId w:val="8"/>
  </w:num>
  <w:num w:numId="40">
    <w:abstractNumId w:val="14"/>
  </w:num>
  <w:num w:numId="41">
    <w:abstractNumId w:val="28"/>
  </w:num>
  <w:num w:numId="42">
    <w:abstractNumId w:val="15"/>
  </w:num>
  <w:num w:numId="43">
    <w:abstractNumId w:val="4"/>
  </w:num>
  <w:num w:numId="44">
    <w:abstractNumId w:val="25"/>
  </w:num>
  <w:num w:numId="45">
    <w:abstractNumId w:val="49"/>
  </w:num>
  <w:num w:numId="46">
    <w:abstractNumId w:val="54"/>
  </w:num>
  <w:num w:numId="47">
    <w:abstractNumId w:val="24"/>
  </w:num>
  <w:num w:numId="48">
    <w:abstractNumId w:val="29"/>
  </w:num>
  <w:num w:numId="49">
    <w:abstractNumId w:val="55"/>
  </w:num>
  <w:num w:numId="50">
    <w:abstractNumId w:val="6"/>
  </w:num>
  <w:num w:numId="51">
    <w:abstractNumId w:val="32"/>
  </w:num>
  <w:num w:numId="52">
    <w:abstractNumId w:val="0"/>
  </w:num>
  <w:num w:numId="53">
    <w:abstractNumId w:val="17"/>
  </w:num>
  <w:num w:numId="54">
    <w:abstractNumId w:val="16"/>
  </w:num>
  <w:num w:numId="55">
    <w:abstractNumId w:val="33"/>
  </w:num>
  <w:num w:numId="56">
    <w:abstractNumId w:val="21"/>
  </w:num>
  <w:num w:numId="57">
    <w:abstractNumId w:val="56"/>
  </w:num>
  <w:num w:numId="58">
    <w:abstractNumId w:val="58"/>
  </w:num>
  <w:num w:numId="59">
    <w:abstractNumId w:val="4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defaultTabStop w:val="708"/>
  <w:autoHyphenation/>
  <w:doNotHyphenateCaps/>
  <w:drawingGridHorizontalSpacing w:val="14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E4E3F"/>
    <w:rsid w:val="000000D4"/>
    <w:rsid w:val="000017B6"/>
    <w:rsid w:val="00001E46"/>
    <w:rsid w:val="00002679"/>
    <w:rsid w:val="00002BD9"/>
    <w:rsid w:val="00003982"/>
    <w:rsid w:val="00003AB6"/>
    <w:rsid w:val="00004230"/>
    <w:rsid w:val="00004803"/>
    <w:rsid w:val="00006545"/>
    <w:rsid w:val="00010166"/>
    <w:rsid w:val="00010E79"/>
    <w:rsid w:val="0001182A"/>
    <w:rsid w:val="00012FBD"/>
    <w:rsid w:val="00013660"/>
    <w:rsid w:val="000142AF"/>
    <w:rsid w:val="00014397"/>
    <w:rsid w:val="0001501C"/>
    <w:rsid w:val="00015C80"/>
    <w:rsid w:val="000166A5"/>
    <w:rsid w:val="00017517"/>
    <w:rsid w:val="000200FD"/>
    <w:rsid w:val="0002098B"/>
    <w:rsid w:val="00020C78"/>
    <w:rsid w:val="00021663"/>
    <w:rsid w:val="000216D7"/>
    <w:rsid w:val="0002358C"/>
    <w:rsid w:val="0002389E"/>
    <w:rsid w:val="00023B33"/>
    <w:rsid w:val="00023D96"/>
    <w:rsid w:val="00023F07"/>
    <w:rsid w:val="0002557C"/>
    <w:rsid w:val="000259DF"/>
    <w:rsid w:val="00025CB2"/>
    <w:rsid w:val="0002634D"/>
    <w:rsid w:val="000317D0"/>
    <w:rsid w:val="00032581"/>
    <w:rsid w:val="00033893"/>
    <w:rsid w:val="000365D2"/>
    <w:rsid w:val="00036E33"/>
    <w:rsid w:val="00037175"/>
    <w:rsid w:val="00037310"/>
    <w:rsid w:val="00037600"/>
    <w:rsid w:val="0004025B"/>
    <w:rsid w:val="000412F6"/>
    <w:rsid w:val="00041792"/>
    <w:rsid w:val="0004183A"/>
    <w:rsid w:val="00042519"/>
    <w:rsid w:val="000427BC"/>
    <w:rsid w:val="00044E07"/>
    <w:rsid w:val="0004601A"/>
    <w:rsid w:val="00046F16"/>
    <w:rsid w:val="00047165"/>
    <w:rsid w:val="000477A9"/>
    <w:rsid w:val="000502EB"/>
    <w:rsid w:val="0005131C"/>
    <w:rsid w:val="00051623"/>
    <w:rsid w:val="00051ED0"/>
    <w:rsid w:val="000523BD"/>
    <w:rsid w:val="00053623"/>
    <w:rsid w:val="000536C0"/>
    <w:rsid w:val="00053B9D"/>
    <w:rsid w:val="00054DA8"/>
    <w:rsid w:val="00055820"/>
    <w:rsid w:val="00056F5B"/>
    <w:rsid w:val="0006087D"/>
    <w:rsid w:val="000610E5"/>
    <w:rsid w:val="00061CB7"/>
    <w:rsid w:val="00062BB7"/>
    <w:rsid w:val="00062E06"/>
    <w:rsid w:val="00063183"/>
    <w:rsid w:val="000633E1"/>
    <w:rsid w:val="000634DC"/>
    <w:rsid w:val="00063CCB"/>
    <w:rsid w:val="0006485D"/>
    <w:rsid w:val="0006580B"/>
    <w:rsid w:val="000664EA"/>
    <w:rsid w:val="000665DF"/>
    <w:rsid w:val="0006671B"/>
    <w:rsid w:val="000674B5"/>
    <w:rsid w:val="000741DA"/>
    <w:rsid w:val="000742ED"/>
    <w:rsid w:val="0007499E"/>
    <w:rsid w:val="00074E62"/>
    <w:rsid w:val="0007575A"/>
    <w:rsid w:val="00075796"/>
    <w:rsid w:val="00075C30"/>
    <w:rsid w:val="00076B35"/>
    <w:rsid w:val="000800EF"/>
    <w:rsid w:val="0008103D"/>
    <w:rsid w:val="00081E1A"/>
    <w:rsid w:val="00081E76"/>
    <w:rsid w:val="00082064"/>
    <w:rsid w:val="00082FAC"/>
    <w:rsid w:val="00083965"/>
    <w:rsid w:val="00083F18"/>
    <w:rsid w:val="00084FA3"/>
    <w:rsid w:val="0008517A"/>
    <w:rsid w:val="000857EB"/>
    <w:rsid w:val="000876F7"/>
    <w:rsid w:val="00090B09"/>
    <w:rsid w:val="000917CE"/>
    <w:rsid w:val="00091AE5"/>
    <w:rsid w:val="00091CDD"/>
    <w:rsid w:val="00092453"/>
    <w:rsid w:val="00092E18"/>
    <w:rsid w:val="000935A2"/>
    <w:rsid w:val="00095464"/>
    <w:rsid w:val="000954D9"/>
    <w:rsid w:val="00096B87"/>
    <w:rsid w:val="00096D2B"/>
    <w:rsid w:val="00096D81"/>
    <w:rsid w:val="0009785E"/>
    <w:rsid w:val="000979F3"/>
    <w:rsid w:val="00097A0F"/>
    <w:rsid w:val="000A1617"/>
    <w:rsid w:val="000A189A"/>
    <w:rsid w:val="000A25D1"/>
    <w:rsid w:val="000A2C57"/>
    <w:rsid w:val="000A3A5D"/>
    <w:rsid w:val="000A585B"/>
    <w:rsid w:val="000A6389"/>
    <w:rsid w:val="000A6476"/>
    <w:rsid w:val="000B0C54"/>
    <w:rsid w:val="000B0F8E"/>
    <w:rsid w:val="000B20C3"/>
    <w:rsid w:val="000B422B"/>
    <w:rsid w:val="000B4374"/>
    <w:rsid w:val="000B576F"/>
    <w:rsid w:val="000B59C0"/>
    <w:rsid w:val="000B5F75"/>
    <w:rsid w:val="000B6AD8"/>
    <w:rsid w:val="000C0429"/>
    <w:rsid w:val="000C16E5"/>
    <w:rsid w:val="000C16EA"/>
    <w:rsid w:val="000C18AC"/>
    <w:rsid w:val="000C26C0"/>
    <w:rsid w:val="000C2F50"/>
    <w:rsid w:val="000C384E"/>
    <w:rsid w:val="000C3E1C"/>
    <w:rsid w:val="000C4739"/>
    <w:rsid w:val="000C49CA"/>
    <w:rsid w:val="000C4DDE"/>
    <w:rsid w:val="000C5FB3"/>
    <w:rsid w:val="000D077C"/>
    <w:rsid w:val="000D1E63"/>
    <w:rsid w:val="000D359D"/>
    <w:rsid w:val="000D3D97"/>
    <w:rsid w:val="000D4CE3"/>
    <w:rsid w:val="000D576E"/>
    <w:rsid w:val="000D60FD"/>
    <w:rsid w:val="000E21AE"/>
    <w:rsid w:val="000E3F3F"/>
    <w:rsid w:val="000E4B26"/>
    <w:rsid w:val="000E4E4D"/>
    <w:rsid w:val="000E5042"/>
    <w:rsid w:val="000E5C19"/>
    <w:rsid w:val="000E6BF6"/>
    <w:rsid w:val="000E6D0A"/>
    <w:rsid w:val="000E7800"/>
    <w:rsid w:val="000F0091"/>
    <w:rsid w:val="000F021E"/>
    <w:rsid w:val="000F069B"/>
    <w:rsid w:val="000F0E28"/>
    <w:rsid w:val="000F1E97"/>
    <w:rsid w:val="000F2010"/>
    <w:rsid w:val="000F2F3C"/>
    <w:rsid w:val="000F32F8"/>
    <w:rsid w:val="000F3FCB"/>
    <w:rsid w:val="000F4826"/>
    <w:rsid w:val="000F71F8"/>
    <w:rsid w:val="00103D4C"/>
    <w:rsid w:val="00104C73"/>
    <w:rsid w:val="00105069"/>
    <w:rsid w:val="001051DB"/>
    <w:rsid w:val="00106077"/>
    <w:rsid w:val="001069A5"/>
    <w:rsid w:val="0011096B"/>
    <w:rsid w:val="00111AB7"/>
    <w:rsid w:val="00112317"/>
    <w:rsid w:val="001124EE"/>
    <w:rsid w:val="00113BCC"/>
    <w:rsid w:val="00114319"/>
    <w:rsid w:val="00114FB3"/>
    <w:rsid w:val="00115604"/>
    <w:rsid w:val="00116D45"/>
    <w:rsid w:val="00116F8B"/>
    <w:rsid w:val="0011799D"/>
    <w:rsid w:val="00117DDC"/>
    <w:rsid w:val="0012057D"/>
    <w:rsid w:val="001210B3"/>
    <w:rsid w:val="00122091"/>
    <w:rsid w:val="00122365"/>
    <w:rsid w:val="00123041"/>
    <w:rsid w:val="001230E8"/>
    <w:rsid w:val="001258D1"/>
    <w:rsid w:val="00126BA3"/>
    <w:rsid w:val="00127428"/>
    <w:rsid w:val="001307ED"/>
    <w:rsid w:val="00130881"/>
    <w:rsid w:val="001319A5"/>
    <w:rsid w:val="00131B96"/>
    <w:rsid w:val="001326B1"/>
    <w:rsid w:val="00132EAB"/>
    <w:rsid w:val="001331C8"/>
    <w:rsid w:val="0013325B"/>
    <w:rsid w:val="001338EA"/>
    <w:rsid w:val="00133979"/>
    <w:rsid w:val="00134DA7"/>
    <w:rsid w:val="001357F9"/>
    <w:rsid w:val="00135BA8"/>
    <w:rsid w:val="00135BB0"/>
    <w:rsid w:val="001362F2"/>
    <w:rsid w:val="001365E3"/>
    <w:rsid w:val="0013669B"/>
    <w:rsid w:val="0013770B"/>
    <w:rsid w:val="001409E7"/>
    <w:rsid w:val="001413EC"/>
    <w:rsid w:val="00141DAC"/>
    <w:rsid w:val="0014202D"/>
    <w:rsid w:val="001424BF"/>
    <w:rsid w:val="001425D3"/>
    <w:rsid w:val="00142656"/>
    <w:rsid w:val="00142702"/>
    <w:rsid w:val="00142B54"/>
    <w:rsid w:val="00142D38"/>
    <w:rsid w:val="00142F34"/>
    <w:rsid w:val="00144C3E"/>
    <w:rsid w:val="00146011"/>
    <w:rsid w:val="00146C39"/>
    <w:rsid w:val="0014755D"/>
    <w:rsid w:val="00147B88"/>
    <w:rsid w:val="0015027B"/>
    <w:rsid w:val="00151382"/>
    <w:rsid w:val="00151435"/>
    <w:rsid w:val="00151B2C"/>
    <w:rsid w:val="00151C7E"/>
    <w:rsid w:val="00152787"/>
    <w:rsid w:val="00153846"/>
    <w:rsid w:val="001542B2"/>
    <w:rsid w:val="0015586B"/>
    <w:rsid w:val="00156078"/>
    <w:rsid w:val="001562E1"/>
    <w:rsid w:val="001563F6"/>
    <w:rsid w:val="00157955"/>
    <w:rsid w:val="001603CC"/>
    <w:rsid w:val="00161463"/>
    <w:rsid w:val="0016284E"/>
    <w:rsid w:val="00162E7E"/>
    <w:rsid w:val="00163196"/>
    <w:rsid w:val="00163223"/>
    <w:rsid w:val="00163726"/>
    <w:rsid w:val="001648BB"/>
    <w:rsid w:val="001652DC"/>
    <w:rsid w:val="001664A4"/>
    <w:rsid w:val="00167BFF"/>
    <w:rsid w:val="0017189C"/>
    <w:rsid w:val="00171BFB"/>
    <w:rsid w:val="0017270F"/>
    <w:rsid w:val="001733DD"/>
    <w:rsid w:val="001734CF"/>
    <w:rsid w:val="00174FCD"/>
    <w:rsid w:val="0017543A"/>
    <w:rsid w:val="001764F8"/>
    <w:rsid w:val="00177E00"/>
    <w:rsid w:val="00177E56"/>
    <w:rsid w:val="00180009"/>
    <w:rsid w:val="0018022E"/>
    <w:rsid w:val="001805F9"/>
    <w:rsid w:val="0018252B"/>
    <w:rsid w:val="00182A15"/>
    <w:rsid w:val="001836C9"/>
    <w:rsid w:val="001836F4"/>
    <w:rsid w:val="001840FF"/>
    <w:rsid w:val="00184326"/>
    <w:rsid w:val="00185065"/>
    <w:rsid w:val="00185628"/>
    <w:rsid w:val="00186EDF"/>
    <w:rsid w:val="00186F91"/>
    <w:rsid w:val="00187136"/>
    <w:rsid w:val="001871B1"/>
    <w:rsid w:val="00190365"/>
    <w:rsid w:val="00190A1D"/>
    <w:rsid w:val="0019138F"/>
    <w:rsid w:val="00191399"/>
    <w:rsid w:val="00191B06"/>
    <w:rsid w:val="00191C66"/>
    <w:rsid w:val="00192A36"/>
    <w:rsid w:val="001940A5"/>
    <w:rsid w:val="00195974"/>
    <w:rsid w:val="00195FE1"/>
    <w:rsid w:val="0019666B"/>
    <w:rsid w:val="001968BF"/>
    <w:rsid w:val="001A0849"/>
    <w:rsid w:val="001A0F8C"/>
    <w:rsid w:val="001A29CD"/>
    <w:rsid w:val="001A3836"/>
    <w:rsid w:val="001A5F48"/>
    <w:rsid w:val="001A62D8"/>
    <w:rsid w:val="001A7013"/>
    <w:rsid w:val="001A755D"/>
    <w:rsid w:val="001B003D"/>
    <w:rsid w:val="001B12A9"/>
    <w:rsid w:val="001B1A99"/>
    <w:rsid w:val="001B1E68"/>
    <w:rsid w:val="001B4382"/>
    <w:rsid w:val="001B4914"/>
    <w:rsid w:val="001B606F"/>
    <w:rsid w:val="001B6C48"/>
    <w:rsid w:val="001B70D7"/>
    <w:rsid w:val="001B7603"/>
    <w:rsid w:val="001B77E7"/>
    <w:rsid w:val="001C137D"/>
    <w:rsid w:val="001C1C2D"/>
    <w:rsid w:val="001C20F3"/>
    <w:rsid w:val="001C2AF8"/>
    <w:rsid w:val="001C3686"/>
    <w:rsid w:val="001C3F04"/>
    <w:rsid w:val="001C4DF6"/>
    <w:rsid w:val="001C5021"/>
    <w:rsid w:val="001C558D"/>
    <w:rsid w:val="001C6DCC"/>
    <w:rsid w:val="001C751E"/>
    <w:rsid w:val="001D09EE"/>
    <w:rsid w:val="001D2309"/>
    <w:rsid w:val="001D3E96"/>
    <w:rsid w:val="001D5511"/>
    <w:rsid w:val="001D6053"/>
    <w:rsid w:val="001D6136"/>
    <w:rsid w:val="001E218B"/>
    <w:rsid w:val="001E424D"/>
    <w:rsid w:val="001E489E"/>
    <w:rsid w:val="001E4C65"/>
    <w:rsid w:val="001E5110"/>
    <w:rsid w:val="001E55BC"/>
    <w:rsid w:val="001E57F3"/>
    <w:rsid w:val="001E6F73"/>
    <w:rsid w:val="001E7FEE"/>
    <w:rsid w:val="001F1187"/>
    <w:rsid w:val="001F1B48"/>
    <w:rsid w:val="001F1E7B"/>
    <w:rsid w:val="001F2146"/>
    <w:rsid w:val="001F22A7"/>
    <w:rsid w:val="001F27F5"/>
    <w:rsid w:val="001F51C0"/>
    <w:rsid w:val="001F5704"/>
    <w:rsid w:val="001F5A2F"/>
    <w:rsid w:val="001F5DB2"/>
    <w:rsid w:val="001F5FBB"/>
    <w:rsid w:val="001F6810"/>
    <w:rsid w:val="001F712D"/>
    <w:rsid w:val="00201527"/>
    <w:rsid w:val="00201609"/>
    <w:rsid w:val="00202833"/>
    <w:rsid w:val="00202DAE"/>
    <w:rsid w:val="00203BAD"/>
    <w:rsid w:val="00204639"/>
    <w:rsid w:val="00204E46"/>
    <w:rsid w:val="00205728"/>
    <w:rsid w:val="00206C6D"/>
    <w:rsid w:val="002078B4"/>
    <w:rsid w:val="0021043A"/>
    <w:rsid w:val="00210D2A"/>
    <w:rsid w:val="00210EDF"/>
    <w:rsid w:val="0021162B"/>
    <w:rsid w:val="00211B4F"/>
    <w:rsid w:val="00212A06"/>
    <w:rsid w:val="00212DA7"/>
    <w:rsid w:val="00213D67"/>
    <w:rsid w:val="002141BC"/>
    <w:rsid w:val="00215F58"/>
    <w:rsid w:val="002177C6"/>
    <w:rsid w:val="0021787A"/>
    <w:rsid w:val="002207DD"/>
    <w:rsid w:val="002208CD"/>
    <w:rsid w:val="0022172B"/>
    <w:rsid w:val="002227D1"/>
    <w:rsid w:val="00222E61"/>
    <w:rsid w:val="0022350F"/>
    <w:rsid w:val="00224546"/>
    <w:rsid w:val="00224674"/>
    <w:rsid w:val="002249ED"/>
    <w:rsid w:val="00224AB9"/>
    <w:rsid w:val="00225597"/>
    <w:rsid w:val="00225891"/>
    <w:rsid w:val="00226CB0"/>
    <w:rsid w:val="00226FBF"/>
    <w:rsid w:val="00230095"/>
    <w:rsid w:val="0023046D"/>
    <w:rsid w:val="00230907"/>
    <w:rsid w:val="00231524"/>
    <w:rsid w:val="00232778"/>
    <w:rsid w:val="002328FB"/>
    <w:rsid w:val="002333F9"/>
    <w:rsid w:val="00233C2E"/>
    <w:rsid w:val="002358CA"/>
    <w:rsid w:val="002360E1"/>
    <w:rsid w:val="00236AB9"/>
    <w:rsid w:val="002377A6"/>
    <w:rsid w:val="00237836"/>
    <w:rsid w:val="00237AA4"/>
    <w:rsid w:val="002402F9"/>
    <w:rsid w:val="00240779"/>
    <w:rsid w:val="002407AC"/>
    <w:rsid w:val="002436AA"/>
    <w:rsid w:val="00245065"/>
    <w:rsid w:val="00245147"/>
    <w:rsid w:val="002467B1"/>
    <w:rsid w:val="00247596"/>
    <w:rsid w:val="0025081F"/>
    <w:rsid w:val="00250986"/>
    <w:rsid w:val="0025098B"/>
    <w:rsid w:val="0025215F"/>
    <w:rsid w:val="00252349"/>
    <w:rsid w:val="00252AF2"/>
    <w:rsid w:val="00253FFC"/>
    <w:rsid w:val="002540CA"/>
    <w:rsid w:val="0025564F"/>
    <w:rsid w:val="00255739"/>
    <w:rsid w:val="002569DC"/>
    <w:rsid w:val="00256C6A"/>
    <w:rsid w:val="002570AB"/>
    <w:rsid w:val="00257188"/>
    <w:rsid w:val="00257271"/>
    <w:rsid w:val="002574EB"/>
    <w:rsid w:val="0025751F"/>
    <w:rsid w:val="00260D15"/>
    <w:rsid w:val="00263427"/>
    <w:rsid w:val="00263707"/>
    <w:rsid w:val="00263F26"/>
    <w:rsid w:val="0026554C"/>
    <w:rsid w:val="00265B9D"/>
    <w:rsid w:val="00266496"/>
    <w:rsid w:val="002669E2"/>
    <w:rsid w:val="002700B0"/>
    <w:rsid w:val="00270D7B"/>
    <w:rsid w:val="00271ADE"/>
    <w:rsid w:val="002720B2"/>
    <w:rsid w:val="00272371"/>
    <w:rsid w:val="0027352A"/>
    <w:rsid w:val="00273B2F"/>
    <w:rsid w:val="00273BF6"/>
    <w:rsid w:val="00276C75"/>
    <w:rsid w:val="00277184"/>
    <w:rsid w:val="0027725C"/>
    <w:rsid w:val="00277846"/>
    <w:rsid w:val="00280374"/>
    <w:rsid w:val="00281D42"/>
    <w:rsid w:val="002824E8"/>
    <w:rsid w:val="00283F41"/>
    <w:rsid w:val="002843F1"/>
    <w:rsid w:val="002850D6"/>
    <w:rsid w:val="00285210"/>
    <w:rsid w:val="00285A67"/>
    <w:rsid w:val="00285C9B"/>
    <w:rsid w:val="00290670"/>
    <w:rsid w:val="0029081D"/>
    <w:rsid w:val="002916E7"/>
    <w:rsid w:val="00292380"/>
    <w:rsid w:val="0029264D"/>
    <w:rsid w:val="00293643"/>
    <w:rsid w:val="00294728"/>
    <w:rsid w:val="0029629A"/>
    <w:rsid w:val="002972F8"/>
    <w:rsid w:val="002A08D7"/>
    <w:rsid w:val="002A0BAE"/>
    <w:rsid w:val="002A0C3F"/>
    <w:rsid w:val="002A0C6D"/>
    <w:rsid w:val="002A13F9"/>
    <w:rsid w:val="002A1937"/>
    <w:rsid w:val="002A4AAB"/>
    <w:rsid w:val="002A4C35"/>
    <w:rsid w:val="002A6270"/>
    <w:rsid w:val="002A6BD5"/>
    <w:rsid w:val="002B05DB"/>
    <w:rsid w:val="002B0F44"/>
    <w:rsid w:val="002B0FD2"/>
    <w:rsid w:val="002B106A"/>
    <w:rsid w:val="002B1BB8"/>
    <w:rsid w:val="002B2625"/>
    <w:rsid w:val="002B3D6F"/>
    <w:rsid w:val="002B4876"/>
    <w:rsid w:val="002B5FAF"/>
    <w:rsid w:val="002B70A0"/>
    <w:rsid w:val="002B7C9D"/>
    <w:rsid w:val="002C0E66"/>
    <w:rsid w:val="002C11A7"/>
    <w:rsid w:val="002C15A2"/>
    <w:rsid w:val="002C2510"/>
    <w:rsid w:val="002C266C"/>
    <w:rsid w:val="002C42B9"/>
    <w:rsid w:val="002C42FD"/>
    <w:rsid w:val="002C5179"/>
    <w:rsid w:val="002C59BC"/>
    <w:rsid w:val="002C6DED"/>
    <w:rsid w:val="002C7350"/>
    <w:rsid w:val="002C735C"/>
    <w:rsid w:val="002C797E"/>
    <w:rsid w:val="002C7C64"/>
    <w:rsid w:val="002D138C"/>
    <w:rsid w:val="002D1922"/>
    <w:rsid w:val="002D1E51"/>
    <w:rsid w:val="002D2517"/>
    <w:rsid w:val="002D2B98"/>
    <w:rsid w:val="002D33B0"/>
    <w:rsid w:val="002D3EE6"/>
    <w:rsid w:val="002D3EFB"/>
    <w:rsid w:val="002D42DC"/>
    <w:rsid w:val="002D4C84"/>
    <w:rsid w:val="002D5068"/>
    <w:rsid w:val="002D5584"/>
    <w:rsid w:val="002D6D4C"/>
    <w:rsid w:val="002E0580"/>
    <w:rsid w:val="002E069D"/>
    <w:rsid w:val="002E0F39"/>
    <w:rsid w:val="002E10A7"/>
    <w:rsid w:val="002E1868"/>
    <w:rsid w:val="002E19C3"/>
    <w:rsid w:val="002E1EF9"/>
    <w:rsid w:val="002E250A"/>
    <w:rsid w:val="002E2568"/>
    <w:rsid w:val="002E3789"/>
    <w:rsid w:val="002E4E1F"/>
    <w:rsid w:val="002E524D"/>
    <w:rsid w:val="002E6558"/>
    <w:rsid w:val="002F1290"/>
    <w:rsid w:val="002F21EF"/>
    <w:rsid w:val="002F31B4"/>
    <w:rsid w:val="002F5544"/>
    <w:rsid w:val="002F65F4"/>
    <w:rsid w:val="002F6E7E"/>
    <w:rsid w:val="002F7D80"/>
    <w:rsid w:val="003008E1"/>
    <w:rsid w:val="00300D2E"/>
    <w:rsid w:val="00301214"/>
    <w:rsid w:val="00301577"/>
    <w:rsid w:val="003019D3"/>
    <w:rsid w:val="00302909"/>
    <w:rsid w:val="003039FE"/>
    <w:rsid w:val="00304686"/>
    <w:rsid w:val="0030741D"/>
    <w:rsid w:val="00307DA1"/>
    <w:rsid w:val="003104A2"/>
    <w:rsid w:val="0031104A"/>
    <w:rsid w:val="00311D36"/>
    <w:rsid w:val="003139EC"/>
    <w:rsid w:val="00316A20"/>
    <w:rsid w:val="00317465"/>
    <w:rsid w:val="0031784D"/>
    <w:rsid w:val="00317E3F"/>
    <w:rsid w:val="0032169C"/>
    <w:rsid w:val="00322548"/>
    <w:rsid w:val="003227B8"/>
    <w:rsid w:val="003231B7"/>
    <w:rsid w:val="00323AD3"/>
    <w:rsid w:val="00323B5F"/>
    <w:rsid w:val="00324C77"/>
    <w:rsid w:val="0032531A"/>
    <w:rsid w:val="00325929"/>
    <w:rsid w:val="0032754B"/>
    <w:rsid w:val="0033013D"/>
    <w:rsid w:val="003315B6"/>
    <w:rsid w:val="003316DD"/>
    <w:rsid w:val="00331845"/>
    <w:rsid w:val="00333D4D"/>
    <w:rsid w:val="00334127"/>
    <w:rsid w:val="00334DF8"/>
    <w:rsid w:val="00337781"/>
    <w:rsid w:val="00337BFE"/>
    <w:rsid w:val="0034351C"/>
    <w:rsid w:val="00345BC7"/>
    <w:rsid w:val="003460FC"/>
    <w:rsid w:val="00347173"/>
    <w:rsid w:val="00347288"/>
    <w:rsid w:val="00350D93"/>
    <w:rsid w:val="00350DCA"/>
    <w:rsid w:val="0035161E"/>
    <w:rsid w:val="00352D1B"/>
    <w:rsid w:val="00353479"/>
    <w:rsid w:val="00353AE8"/>
    <w:rsid w:val="00355A99"/>
    <w:rsid w:val="003570C9"/>
    <w:rsid w:val="00360F4B"/>
    <w:rsid w:val="00361262"/>
    <w:rsid w:val="00361758"/>
    <w:rsid w:val="00362015"/>
    <w:rsid w:val="00362259"/>
    <w:rsid w:val="0036349A"/>
    <w:rsid w:val="003641EB"/>
    <w:rsid w:val="00364B3B"/>
    <w:rsid w:val="00365A37"/>
    <w:rsid w:val="0036628B"/>
    <w:rsid w:val="003670AE"/>
    <w:rsid w:val="003677A3"/>
    <w:rsid w:val="00367F27"/>
    <w:rsid w:val="00370A0B"/>
    <w:rsid w:val="003715A3"/>
    <w:rsid w:val="0037171B"/>
    <w:rsid w:val="00371DFB"/>
    <w:rsid w:val="003728DC"/>
    <w:rsid w:val="00372BC2"/>
    <w:rsid w:val="0037305A"/>
    <w:rsid w:val="003731C3"/>
    <w:rsid w:val="00373982"/>
    <w:rsid w:val="0037428F"/>
    <w:rsid w:val="00374F76"/>
    <w:rsid w:val="00375C8A"/>
    <w:rsid w:val="00376C75"/>
    <w:rsid w:val="00380033"/>
    <w:rsid w:val="0038039E"/>
    <w:rsid w:val="0038113F"/>
    <w:rsid w:val="0038152A"/>
    <w:rsid w:val="00381711"/>
    <w:rsid w:val="00381E79"/>
    <w:rsid w:val="00383842"/>
    <w:rsid w:val="00386961"/>
    <w:rsid w:val="00391279"/>
    <w:rsid w:val="00392745"/>
    <w:rsid w:val="003947FB"/>
    <w:rsid w:val="003949D5"/>
    <w:rsid w:val="00394DD7"/>
    <w:rsid w:val="00395DAE"/>
    <w:rsid w:val="0039699F"/>
    <w:rsid w:val="0039746D"/>
    <w:rsid w:val="00397BC7"/>
    <w:rsid w:val="003A0360"/>
    <w:rsid w:val="003A1A9B"/>
    <w:rsid w:val="003A280A"/>
    <w:rsid w:val="003A3212"/>
    <w:rsid w:val="003A3245"/>
    <w:rsid w:val="003A3777"/>
    <w:rsid w:val="003A3DED"/>
    <w:rsid w:val="003A41F5"/>
    <w:rsid w:val="003A46B0"/>
    <w:rsid w:val="003A4811"/>
    <w:rsid w:val="003A598C"/>
    <w:rsid w:val="003A686B"/>
    <w:rsid w:val="003A6A7E"/>
    <w:rsid w:val="003A790E"/>
    <w:rsid w:val="003A7D5D"/>
    <w:rsid w:val="003B08F3"/>
    <w:rsid w:val="003B195F"/>
    <w:rsid w:val="003B20FA"/>
    <w:rsid w:val="003B25EF"/>
    <w:rsid w:val="003B345D"/>
    <w:rsid w:val="003B3F5B"/>
    <w:rsid w:val="003B5FC5"/>
    <w:rsid w:val="003C3276"/>
    <w:rsid w:val="003C3DCA"/>
    <w:rsid w:val="003C4956"/>
    <w:rsid w:val="003C497E"/>
    <w:rsid w:val="003C49F8"/>
    <w:rsid w:val="003C4E19"/>
    <w:rsid w:val="003D0713"/>
    <w:rsid w:val="003D171B"/>
    <w:rsid w:val="003D1D2B"/>
    <w:rsid w:val="003D1FED"/>
    <w:rsid w:val="003D2090"/>
    <w:rsid w:val="003D2677"/>
    <w:rsid w:val="003D27FA"/>
    <w:rsid w:val="003D2D76"/>
    <w:rsid w:val="003D2E77"/>
    <w:rsid w:val="003D3E70"/>
    <w:rsid w:val="003D4F25"/>
    <w:rsid w:val="003D7462"/>
    <w:rsid w:val="003E0004"/>
    <w:rsid w:val="003E0573"/>
    <w:rsid w:val="003E33D6"/>
    <w:rsid w:val="003E4159"/>
    <w:rsid w:val="003E4775"/>
    <w:rsid w:val="003E5265"/>
    <w:rsid w:val="003E5617"/>
    <w:rsid w:val="003E5D01"/>
    <w:rsid w:val="003E5D71"/>
    <w:rsid w:val="003E6251"/>
    <w:rsid w:val="003E6960"/>
    <w:rsid w:val="003E73B7"/>
    <w:rsid w:val="003F05E3"/>
    <w:rsid w:val="003F1341"/>
    <w:rsid w:val="003F2650"/>
    <w:rsid w:val="003F325B"/>
    <w:rsid w:val="003F4F03"/>
    <w:rsid w:val="003F52F9"/>
    <w:rsid w:val="003F79F2"/>
    <w:rsid w:val="00400B5E"/>
    <w:rsid w:val="0040246E"/>
    <w:rsid w:val="0040306B"/>
    <w:rsid w:val="004030FA"/>
    <w:rsid w:val="004038A9"/>
    <w:rsid w:val="004056AB"/>
    <w:rsid w:val="004057EF"/>
    <w:rsid w:val="00405B11"/>
    <w:rsid w:val="004061EC"/>
    <w:rsid w:val="00406507"/>
    <w:rsid w:val="00406A68"/>
    <w:rsid w:val="00407E25"/>
    <w:rsid w:val="00410035"/>
    <w:rsid w:val="00413277"/>
    <w:rsid w:val="00413AC0"/>
    <w:rsid w:val="00413E2B"/>
    <w:rsid w:val="00413E2E"/>
    <w:rsid w:val="00413FC6"/>
    <w:rsid w:val="004141A2"/>
    <w:rsid w:val="0041483F"/>
    <w:rsid w:val="00414E3D"/>
    <w:rsid w:val="00415024"/>
    <w:rsid w:val="0041556E"/>
    <w:rsid w:val="00415D37"/>
    <w:rsid w:val="00416023"/>
    <w:rsid w:val="0041633D"/>
    <w:rsid w:val="004169F8"/>
    <w:rsid w:val="00416DB9"/>
    <w:rsid w:val="0042024E"/>
    <w:rsid w:val="00420370"/>
    <w:rsid w:val="004204DB"/>
    <w:rsid w:val="00421381"/>
    <w:rsid w:val="00421BC1"/>
    <w:rsid w:val="00421C27"/>
    <w:rsid w:val="00422632"/>
    <w:rsid w:val="00422F4E"/>
    <w:rsid w:val="0042359D"/>
    <w:rsid w:val="004246A0"/>
    <w:rsid w:val="00424871"/>
    <w:rsid w:val="00424C5B"/>
    <w:rsid w:val="00424E6E"/>
    <w:rsid w:val="00425263"/>
    <w:rsid w:val="004254A4"/>
    <w:rsid w:val="0042576D"/>
    <w:rsid w:val="00430082"/>
    <w:rsid w:val="00430584"/>
    <w:rsid w:val="004305DA"/>
    <w:rsid w:val="00431576"/>
    <w:rsid w:val="004325B5"/>
    <w:rsid w:val="00432BED"/>
    <w:rsid w:val="004332F3"/>
    <w:rsid w:val="00433496"/>
    <w:rsid w:val="00433591"/>
    <w:rsid w:val="00434572"/>
    <w:rsid w:val="00435D28"/>
    <w:rsid w:val="0043705B"/>
    <w:rsid w:val="0043750E"/>
    <w:rsid w:val="004400AF"/>
    <w:rsid w:val="004408CB"/>
    <w:rsid w:val="00442099"/>
    <w:rsid w:val="00443205"/>
    <w:rsid w:val="00443473"/>
    <w:rsid w:val="00443996"/>
    <w:rsid w:val="00444F2A"/>
    <w:rsid w:val="0044547A"/>
    <w:rsid w:val="00445767"/>
    <w:rsid w:val="00445E95"/>
    <w:rsid w:val="0044631F"/>
    <w:rsid w:val="00447FBC"/>
    <w:rsid w:val="00450C2F"/>
    <w:rsid w:val="00450D94"/>
    <w:rsid w:val="00451306"/>
    <w:rsid w:val="00451408"/>
    <w:rsid w:val="004527CC"/>
    <w:rsid w:val="00453B43"/>
    <w:rsid w:val="00454248"/>
    <w:rsid w:val="0045547A"/>
    <w:rsid w:val="00455CB1"/>
    <w:rsid w:val="00456507"/>
    <w:rsid w:val="0045657E"/>
    <w:rsid w:val="0045727D"/>
    <w:rsid w:val="004577B4"/>
    <w:rsid w:val="00457D6A"/>
    <w:rsid w:val="00457FE3"/>
    <w:rsid w:val="00460EC0"/>
    <w:rsid w:val="00460F6E"/>
    <w:rsid w:val="004613B5"/>
    <w:rsid w:val="00461743"/>
    <w:rsid w:val="004618D0"/>
    <w:rsid w:val="00461A1E"/>
    <w:rsid w:val="00463033"/>
    <w:rsid w:val="00463154"/>
    <w:rsid w:val="004640FA"/>
    <w:rsid w:val="00464D6E"/>
    <w:rsid w:val="00465AD7"/>
    <w:rsid w:val="0046629F"/>
    <w:rsid w:val="0046740C"/>
    <w:rsid w:val="00467C57"/>
    <w:rsid w:val="004705A8"/>
    <w:rsid w:val="00470C09"/>
    <w:rsid w:val="004716D4"/>
    <w:rsid w:val="004734CE"/>
    <w:rsid w:val="0047425C"/>
    <w:rsid w:val="004748B6"/>
    <w:rsid w:val="00476586"/>
    <w:rsid w:val="00476FC9"/>
    <w:rsid w:val="00480A05"/>
    <w:rsid w:val="004828DD"/>
    <w:rsid w:val="00483A96"/>
    <w:rsid w:val="00483D58"/>
    <w:rsid w:val="00483D63"/>
    <w:rsid w:val="0048433E"/>
    <w:rsid w:val="004856A9"/>
    <w:rsid w:val="00485AF8"/>
    <w:rsid w:val="00485B63"/>
    <w:rsid w:val="00487942"/>
    <w:rsid w:val="004905AB"/>
    <w:rsid w:val="004907FC"/>
    <w:rsid w:val="00490B8B"/>
    <w:rsid w:val="004914C4"/>
    <w:rsid w:val="00491FFE"/>
    <w:rsid w:val="00492861"/>
    <w:rsid w:val="004932CE"/>
    <w:rsid w:val="004938CB"/>
    <w:rsid w:val="00493BBC"/>
    <w:rsid w:val="00493CCB"/>
    <w:rsid w:val="0049548F"/>
    <w:rsid w:val="004956C6"/>
    <w:rsid w:val="00496000"/>
    <w:rsid w:val="004962BD"/>
    <w:rsid w:val="004966A5"/>
    <w:rsid w:val="0049693F"/>
    <w:rsid w:val="00496BBB"/>
    <w:rsid w:val="0049737C"/>
    <w:rsid w:val="00497EA5"/>
    <w:rsid w:val="004A082E"/>
    <w:rsid w:val="004A1C53"/>
    <w:rsid w:val="004A3BBD"/>
    <w:rsid w:val="004A3E5E"/>
    <w:rsid w:val="004A5135"/>
    <w:rsid w:val="004A57F0"/>
    <w:rsid w:val="004A5919"/>
    <w:rsid w:val="004A6474"/>
    <w:rsid w:val="004A7D55"/>
    <w:rsid w:val="004A7F7B"/>
    <w:rsid w:val="004B0C47"/>
    <w:rsid w:val="004B1066"/>
    <w:rsid w:val="004B1E99"/>
    <w:rsid w:val="004B3114"/>
    <w:rsid w:val="004B44BC"/>
    <w:rsid w:val="004B668D"/>
    <w:rsid w:val="004B693C"/>
    <w:rsid w:val="004C094A"/>
    <w:rsid w:val="004C0DF0"/>
    <w:rsid w:val="004C1969"/>
    <w:rsid w:val="004C2F8B"/>
    <w:rsid w:val="004C33A1"/>
    <w:rsid w:val="004C5349"/>
    <w:rsid w:val="004C5692"/>
    <w:rsid w:val="004C587D"/>
    <w:rsid w:val="004C5AF5"/>
    <w:rsid w:val="004C6550"/>
    <w:rsid w:val="004C755F"/>
    <w:rsid w:val="004C7657"/>
    <w:rsid w:val="004C768F"/>
    <w:rsid w:val="004C7D1E"/>
    <w:rsid w:val="004C7D9F"/>
    <w:rsid w:val="004D1E0C"/>
    <w:rsid w:val="004D317F"/>
    <w:rsid w:val="004D3561"/>
    <w:rsid w:val="004D396C"/>
    <w:rsid w:val="004D3B93"/>
    <w:rsid w:val="004D4A24"/>
    <w:rsid w:val="004D51F8"/>
    <w:rsid w:val="004D565C"/>
    <w:rsid w:val="004D6606"/>
    <w:rsid w:val="004D7000"/>
    <w:rsid w:val="004E076C"/>
    <w:rsid w:val="004E080B"/>
    <w:rsid w:val="004E0C59"/>
    <w:rsid w:val="004E135F"/>
    <w:rsid w:val="004E380F"/>
    <w:rsid w:val="004E404B"/>
    <w:rsid w:val="004E4179"/>
    <w:rsid w:val="004E5B6F"/>
    <w:rsid w:val="004E67FF"/>
    <w:rsid w:val="004E6BA4"/>
    <w:rsid w:val="004E72AF"/>
    <w:rsid w:val="004E744F"/>
    <w:rsid w:val="004E76B9"/>
    <w:rsid w:val="004E777B"/>
    <w:rsid w:val="004E79B0"/>
    <w:rsid w:val="004F0404"/>
    <w:rsid w:val="004F0954"/>
    <w:rsid w:val="004F18BE"/>
    <w:rsid w:val="004F1B0B"/>
    <w:rsid w:val="004F1EF4"/>
    <w:rsid w:val="004F23F4"/>
    <w:rsid w:val="004F2507"/>
    <w:rsid w:val="004F2A24"/>
    <w:rsid w:val="004F44C7"/>
    <w:rsid w:val="004F4593"/>
    <w:rsid w:val="004F5AFC"/>
    <w:rsid w:val="004F5D77"/>
    <w:rsid w:val="004F6122"/>
    <w:rsid w:val="004F6748"/>
    <w:rsid w:val="005008B0"/>
    <w:rsid w:val="00501641"/>
    <w:rsid w:val="0050293C"/>
    <w:rsid w:val="0050479C"/>
    <w:rsid w:val="00504F18"/>
    <w:rsid w:val="005061AD"/>
    <w:rsid w:val="005104D6"/>
    <w:rsid w:val="0051124C"/>
    <w:rsid w:val="0051134F"/>
    <w:rsid w:val="005125B8"/>
    <w:rsid w:val="00512BA6"/>
    <w:rsid w:val="00516E3F"/>
    <w:rsid w:val="00521396"/>
    <w:rsid w:val="00522DEE"/>
    <w:rsid w:val="0052341D"/>
    <w:rsid w:val="005246D0"/>
    <w:rsid w:val="0052599E"/>
    <w:rsid w:val="00527D4F"/>
    <w:rsid w:val="00527E42"/>
    <w:rsid w:val="00530108"/>
    <w:rsid w:val="00530165"/>
    <w:rsid w:val="00531B83"/>
    <w:rsid w:val="00533CF0"/>
    <w:rsid w:val="00534CB8"/>
    <w:rsid w:val="00536770"/>
    <w:rsid w:val="00537C36"/>
    <w:rsid w:val="00540D6E"/>
    <w:rsid w:val="00540FA6"/>
    <w:rsid w:val="00541B2D"/>
    <w:rsid w:val="005421C9"/>
    <w:rsid w:val="00543DEF"/>
    <w:rsid w:val="00543FEB"/>
    <w:rsid w:val="005459CD"/>
    <w:rsid w:val="005465C4"/>
    <w:rsid w:val="005506DB"/>
    <w:rsid w:val="00551F2D"/>
    <w:rsid w:val="005531CA"/>
    <w:rsid w:val="005532A9"/>
    <w:rsid w:val="00553AD8"/>
    <w:rsid w:val="005550BB"/>
    <w:rsid w:val="005551FF"/>
    <w:rsid w:val="00555735"/>
    <w:rsid w:val="00555BA3"/>
    <w:rsid w:val="00557E80"/>
    <w:rsid w:val="005607AC"/>
    <w:rsid w:val="00560826"/>
    <w:rsid w:val="00560D18"/>
    <w:rsid w:val="00560D40"/>
    <w:rsid w:val="005614AD"/>
    <w:rsid w:val="005615C2"/>
    <w:rsid w:val="00561A33"/>
    <w:rsid w:val="00561C5E"/>
    <w:rsid w:val="005633D8"/>
    <w:rsid w:val="00563672"/>
    <w:rsid w:val="00563DB6"/>
    <w:rsid w:val="00563F21"/>
    <w:rsid w:val="0056590E"/>
    <w:rsid w:val="00565E8A"/>
    <w:rsid w:val="005663E6"/>
    <w:rsid w:val="005710C3"/>
    <w:rsid w:val="00571CAD"/>
    <w:rsid w:val="00573E3F"/>
    <w:rsid w:val="0057408C"/>
    <w:rsid w:val="0057482A"/>
    <w:rsid w:val="00576BB0"/>
    <w:rsid w:val="005776F4"/>
    <w:rsid w:val="00577C26"/>
    <w:rsid w:val="005821C4"/>
    <w:rsid w:val="00584B31"/>
    <w:rsid w:val="00585688"/>
    <w:rsid w:val="00586EB1"/>
    <w:rsid w:val="00587979"/>
    <w:rsid w:val="00590203"/>
    <w:rsid w:val="005902C3"/>
    <w:rsid w:val="00590D16"/>
    <w:rsid w:val="00591B89"/>
    <w:rsid w:val="00592400"/>
    <w:rsid w:val="00592BDB"/>
    <w:rsid w:val="0059325C"/>
    <w:rsid w:val="00593C04"/>
    <w:rsid w:val="00593E97"/>
    <w:rsid w:val="00594CAA"/>
    <w:rsid w:val="00594F12"/>
    <w:rsid w:val="00595DA7"/>
    <w:rsid w:val="005969C4"/>
    <w:rsid w:val="0059754D"/>
    <w:rsid w:val="005976DD"/>
    <w:rsid w:val="005A23F8"/>
    <w:rsid w:val="005A2423"/>
    <w:rsid w:val="005A274F"/>
    <w:rsid w:val="005A39F5"/>
    <w:rsid w:val="005A45D6"/>
    <w:rsid w:val="005A4C0B"/>
    <w:rsid w:val="005A4E19"/>
    <w:rsid w:val="005A745E"/>
    <w:rsid w:val="005A7B80"/>
    <w:rsid w:val="005A7D33"/>
    <w:rsid w:val="005B06A0"/>
    <w:rsid w:val="005B1445"/>
    <w:rsid w:val="005B1BC7"/>
    <w:rsid w:val="005B22D3"/>
    <w:rsid w:val="005B31AE"/>
    <w:rsid w:val="005B4031"/>
    <w:rsid w:val="005B4923"/>
    <w:rsid w:val="005B52AD"/>
    <w:rsid w:val="005B62A4"/>
    <w:rsid w:val="005B7C43"/>
    <w:rsid w:val="005C0F49"/>
    <w:rsid w:val="005C1C98"/>
    <w:rsid w:val="005C2AB9"/>
    <w:rsid w:val="005C2FD6"/>
    <w:rsid w:val="005C48EE"/>
    <w:rsid w:val="005C4FE1"/>
    <w:rsid w:val="005C5055"/>
    <w:rsid w:val="005C54D8"/>
    <w:rsid w:val="005C5675"/>
    <w:rsid w:val="005C5F89"/>
    <w:rsid w:val="005C6171"/>
    <w:rsid w:val="005C7F9D"/>
    <w:rsid w:val="005D086B"/>
    <w:rsid w:val="005D22F0"/>
    <w:rsid w:val="005D29E0"/>
    <w:rsid w:val="005D3F02"/>
    <w:rsid w:val="005D4ACE"/>
    <w:rsid w:val="005E11D4"/>
    <w:rsid w:val="005E2402"/>
    <w:rsid w:val="005E3272"/>
    <w:rsid w:val="005E5CCE"/>
    <w:rsid w:val="005E6BCC"/>
    <w:rsid w:val="005E6E60"/>
    <w:rsid w:val="005E796E"/>
    <w:rsid w:val="005F04FF"/>
    <w:rsid w:val="005F1ABA"/>
    <w:rsid w:val="005F25B9"/>
    <w:rsid w:val="005F3368"/>
    <w:rsid w:val="005F4086"/>
    <w:rsid w:val="005F413B"/>
    <w:rsid w:val="005F766E"/>
    <w:rsid w:val="005F7AA9"/>
    <w:rsid w:val="00600784"/>
    <w:rsid w:val="00602844"/>
    <w:rsid w:val="00603BFC"/>
    <w:rsid w:val="006051A5"/>
    <w:rsid w:val="00605DE7"/>
    <w:rsid w:val="00607624"/>
    <w:rsid w:val="00607816"/>
    <w:rsid w:val="006119F4"/>
    <w:rsid w:val="00612518"/>
    <w:rsid w:val="00612D97"/>
    <w:rsid w:val="00613ED3"/>
    <w:rsid w:val="00613F77"/>
    <w:rsid w:val="00614942"/>
    <w:rsid w:val="00616090"/>
    <w:rsid w:val="006162D3"/>
    <w:rsid w:val="00616ADD"/>
    <w:rsid w:val="00621142"/>
    <w:rsid w:val="0062190F"/>
    <w:rsid w:val="00622A76"/>
    <w:rsid w:val="00623AC5"/>
    <w:rsid w:val="006279E6"/>
    <w:rsid w:val="00627DF0"/>
    <w:rsid w:val="00631744"/>
    <w:rsid w:val="00631760"/>
    <w:rsid w:val="0063296E"/>
    <w:rsid w:val="00633074"/>
    <w:rsid w:val="0063307D"/>
    <w:rsid w:val="00633A05"/>
    <w:rsid w:val="0063402D"/>
    <w:rsid w:val="00634759"/>
    <w:rsid w:val="00634BE8"/>
    <w:rsid w:val="006358F4"/>
    <w:rsid w:val="00635D49"/>
    <w:rsid w:val="006374EF"/>
    <w:rsid w:val="00637EEC"/>
    <w:rsid w:val="0064020D"/>
    <w:rsid w:val="006420F6"/>
    <w:rsid w:val="00642C7F"/>
    <w:rsid w:val="00643554"/>
    <w:rsid w:val="0064508F"/>
    <w:rsid w:val="0064604D"/>
    <w:rsid w:val="006462FE"/>
    <w:rsid w:val="0064641F"/>
    <w:rsid w:val="00646449"/>
    <w:rsid w:val="006466E8"/>
    <w:rsid w:val="006467CF"/>
    <w:rsid w:val="00646B59"/>
    <w:rsid w:val="006474C6"/>
    <w:rsid w:val="006474CC"/>
    <w:rsid w:val="006477D4"/>
    <w:rsid w:val="00651F93"/>
    <w:rsid w:val="006521FC"/>
    <w:rsid w:val="0065257A"/>
    <w:rsid w:val="0065369A"/>
    <w:rsid w:val="00654C60"/>
    <w:rsid w:val="00654FA5"/>
    <w:rsid w:val="0065637D"/>
    <w:rsid w:val="0065638A"/>
    <w:rsid w:val="006564CE"/>
    <w:rsid w:val="00657387"/>
    <w:rsid w:val="00657D4C"/>
    <w:rsid w:val="00657ECA"/>
    <w:rsid w:val="00661190"/>
    <w:rsid w:val="006611DF"/>
    <w:rsid w:val="00661881"/>
    <w:rsid w:val="00662546"/>
    <w:rsid w:val="00662B20"/>
    <w:rsid w:val="0066386A"/>
    <w:rsid w:val="006661C6"/>
    <w:rsid w:val="00666551"/>
    <w:rsid w:val="006670C8"/>
    <w:rsid w:val="00667AE3"/>
    <w:rsid w:val="00667D88"/>
    <w:rsid w:val="00667F3E"/>
    <w:rsid w:val="006719BA"/>
    <w:rsid w:val="00671E6C"/>
    <w:rsid w:val="00672BF1"/>
    <w:rsid w:val="00672E50"/>
    <w:rsid w:val="006732D5"/>
    <w:rsid w:val="00674659"/>
    <w:rsid w:val="00674CA3"/>
    <w:rsid w:val="0067699B"/>
    <w:rsid w:val="00676DDF"/>
    <w:rsid w:val="006800A8"/>
    <w:rsid w:val="00680362"/>
    <w:rsid w:val="00680B5F"/>
    <w:rsid w:val="00680E80"/>
    <w:rsid w:val="0068136A"/>
    <w:rsid w:val="0068148A"/>
    <w:rsid w:val="00682811"/>
    <w:rsid w:val="006828AF"/>
    <w:rsid w:val="006835AB"/>
    <w:rsid w:val="006839F8"/>
    <w:rsid w:val="00683FD4"/>
    <w:rsid w:val="00684751"/>
    <w:rsid w:val="00685916"/>
    <w:rsid w:val="006865B5"/>
    <w:rsid w:val="0068661D"/>
    <w:rsid w:val="00687610"/>
    <w:rsid w:val="00690C1C"/>
    <w:rsid w:val="0069115C"/>
    <w:rsid w:val="00691522"/>
    <w:rsid w:val="00691773"/>
    <w:rsid w:val="006922A8"/>
    <w:rsid w:val="0069230D"/>
    <w:rsid w:val="00693280"/>
    <w:rsid w:val="006933D2"/>
    <w:rsid w:val="00695046"/>
    <w:rsid w:val="006958B6"/>
    <w:rsid w:val="00696922"/>
    <w:rsid w:val="00696C6B"/>
    <w:rsid w:val="00697172"/>
    <w:rsid w:val="00697AB5"/>
    <w:rsid w:val="006A2539"/>
    <w:rsid w:val="006A2EF5"/>
    <w:rsid w:val="006A3047"/>
    <w:rsid w:val="006A335C"/>
    <w:rsid w:val="006A3409"/>
    <w:rsid w:val="006A40CD"/>
    <w:rsid w:val="006A416B"/>
    <w:rsid w:val="006A4528"/>
    <w:rsid w:val="006A4FB5"/>
    <w:rsid w:val="006A67AA"/>
    <w:rsid w:val="006A67E1"/>
    <w:rsid w:val="006A70DD"/>
    <w:rsid w:val="006B0245"/>
    <w:rsid w:val="006B0F3D"/>
    <w:rsid w:val="006B1840"/>
    <w:rsid w:val="006B23B8"/>
    <w:rsid w:val="006B32C9"/>
    <w:rsid w:val="006B3E77"/>
    <w:rsid w:val="006B429C"/>
    <w:rsid w:val="006B43EB"/>
    <w:rsid w:val="006B504A"/>
    <w:rsid w:val="006B5AAB"/>
    <w:rsid w:val="006B65BA"/>
    <w:rsid w:val="006B76E2"/>
    <w:rsid w:val="006C02BA"/>
    <w:rsid w:val="006C053D"/>
    <w:rsid w:val="006C06D9"/>
    <w:rsid w:val="006C19DF"/>
    <w:rsid w:val="006C246A"/>
    <w:rsid w:val="006C352A"/>
    <w:rsid w:val="006C35A0"/>
    <w:rsid w:val="006C422E"/>
    <w:rsid w:val="006C4837"/>
    <w:rsid w:val="006C5345"/>
    <w:rsid w:val="006C6216"/>
    <w:rsid w:val="006C7055"/>
    <w:rsid w:val="006C73D3"/>
    <w:rsid w:val="006D14A4"/>
    <w:rsid w:val="006D2150"/>
    <w:rsid w:val="006D30F1"/>
    <w:rsid w:val="006D455F"/>
    <w:rsid w:val="006D5E33"/>
    <w:rsid w:val="006D5F91"/>
    <w:rsid w:val="006D757E"/>
    <w:rsid w:val="006D7823"/>
    <w:rsid w:val="006E0520"/>
    <w:rsid w:val="006E1241"/>
    <w:rsid w:val="006E2637"/>
    <w:rsid w:val="006E3E2C"/>
    <w:rsid w:val="006E52A0"/>
    <w:rsid w:val="006E6565"/>
    <w:rsid w:val="006F0187"/>
    <w:rsid w:val="006F0EEB"/>
    <w:rsid w:val="006F0FAC"/>
    <w:rsid w:val="006F0FBC"/>
    <w:rsid w:val="006F1276"/>
    <w:rsid w:val="006F1ACC"/>
    <w:rsid w:val="006F1DC5"/>
    <w:rsid w:val="006F2913"/>
    <w:rsid w:val="006F3D3E"/>
    <w:rsid w:val="006F3F0D"/>
    <w:rsid w:val="006F500F"/>
    <w:rsid w:val="006F5C47"/>
    <w:rsid w:val="006F6591"/>
    <w:rsid w:val="006F733F"/>
    <w:rsid w:val="006F770E"/>
    <w:rsid w:val="00703652"/>
    <w:rsid w:val="00703C68"/>
    <w:rsid w:val="007046EE"/>
    <w:rsid w:val="0070716B"/>
    <w:rsid w:val="0070738D"/>
    <w:rsid w:val="007078DE"/>
    <w:rsid w:val="00707AEE"/>
    <w:rsid w:val="00710944"/>
    <w:rsid w:val="00710BE0"/>
    <w:rsid w:val="00711DED"/>
    <w:rsid w:val="00711ECB"/>
    <w:rsid w:val="0071280B"/>
    <w:rsid w:val="00712C2A"/>
    <w:rsid w:val="00712CBB"/>
    <w:rsid w:val="00712F46"/>
    <w:rsid w:val="007138BA"/>
    <w:rsid w:val="007149C6"/>
    <w:rsid w:val="007156DC"/>
    <w:rsid w:val="00715986"/>
    <w:rsid w:val="00716301"/>
    <w:rsid w:val="00716705"/>
    <w:rsid w:val="00716F5B"/>
    <w:rsid w:val="007179BA"/>
    <w:rsid w:val="00720302"/>
    <w:rsid w:val="00721D5F"/>
    <w:rsid w:val="0072316C"/>
    <w:rsid w:val="007245C3"/>
    <w:rsid w:val="007251DD"/>
    <w:rsid w:val="00727239"/>
    <w:rsid w:val="00727782"/>
    <w:rsid w:val="00727C8E"/>
    <w:rsid w:val="007301A4"/>
    <w:rsid w:val="00730BC4"/>
    <w:rsid w:val="00730DEB"/>
    <w:rsid w:val="007310C8"/>
    <w:rsid w:val="00731DA3"/>
    <w:rsid w:val="00732081"/>
    <w:rsid w:val="00732DDA"/>
    <w:rsid w:val="007339A0"/>
    <w:rsid w:val="00733CFA"/>
    <w:rsid w:val="00734270"/>
    <w:rsid w:val="00734D60"/>
    <w:rsid w:val="00735293"/>
    <w:rsid w:val="00736BFE"/>
    <w:rsid w:val="007372A2"/>
    <w:rsid w:val="007376D1"/>
    <w:rsid w:val="00737A59"/>
    <w:rsid w:val="00743112"/>
    <w:rsid w:val="00743AAE"/>
    <w:rsid w:val="00743F16"/>
    <w:rsid w:val="0074417D"/>
    <w:rsid w:val="0074612D"/>
    <w:rsid w:val="00746192"/>
    <w:rsid w:val="00746193"/>
    <w:rsid w:val="00746CFC"/>
    <w:rsid w:val="00747A81"/>
    <w:rsid w:val="00750BE9"/>
    <w:rsid w:val="007516BE"/>
    <w:rsid w:val="007525F7"/>
    <w:rsid w:val="00752DBB"/>
    <w:rsid w:val="0075365C"/>
    <w:rsid w:val="00753D00"/>
    <w:rsid w:val="00754071"/>
    <w:rsid w:val="00754556"/>
    <w:rsid w:val="00754BF4"/>
    <w:rsid w:val="00756779"/>
    <w:rsid w:val="00757F75"/>
    <w:rsid w:val="0076098F"/>
    <w:rsid w:val="00760D9D"/>
    <w:rsid w:val="00762626"/>
    <w:rsid w:val="00763063"/>
    <w:rsid w:val="007631EF"/>
    <w:rsid w:val="007636B0"/>
    <w:rsid w:val="00763F73"/>
    <w:rsid w:val="007647F9"/>
    <w:rsid w:val="00764A41"/>
    <w:rsid w:val="00764DCB"/>
    <w:rsid w:val="0076538C"/>
    <w:rsid w:val="00765FAB"/>
    <w:rsid w:val="007704C5"/>
    <w:rsid w:val="0077074D"/>
    <w:rsid w:val="00770906"/>
    <w:rsid w:val="007713A0"/>
    <w:rsid w:val="00772103"/>
    <w:rsid w:val="0077298F"/>
    <w:rsid w:val="00773B6F"/>
    <w:rsid w:val="007742E9"/>
    <w:rsid w:val="00774329"/>
    <w:rsid w:val="007752D5"/>
    <w:rsid w:val="00775500"/>
    <w:rsid w:val="007762C6"/>
    <w:rsid w:val="00776CFC"/>
    <w:rsid w:val="00777072"/>
    <w:rsid w:val="007800C0"/>
    <w:rsid w:val="00780630"/>
    <w:rsid w:val="007838B5"/>
    <w:rsid w:val="007844D0"/>
    <w:rsid w:val="0078492E"/>
    <w:rsid w:val="00784C78"/>
    <w:rsid w:val="00785187"/>
    <w:rsid w:val="00785563"/>
    <w:rsid w:val="00786B37"/>
    <w:rsid w:val="00787B73"/>
    <w:rsid w:val="00790162"/>
    <w:rsid w:val="00790520"/>
    <w:rsid w:val="00790713"/>
    <w:rsid w:val="0079107B"/>
    <w:rsid w:val="007917E6"/>
    <w:rsid w:val="00792097"/>
    <w:rsid w:val="00792474"/>
    <w:rsid w:val="00793264"/>
    <w:rsid w:val="007945EC"/>
    <w:rsid w:val="0079482E"/>
    <w:rsid w:val="007952FC"/>
    <w:rsid w:val="00795933"/>
    <w:rsid w:val="00797A24"/>
    <w:rsid w:val="007A1963"/>
    <w:rsid w:val="007A1993"/>
    <w:rsid w:val="007A1B4C"/>
    <w:rsid w:val="007A30CE"/>
    <w:rsid w:val="007A370B"/>
    <w:rsid w:val="007A3DCA"/>
    <w:rsid w:val="007A3EEB"/>
    <w:rsid w:val="007A7432"/>
    <w:rsid w:val="007A7AEB"/>
    <w:rsid w:val="007B0528"/>
    <w:rsid w:val="007B0B02"/>
    <w:rsid w:val="007B0FBF"/>
    <w:rsid w:val="007B1232"/>
    <w:rsid w:val="007B1755"/>
    <w:rsid w:val="007B17D8"/>
    <w:rsid w:val="007B2A25"/>
    <w:rsid w:val="007B2D5D"/>
    <w:rsid w:val="007B3364"/>
    <w:rsid w:val="007B3B10"/>
    <w:rsid w:val="007B471F"/>
    <w:rsid w:val="007B60F6"/>
    <w:rsid w:val="007C045E"/>
    <w:rsid w:val="007C0477"/>
    <w:rsid w:val="007C109B"/>
    <w:rsid w:val="007C29D9"/>
    <w:rsid w:val="007C2A3F"/>
    <w:rsid w:val="007C3B43"/>
    <w:rsid w:val="007C560B"/>
    <w:rsid w:val="007C6916"/>
    <w:rsid w:val="007C783B"/>
    <w:rsid w:val="007D10CF"/>
    <w:rsid w:val="007D247F"/>
    <w:rsid w:val="007D265A"/>
    <w:rsid w:val="007D2AB4"/>
    <w:rsid w:val="007D3E78"/>
    <w:rsid w:val="007D4761"/>
    <w:rsid w:val="007D4FB1"/>
    <w:rsid w:val="007D56EC"/>
    <w:rsid w:val="007D6BE5"/>
    <w:rsid w:val="007D7174"/>
    <w:rsid w:val="007E0158"/>
    <w:rsid w:val="007E02C4"/>
    <w:rsid w:val="007E0799"/>
    <w:rsid w:val="007E1948"/>
    <w:rsid w:val="007E2C44"/>
    <w:rsid w:val="007E332E"/>
    <w:rsid w:val="007E4D86"/>
    <w:rsid w:val="007E4E1C"/>
    <w:rsid w:val="007E5071"/>
    <w:rsid w:val="007F06D1"/>
    <w:rsid w:val="007F0B42"/>
    <w:rsid w:val="007F14F8"/>
    <w:rsid w:val="007F151D"/>
    <w:rsid w:val="007F5220"/>
    <w:rsid w:val="007F5258"/>
    <w:rsid w:val="007F58B9"/>
    <w:rsid w:val="007F6DE6"/>
    <w:rsid w:val="007F72B4"/>
    <w:rsid w:val="007F72EB"/>
    <w:rsid w:val="0080014B"/>
    <w:rsid w:val="008008DB"/>
    <w:rsid w:val="00801737"/>
    <w:rsid w:val="00801C8E"/>
    <w:rsid w:val="00801D35"/>
    <w:rsid w:val="00802453"/>
    <w:rsid w:val="0080287C"/>
    <w:rsid w:val="00804D35"/>
    <w:rsid w:val="008051C6"/>
    <w:rsid w:val="00805E66"/>
    <w:rsid w:val="00806600"/>
    <w:rsid w:val="008069EA"/>
    <w:rsid w:val="0080739F"/>
    <w:rsid w:val="008075D0"/>
    <w:rsid w:val="008101CB"/>
    <w:rsid w:val="00810C50"/>
    <w:rsid w:val="0081119E"/>
    <w:rsid w:val="008122B1"/>
    <w:rsid w:val="00812397"/>
    <w:rsid w:val="00812BC7"/>
    <w:rsid w:val="00813642"/>
    <w:rsid w:val="00814871"/>
    <w:rsid w:val="00816B9B"/>
    <w:rsid w:val="00820C9E"/>
    <w:rsid w:val="008210E8"/>
    <w:rsid w:val="00821D0F"/>
    <w:rsid w:val="00822FE1"/>
    <w:rsid w:val="008234E7"/>
    <w:rsid w:val="00823B19"/>
    <w:rsid w:val="00825236"/>
    <w:rsid w:val="0082556E"/>
    <w:rsid w:val="0083087E"/>
    <w:rsid w:val="00830DDD"/>
    <w:rsid w:val="00831355"/>
    <w:rsid w:val="0083185B"/>
    <w:rsid w:val="00831EA2"/>
    <w:rsid w:val="0083280F"/>
    <w:rsid w:val="008330C1"/>
    <w:rsid w:val="008341B1"/>
    <w:rsid w:val="00834278"/>
    <w:rsid w:val="00834954"/>
    <w:rsid w:val="00835F28"/>
    <w:rsid w:val="008369C9"/>
    <w:rsid w:val="008371F6"/>
    <w:rsid w:val="008373A5"/>
    <w:rsid w:val="00837637"/>
    <w:rsid w:val="0083785E"/>
    <w:rsid w:val="00837DE2"/>
    <w:rsid w:val="008400B1"/>
    <w:rsid w:val="00841E15"/>
    <w:rsid w:val="0084299F"/>
    <w:rsid w:val="008442C0"/>
    <w:rsid w:val="0084431E"/>
    <w:rsid w:val="008451EF"/>
    <w:rsid w:val="00845A8B"/>
    <w:rsid w:val="00845BC5"/>
    <w:rsid w:val="00846316"/>
    <w:rsid w:val="00846924"/>
    <w:rsid w:val="00846BB0"/>
    <w:rsid w:val="00846D23"/>
    <w:rsid w:val="0084701D"/>
    <w:rsid w:val="00847A36"/>
    <w:rsid w:val="00847AD2"/>
    <w:rsid w:val="00847F0E"/>
    <w:rsid w:val="00850120"/>
    <w:rsid w:val="0085050C"/>
    <w:rsid w:val="008506E4"/>
    <w:rsid w:val="00850F38"/>
    <w:rsid w:val="0085159D"/>
    <w:rsid w:val="0085194B"/>
    <w:rsid w:val="00852667"/>
    <w:rsid w:val="00854377"/>
    <w:rsid w:val="00854446"/>
    <w:rsid w:val="008557F6"/>
    <w:rsid w:val="008607CF"/>
    <w:rsid w:val="00860E9E"/>
    <w:rsid w:val="008611B6"/>
    <w:rsid w:val="008638A5"/>
    <w:rsid w:val="00863C55"/>
    <w:rsid w:val="00863C76"/>
    <w:rsid w:val="008648FB"/>
    <w:rsid w:val="00866FF1"/>
    <w:rsid w:val="00867B7A"/>
    <w:rsid w:val="00867DA8"/>
    <w:rsid w:val="00870283"/>
    <w:rsid w:val="00872011"/>
    <w:rsid w:val="00872B93"/>
    <w:rsid w:val="00872D61"/>
    <w:rsid w:val="00873083"/>
    <w:rsid w:val="00873F36"/>
    <w:rsid w:val="008742AE"/>
    <w:rsid w:val="0087474A"/>
    <w:rsid w:val="00874894"/>
    <w:rsid w:val="00874C53"/>
    <w:rsid w:val="0087513F"/>
    <w:rsid w:val="0087594B"/>
    <w:rsid w:val="00876B94"/>
    <w:rsid w:val="008770D8"/>
    <w:rsid w:val="008777CA"/>
    <w:rsid w:val="00877F68"/>
    <w:rsid w:val="00880684"/>
    <w:rsid w:val="00881898"/>
    <w:rsid w:val="00882870"/>
    <w:rsid w:val="00882A21"/>
    <w:rsid w:val="00883CB1"/>
    <w:rsid w:val="0088477F"/>
    <w:rsid w:val="0088544E"/>
    <w:rsid w:val="00886C40"/>
    <w:rsid w:val="00887179"/>
    <w:rsid w:val="00887D87"/>
    <w:rsid w:val="008900AF"/>
    <w:rsid w:val="0089055C"/>
    <w:rsid w:val="00891AD9"/>
    <w:rsid w:val="00892F4C"/>
    <w:rsid w:val="0089355E"/>
    <w:rsid w:val="00893770"/>
    <w:rsid w:val="00893855"/>
    <w:rsid w:val="008940D7"/>
    <w:rsid w:val="0089485C"/>
    <w:rsid w:val="00895645"/>
    <w:rsid w:val="008957BF"/>
    <w:rsid w:val="00895DC4"/>
    <w:rsid w:val="008963C4"/>
    <w:rsid w:val="00897071"/>
    <w:rsid w:val="008972BA"/>
    <w:rsid w:val="0089768E"/>
    <w:rsid w:val="008A0546"/>
    <w:rsid w:val="008A30F5"/>
    <w:rsid w:val="008A3379"/>
    <w:rsid w:val="008A3697"/>
    <w:rsid w:val="008A37FA"/>
    <w:rsid w:val="008A41D7"/>
    <w:rsid w:val="008A4357"/>
    <w:rsid w:val="008A50CE"/>
    <w:rsid w:val="008A51B8"/>
    <w:rsid w:val="008A5884"/>
    <w:rsid w:val="008A5976"/>
    <w:rsid w:val="008A5CFE"/>
    <w:rsid w:val="008A6FF6"/>
    <w:rsid w:val="008A7826"/>
    <w:rsid w:val="008A7D8C"/>
    <w:rsid w:val="008B07D0"/>
    <w:rsid w:val="008B0A1B"/>
    <w:rsid w:val="008B0CC3"/>
    <w:rsid w:val="008B11B8"/>
    <w:rsid w:val="008B14E0"/>
    <w:rsid w:val="008B1DBD"/>
    <w:rsid w:val="008B1DF4"/>
    <w:rsid w:val="008B2C94"/>
    <w:rsid w:val="008B3CC3"/>
    <w:rsid w:val="008B41F1"/>
    <w:rsid w:val="008B46CC"/>
    <w:rsid w:val="008B4846"/>
    <w:rsid w:val="008B62BB"/>
    <w:rsid w:val="008B65BB"/>
    <w:rsid w:val="008B7480"/>
    <w:rsid w:val="008B7AA7"/>
    <w:rsid w:val="008B7DD0"/>
    <w:rsid w:val="008C03CC"/>
    <w:rsid w:val="008C0C2D"/>
    <w:rsid w:val="008C0E07"/>
    <w:rsid w:val="008C21D2"/>
    <w:rsid w:val="008C2248"/>
    <w:rsid w:val="008C28A3"/>
    <w:rsid w:val="008C36F1"/>
    <w:rsid w:val="008C5446"/>
    <w:rsid w:val="008C5AEB"/>
    <w:rsid w:val="008C6C6A"/>
    <w:rsid w:val="008C7201"/>
    <w:rsid w:val="008C7D65"/>
    <w:rsid w:val="008D2659"/>
    <w:rsid w:val="008D2E93"/>
    <w:rsid w:val="008D386F"/>
    <w:rsid w:val="008D4534"/>
    <w:rsid w:val="008D54EB"/>
    <w:rsid w:val="008D5FFC"/>
    <w:rsid w:val="008D72B5"/>
    <w:rsid w:val="008E0615"/>
    <w:rsid w:val="008E0F85"/>
    <w:rsid w:val="008E0FBC"/>
    <w:rsid w:val="008E131E"/>
    <w:rsid w:val="008E25FD"/>
    <w:rsid w:val="008E264F"/>
    <w:rsid w:val="008E26D5"/>
    <w:rsid w:val="008E35A1"/>
    <w:rsid w:val="008E397A"/>
    <w:rsid w:val="008E4168"/>
    <w:rsid w:val="008E57F5"/>
    <w:rsid w:val="008E5964"/>
    <w:rsid w:val="008E5B69"/>
    <w:rsid w:val="008E6B23"/>
    <w:rsid w:val="008E71BA"/>
    <w:rsid w:val="008E7541"/>
    <w:rsid w:val="008E7E64"/>
    <w:rsid w:val="008E7EBF"/>
    <w:rsid w:val="008F0760"/>
    <w:rsid w:val="008F09DB"/>
    <w:rsid w:val="008F0E5E"/>
    <w:rsid w:val="008F1350"/>
    <w:rsid w:val="008F4904"/>
    <w:rsid w:val="008F5507"/>
    <w:rsid w:val="008F7D6B"/>
    <w:rsid w:val="009004B1"/>
    <w:rsid w:val="009005F5"/>
    <w:rsid w:val="0090142C"/>
    <w:rsid w:val="009015EA"/>
    <w:rsid w:val="00901F65"/>
    <w:rsid w:val="009022D2"/>
    <w:rsid w:val="009031EB"/>
    <w:rsid w:val="00903D8A"/>
    <w:rsid w:val="009044C0"/>
    <w:rsid w:val="009049C4"/>
    <w:rsid w:val="0090573A"/>
    <w:rsid w:val="009078AB"/>
    <w:rsid w:val="00907E36"/>
    <w:rsid w:val="009111D6"/>
    <w:rsid w:val="00911D4C"/>
    <w:rsid w:val="00912A2F"/>
    <w:rsid w:val="009142A8"/>
    <w:rsid w:val="0091584C"/>
    <w:rsid w:val="0091586E"/>
    <w:rsid w:val="009173A8"/>
    <w:rsid w:val="0091743E"/>
    <w:rsid w:val="00920BDC"/>
    <w:rsid w:val="00921980"/>
    <w:rsid w:val="00921BD8"/>
    <w:rsid w:val="00921F90"/>
    <w:rsid w:val="00922259"/>
    <w:rsid w:val="0092261E"/>
    <w:rsid w:val="009233B0"/>
    <w:rsid w:val="00923650"/>
    <w:rsid w:val="00924A82"/>
    <w:rsid w:val="0092544B"/>
    <w:rsid w:val="009264FB"/>
    <w:rsid w:val="009267EA"/>
    <w:rsid w:val="00926BB5"/>
    <w:rsid w:val="009278B6"/>
    <w:rsid w:val="00930732"/>
    <w:rsid w:val="00930A0D"/>
    <w:rsid w:val="00930F8D"/>
    <w:rsid w:val="009315C6"/>
    <w:rsid w:val="00932D7B"/>
    <w:rsid w:val="009330DF"/>
    <w:rsid w:val="00933999"/>
    <w:rsid w:val="009339D9"/>
    <w:rsid w:val="00933F3F"/>
    <w:rsid w:val="00934174"/>
    <w:rsid w:val="00936CA4"/>
    <w:rsid w:val="00936F0B"/>
    <w:rsid w:val="009404C9"/>
    <w:rsid w:val="0094139B"/>
    <w:rsid w:val="00942BDF"/>
    <w:rsid w:val="009441F3"/>
    <w:rsid w:val="009448C7"/>
    <w:rsid w:val="00944FD2"/>
    <w:rsid w:val="00945DA5"/>
    <w:rsid w:val="00945F6D"/>
    <w:rsid w:val="009464E5"/>
    <w:rsid w:val="00946C9E"/>
    <w:rsid w:val="009477E2"/>
    <w:rsid w:val="00950B5A"/>
    <w:rsid w:val="009513B3"/>
    <w:rsid w:val="00951B35"/>
    <w:rsid w:val="00951E60"/>
    <w:rsid w:val="00952408"/>
    <w:rsid w:val="00952E07"/>
    <w:rsid w:val="0095314B"/>
    <w:rsid w:val="00953AAC"/>
    <w:rsid w:val="00955B95"/>
    <w:rsid w:val="00955FA6"/>
    <w:rsid w:val="0095723D"/>
    <w:rsid w:val="009577E3"/>
    <w:rsid w:val="00957AB9"/>
    <w:rsid w:val="00957AC6"/>
    <w:rsid w:val="00957D1F"/>
    <w:rsid w:val="00957D4A"/>
    <w:rsid w:val="00961F5A"/>
    <w:rsid w:val="0096246A"/>
    <w:rsid w:val="00963285"/>
    <w:rsid w:val="00963D91"/>
    <w:rsid w:val="00963E4A"/>
    <w:rsid w:val="00964369"/>
    <w:rsid w:val="00964F90"/>
    <w:rsid w:val="00970270"/>
    <w:rsid w:val="0097038E"/>
    <w:rsid w:val="0097047E"/>
    <w:rsid w:val="0097067E"/>
    <w:rsid w:val="009711CC"/>
    <w:rsid w:val="0097148D"/>
    <w:rsid w:val="00971A75"/>
    <w:rsid w:val="00973043"/>
    <w:rsid w:val="009735FC"/>
    <w:rsid w:val="0097433A"/>
    <w:rsid w:val="00974ABC"/>
    <w:rsid w:val="00974BE7"/>
    <w:rsid w:val="0097597E"/>
    <w:rsid w:val="009764B7"/>
    <w:rsid w:val="00976C44"/>
    <w:rsid w:val="00977E4E"/>
    <w:rsid w:val="0098210E"/>
    <w:rsid w:val="00982276"/>
    <w:rsid w:val="00983ED2"/>
    <w:rsid w:val="00984014"/>
    <w:rsid w:val="00984297"/>
    <w:rsid w:val="009874CA"/>
    <w:rsid w:val="009875BC"/>
    <w:rsid w:val="00990974"/>
    <w:rsid w:val="00991496"/>
    <w:rsid w:val="0099177C"/>
    <w:rsid w:val="00992E78"/>
    <w:rsid w:val="00993F0D"/>
    <w:rsid w:val="00995188"/>
    <w:rsid w:val="009958A5"/>
    <w:rsid w:val="00996005"/>
    <w:rsid w:val="00996705"/>
    <w:rsid w:val="00996F35"/>
    <w:rsid w:val="00997259"/>
    <w:rsid w:val="00997B8B"/>
    <w:rsid w:val="009A0630"/>
    <w:rsid w:val="009A0908"/>
    <w:rsid w:val="009A0D32"/>
    <w:rsid w:val="009A264B"/>
    <w:rsid w:val="009A2AE9"/>
    <w:rsid w:val="009A2F8F"/>
    <w:rsid w:val="009A56E0"/>
    <w:rsid w:val="009A6E9A"/>
    <w:rsid w:val="009A77C5"/>
    <w:rsid w:val="009A7BC3"/>
    <w:rsid w:val="009B06F4"/>
    <w:rsid w:val="009B19CA"/>
    <w:rsid w:val="009B1A2D"/>
    <w:rsid w:val="009B1F89"/>
    <w:rsid w:val="009B488E"/>
    <w:rsid w:val="009B4C96"/>
    <w:rsid w:val="009B5B76"/>
    <w:rsid w:val="009B6641"/>
    <w:rsid w:val="009B7480"/>
    <w:rsid w:val="009B7AD6"/>
    <w:rsid w:val="009B7FC8"/>
    <w:rsid w:val="009C126A"/>
    <w:rsid w:val="009C1778"/>
    <w:rsid w:val="009C181F"/>
    <w:rsid w:val="009C2A53"/>
    <w:rsid w:val="009C2A7D"/>
    <w:rsid w:val="009C456C"/>
    <w:rsid w:val="009C4A97"/>
    <w:rsid w:val="009C4E29"/>
    <w:rsid w:val="009C5231"/>
    <w:rsid w:val="009C5EFD"/>
    <w:rsid w:val="009C647F"/>
    <w:rsid w:val="009C68D9"/>
    <w:rsid w:val="009C7B33"/>
    <w:rsid w:val="009D0DEC"/>
    <w:rsid w:val="009D5543"/>
    <w:rsid w:val="009D5A30"/>
    <w:rsid w:val="009D61DC"/>
    <w:rsid w:val="009D6A38"/>
    <w:rsid w:val="009D6ADC"/>
    <w:rsid w:val="009D7CB7"/>
    <w:rsid w:val="009E27F0"/>
    <w:rsid w:val="009E399A"/>
    <w:rsid w:val="009E5B37"/>
    <w:rsid w:val="009E5E13"/>
    <w:rsid w:val="009E65F1"/>
    <w:rsid w:val="009F0232"/>
    <w:rsid w:val="009F061B"/>
    <w:rsid w:val="009F0C99"/>
    <w:rsid w:val="009F186C"/>
    <w:rsid w:val="009F19EF"/>
    <w:rsid w:val="009F272A"/>
    <w:rsid w:val="009F2C55"/>
    <w:rsid w:val="009F3178"/>
    <w:rsid w:val="009F58C9"/>
    <w:rsid w:val="009F5946"/>
    <w:rsid w:val="009F6D70"/>
    <w:rsid w:val="009F6E22"/>
    <w:rsid w:val="00A000DC"/>
    <w:rsid w:val="00A012AC"/>
    <w:rsid w:val="00A02368"/>
    <w:rsid w:val="00A04613"/>
    <w:rsid w:val="00A04C81"/>
    <w:rsid w:val="00A05555"/>
    <w:rsid w:val="00A05D96"/>
    <w:rsid w:val="00A06657"/>
    <w:rsid w:val="00A06A48"/>
    <w:rsid w:val="00A10EB5"/>
    <w:rsid w:val="00A1288D"/>
    <w:rsid w:val="00A13321"/>
    <w:rsid w:val="00A13A9B"/>
    <w:rsid w:val="00A13D12"/>
    <w:rsid w:val="00A158F1"/>
    <w:rsid w:val="00A16131"/>
    <w:rsid w:val="00A17F37"/>
    <w:rsid w:val="00A2044E"/>
    <w:rsid w:val="00A216C6"/>
    <w:rsid w:val="00A2189E"/>
    <w:rsid w:val="00A22909"/>
    <w:rsid w:val="00A23F7C"/>
    <w:rsid w:val="00A24C88"/>
    <w:rsid w:val="00A253D0"/>
    <w:rsid w:val="00A25614"/>
    <w:rsid w:val="00A25E62"/>
    <w:rsid w:val="00A263E5"/>
    <w:rsid w:val="00A26AF3"/>
    <w:rsid w:val="00A26B79"/>
    <w:rsid w:val="00A310BD"/>
    <w:rsid w:val="00A33013"/>
    <w:rsid w:val="00A33C98"/>
    <w:rsid w:val="00A346A1"/>
    <w:rsid w:val="00A349DA"/>
    <w:rsid w:val="00A34A07"/>
    <w:rsid w:val="00A34D07"/>
    <w:rsid w:val="00A36574"/>
    <w:rsid w:val="00A3791A"/>
    <w:rsid w:val="00A40769"/>
    <w:rsid w:val="00A40CA9"/>
    <w:rsid w:val="00A414BA"/>
    <w:rsid w:val="00A416A7"/>
    <w:rsid w:val="00A41874"/>
    <w:rsid w:val="00A41BB7"/>
    <w:rsid w:val="00A41F64"/>
    <w:rsid w:val="00A43658"/>
    <w:rsid w:val="00A44B92"/>
    <w:rsid w:val="00A44BE7"/>
    <w:rsid w:val="00A46917"/>
    <w:rsid w:val="00A46998"/>
    <w:rsid w:val="00A46A8D"/>
    <w:rsid w:val="00A46C05"/>
    <w:rsid w:val="00A47182"/>
    <w:rsid w:val="00A508AB"/>
    <w:rsid w:val="00A508B8"/>
    <w:rsid w:val="00A51775"/>
    <w:rsid w:val="00A51B7D"/>
    <w:rsid w:val="00A51E10"/>
    <w:rsid w:val="00A52D65"/>
    <w:rsid w:val="00A53471"/>
    <w:rsid w:val="00A562B5"/>
    <w:rsid w:val="00A56605"/>
    <w:rsid w:val="00A57A93"/>
    <w:rsid w:val="00A57FF1"/>
    <w:rsid w:val="00A62C99"/>
    <w:rsid w:val="00A6479E"/>
    <w:rsid w:val="00A65805"/>
    <w:rsid w:val="00A6683E"/>
    <w:rsid w:val="00A66946"/>
    <w:rsid w:val="00A66BA8"/>
    <w:rsid w:val="00A67359"/>
    <w:rsid w:val="00A70150"/>
    <w:rsid w:val="00A7041E"/>
    <w:rsid w:val="00A7053E"/>
    <w:rsid w:val="00A70CC2"/>
    <w:rsid w:val="00A72793"/>
    <w:rsid w:val="00A72E3F"/>
    <w:rsid w:val="00A73605"/>
    <w:rsid w:val="00A75280"/>
    <w:rsid w:val="00A756DC"/>
    <w:rsid w:val="00A768F2"/>
    <w:rsid w:val="00A77365"/>
    <w:rsid w:val="00A77AAB"/>
    <w:rsid w:val="00A77C17"/>
    <w:rsid w:val="00A8013B"/>
    <w:rsid w:val="00A80FE8"/>
    <w:rsid w:val="00A8105A"/>
    <w:rsid w:val="00A81375"/>
    <w:rsid w:val="00A81EC5"/>
    <w:rsid w:val="00A844E4"/>
    <w:rsid w:val="00A85722"/>
    <w:rsid w:val="00A85735"/>
    <w:rsid w:val="00A86754"/>
    <w:rsid w:val="00A86AAA"/>
    <w:rsid w:val="00A87673"/>
    <w:rsid w:val="00A91427"/>
    <w:rsid w:val="00A91804"/>
    <w:rsid w:val="00A93D66"/>
    <w:rsid w:val="00A94400"/>
    <w:rsid w:val="00A950AD"/>
    <w:rsid w:val="00A96C50"/>
    <w:rsid w:val="00A9733D"/>
    <w:rsid w:val="00AA0016"/>
    <w:rsid w:val="00AA1B52"/>
    <w:rsid w:val="00AA38E2"/>
    <w:rsid w:val="00AA3C3C"/>
    <w:rsid w:val="00AA4D45"/>
    <w:rsid w:val="00AA50DF"/>
    <w:rsid w:val="00AA6FE9"/>
    <w:rsid w:val="00AB037A"/>
    <w:rsid w:val="00AB2534"/>
    <w:rsid w:val="00AB2C0B"/>
    <w:rsid w:val="00AB40A7"/>
    <w:rsid w:val="00AB4338"/>
    <w:rsid w:val="00AB449C"/>
    <w:rsid w:val="00AB5F1E"/>
    <w:rsid w:val="00AB615E"/>
    <w:rsid w:val="00AB632E"/>
    <w:rsid w:val="00AB7538"/>
    <w:rsid w:val="00AC00B5"/>
    <w:rsid w:val="00AC1271"/>
    <w:rsid w:val="00AC3A20"/>
    <w:rsid w:val="00AC5A53"/>
    <w:rsid w:val="00AC6243"/>
    <w:rsid w:val="00AC7004"/>
    <w:rsid w:val="00AC7BAA"/>
    <w:rsid w:val="00AD14A9"/>
    <w:rsid w:val="00AD1A29"/>
    <w:rsid w:val="00AD24E8"/>
    <w:rsid w:val="00AD2B48"/>
    <w:rsid w:val="00AD32EB"/>
    <w:rsid w:val="00AD452D"/>
    <w:rsid w:val="00AD476D"/>
    <w:rsid w:val="00AD53BD"/>
    <w:rsid w:val="00AD7D35"/>
    <w:rsid w:val="00AE1B4E"/>
    <w:rsid w:val="00AE1D15"/>
    <w:rsid w:val="00AE2756"/>
    <w:rsid w:val="00AE2DC0"/>
    <w:rsid w:val="00AE32E2"/>
    <w:rsid w:val="00AE34C9"/>
    <w:rsid w:val="00AE3C9F"/>
    <w:rsid w:val="00AE630E"/>
    <w:rsid w:val="00AE6479"/>
    <w:rsid w:val="00AE74C2"/>
    <w:rsid w:val="00AE7A94"/>
    <w:rsid w:val="00AE7C3A"/>
    <w:rsid w:val="00AF00A6"/>
    <w:rsid w:val="00AF08D5"/>
    <w:rsid w:val="00AF1018"/>
    <w:rsid w:val="00AF1D76"/>
    <w:rsid w:val="00AF2644"/>
    <w:rsid w:val="00AF3BAD"/>
    <w:rsid w:val="00AF3DFC"/>
    <w:rsid w:val="00AF4225"/>
    <w:rsid w:val="00AF43E1"/>
    <w:rsid w:val="00AF4A49"/>
    <w:rsid w:val="00AF4B93"/>
    <w:rsid w:val="00AF5366"/>
    <w:rsid w:val="00AF53FD"/>
    <w:rsid w:val="00AF56D7"/>
    <w:rsid w:val="00AF5BAD"/>
    <w:rsid w:val="00AF5FF3"/>
    <w:rsid w:val="00AF62E6"/>
    <w:rsid w:val="00AF639C"/>
    <w:rsid w:val="00AF713B"/>
    <w:rsid w:val="00AF7CC6"/>
    <w:rsid w:val="00B00E1F"/>
    <w:rsid w:val="00B0250C"/>
    <w:rsid w:val="00B026C7"/>
    <w:rsid w:val="00B02C19"/>
    <w:rsid w:val="00B03296"/>
    <w:rsid w:val="00B03445"/>
    <w:rsid w:val="00B0397F"/>
    <w:rsid w:val="00B06C96"/>
    <w:rsid w:val="00B0777F"/>
    <w:rsid w:val="00B07F19"/>
    <w:rsid w:val="00B1048A"/>
    <w:rsid w:val="00B123C6"/>
    <w:rsid w:val="00B13D54"/>
    <w:rsid w:val="00B142FB"/>
    <w:rsid w:val="00B14A3A"/>
    <w:rsid w:val="00B1528D"/>
    <w:rsid w:val="00B168D2"/>
    <w:rsid w:val="00B208F6"/>
    <w:rsid w:val="00B21612"/>
    <w:rsid w:val="00B21782"/>
    <w:rsid w:val="00B22222"/>
    <w:rsid w:val="00B24766"/>
    <w:rsid w:val="00B2508D"/>
    <w:rsid w:val="00B25D7A"/>
    <w:rsid w:val="00B25E2E"/>
    <w:rsid w:val="00B263BA"/>
    <w:rsid w:val="00B268B3"/>
    <w:rsid w:val="00B27931"/>
    <w:rsid w:val="00B30D5B"/>
    <w:rsid w:val="00B32491"/>
    <w:rsid w:val="00B338AC"/>
    <w:rsid w:val="00B348B3"/>
    <w:rsid w:val="00B34E34"/>
    <w:rsid w:val="00B36E06"/>
    <w:rsid w:val="00B371C9"/>
    <w:rsid w:val="00B378EB"/>
    <w:rsid w:val="00B37A53"/>
    <w:rsid w:val="00B40526"/>
    <w:rsid w:val="00B41F01"/>
    <w:rsid w:val="00B42BEF"/>
    <w:rsid w:val="00B430A7"/>
    <w:rsid w:val="00B444EA"/>
    <w:rsid w:val="00B448E6"/>
    <w:rsid w:val="00B44ED8"/>
    <w:rsid w:val="00B4743F"/>
    <w:rsid w:val="00B4767B"/>
    <w:rsid w:val="00B4798F"/>
    <w:rsid w:val="00B47E99"/>
    <w:rsid w:val="00B507B6"/>
    <w:rsid w:val="00B51041"/>
    <w:rsid w:val="00B513A8"/>
    <w:rsid w:val="00B5160A"/>
    <w:rsid w:val="00B51E60"/>
    <w:rsid w:val="00B52446"/>
    <w:rsid w:val="00B52C15"/>
    <w:rsid w:val="00B53DED"/>
    <w:rsid w:val="00B55402"/>
    <w:rsid w:val="00B5630D"/>
    <w:rsid w:val="00B563AC"/>
    <w:rsid w:val="00B566A4"/>
    <w:rsid w:val="00B56CC0"/>
    <w:rsid w:val="00B56D1C"/>
    <w:rsid w:val="00B57136"/>
    <w:rsid w:val="00B571E4"/>
    <w:rsid w:val="00B57F85"/>
    <w:rsid w:val="00B60A3C"/>
    <w:rsid w:val="00B6158C"/>
    <w:rsid w:val="00B62027"/>
    <w:rsid w:val="00B6418F"/>
    <w:rsid w:val="00B64E96"/>
    <w:rsid w:val="00B64FC5"/>
    <w:rsid w:val="00B67263"/>
    <w:rsid w:val="00B67AC1"/>
    <w:rsid w:val="00B700BA"/>
    <w:rsid w:val="00B705AF"/>
    <w:rsid w:val="00B70C7D"/>
    <w:rsid w:val="00B70F81"/>
    <w:rsid w:val="00B710CD"/>
    <w:rsid w:val="00B71D3E"/>
    <w:rsid w:val="00B71DCD"/>
    <w:rsid w:val="00B71EC7"/>
    <w:rsid w:val="00B745D3"/>
    <w:rsid w:val="00B74772"/>
    <w:rsid w:val="00B756C3"/>
    <w:rsid w:val="00B75B2E"/>
    <w:rsid w:val="00B7694D"/>
    <w:rsid w:val="00B76E4B"/>
    <w:rsid w:val="00B805F1"/>
    <w:rsid w:val="00B80D09"/>
    <w:rsid w:val="00B82003"/>
    <w:rsid w:val="00B82373"/>
    <w:rsid w:val="00B82420"/>
    <w:rsid w:val="00B82782"/>
    <w:rsid w:val="00B82B22"/>
    <w:rsid w:val="00B831BB"/>
    <w:rsid w:val="00B840E8"/>
    <w:rsid w:val="00B84120"/>
    <w:rsid w:val="00B844F8"/>
    <w:rsid w:val="00B84A57"/>
    <w:rsid w:val="00B84AAA"/>
    <w:rsid w:val="00B84DE4"/>
    <w:rsid w:val="00B85D35"/>
    <w:rsid w:val="00B8663B"/>
    <w:rsid w:val="00B876DA"/>
    <w:rsid w:val="00B8797A"/>
    <w:rsid w:val="00B87E93"/>
    <w:rsid w:val="00B91FF1"/>
    <w:rsid w:val="00B92754"/>
    <w:rsid w:val="00B93755"/>
    <w:rsid w:val="00B938E7"/>
    <w:rsid w:val="00B9448A"/>
    <w:rsid w:val="00B961C7"/>
    <w:rsid w:val="00B96BD5"/>
    <w:rsid w:val="00BA1188"/>
    <w:rsid w:val="00BA22F1"/>
    <w:rsid w:val="00BA2818"/>
    <w:rsid w:val="00BA2FFA"/>
    <w:rsid w:val="00BA39D8"/>
    <w:rsid w:val="00BA3CFE"/>
    <w:rsid w:val="00BA443E"/>
    <w:rsid w:val="00BA532A"/>
    <w:rsid w:val="00BA6E95"/>
    <w:rsid w:val="00BA7B06"/>
    <w:rsid w:val="00BB0BF8"/>
    <w:rsid w:val="00BB0E15"/>
    <w:rsid w:val="00BB1C53"/>
    <w:rsid w:val="00BB253B"/>
    <w:rsid w:val="00BB507E"/>
    <w:rsid w:val="00BB5434"/>
    <w:rsid w:val="00BB61BC"/>
    <w:rsid w:val="00BB633E"/>
    <w:rsid w:val="00BC0E5A"/>
    <w:rsid w:val="00BC1D9B"/>
    <w:rsid w:val="00BC309A"/>
    <w:rsid w:val="00BC3DE4"/>
    <w:rsid w:val="00BC4928"/>
    <w:rsid w:val="00BC548D"/>
    <w:rsid w:val="00BC5C7C"/>
    <w:rsid w:val="00BC637A"/>
    <w:rsid w:val="00BC765B"/>
    <w:rsid w:val="00BC78CE"/>
    <w:rsid w:val="00BD0F2F"/>
    <w:rsid w:val="00BD2716"/>
    <w:rsid w:val="00BD2BFA"/>
    <w:rsid w:val="00BD3655"/>
    <w:rsid w:val="00BD39D6"/>
    <w:rsid w:val="00BD3DE5"/>
    <w:rsid w:val="00BD5018"/>
    <w:rsid w:val="00BD52E7"/>
    <w:rsid w:val="00BD6018"/>
    <w:rsid w:val="00BD62AF"/>
    <w:rsid w:val="00BD65A4"/>
    <w:rsid w:val="00BD65F5"/>
    <w:rsid w:val="00BD7A15"/>
    <w:rsid w:val="00BE02AC"/>
    <w:rsid w:val="00BE04EF"/>
    <w:rsid w:val="00BE0816"/>
    <w:rsid w:val="00BE115A"/>
    <w:rsid w:val="00BE179D"/>
    <w:rsid w:val="00BE194B"/>
    <w:rsid w:val="00BE19F5"/>
    <w:rsid w:val="00BE2974"/>
    <w:rsid w:val="00BE57D5"/>
    <w:rsid w:val="00BE5960"/>
    <w:rsid w:val="00BE5B24"/>
    <w:rsid w:val="00BE66BD"/>
    <w:rsid w:val="00BF1772"/>
    <w:rsid w:val="00BF2E7D"/>
    <w:rsid w:val="00BF373C"/>
    <w:rsid w:val="00BF39A3"/>
    <w:rsid w:val="00BF3AED"/>
    <w:rsid w:val="00BF518B"/>
    <w:rsid w:val="00BF5214"/>
    <w:rsid w:val="00BF615D"/>
    <w:rsid w:val="00C00D2B"/>
    <w:rsid w:val="00C00DC9"/>
    <w:rsid w:val="00C011D7"/>
    <w:rsid w:val="00C011DA"/>
    <w:rsid w:val="00C03794"/>
    <w:rsid w:val="00C03D93"/>
    <w:rsid w:val="00C0417E"/>
    <w:rsid w:val="00C0435D"/>
    <w:rsid w:val="00C047ED"/>
    <w:rsid w:val="00C04CDF"/>
    <w:rsid w:val="00C06166"/>
    <w:rsid w:val="00C065E2"/>
    <w:rsid w:val="00C06F82"/>
    <w:rsid w:val="00C070A3"/>
    <w:rsid w:val="00C07851"/>
    <w:rsid w:val="00C10523"/>
    <w:rsid w:val="00C11EB4"/>
    <w:rsid w:val="00C13CCF"/>
    <w:rsid w:val="00C14799"/>
    <w:rsid w:val="00C14829"/>
    <w:rsid w:val="00C1491E"/>
    <w:rsid w:val="00C1682C"/>
    <w:rsid w:val="00C20D6A"/>
    <w:rsid w:val="00C20DB7"/>
    <w:rsid w:val="00C225CE"/>
    <w:rsid w:val="00C228B4"/>
    <w:rsid w:val="00C22A68"/>
    <w:rsid w:val="00C238CB"/>
    <w:rsid w:val="00C23F2F"/>
    <w:rsid w:val="00C24687"/>
    <w:rsid w:val="00C24BF2"/>
    <w:rsid w:val="00C25445"/>
    <w:rsid w:val="00C258C9"/>
    <w:rsid w:val="00C25CE4"/>
    <w:rsid w:val="00C2691F"/>
    <w:rsid w:val="00C27C5E"/>
    <w:rsid w:val="00C305E2"/>
    <w:rsid w:val="00C32717"/>
    <w:rsid w:val="00C328CE"/>
    <w:rsid w:val="00C33403"/>
    <w:rsid w:val="00C33B48"/>
    <w:rsid w:val="00C3587E"/>
    <w:rsid w:val="00C40B32"/>
    <w:rsid w:val="00C41038"/>
    <w:rsid w:val="00C428F9"/>
    <w:rsid w:val="00C433E2"/>
    <w:rsid w:val="00C433F9"/>
    <w:rsid w:val="00C4450D"/>
    <w:rsid w:val="00C44C09"/>
    <w:rsid w:val="00C452BD"/>
    <w:rsid w:val="00C456F8"/>
    <w:rsid w:val="00C45CAE"/>
    <w:rsid w:val="00C46D32"/>
    <w:rsid w:val="00C4772F"/>
    <w:rsid w:val="00C478CC"/>
    <w:rsid w:val="00C504F7"/>
    <w:rsid w:val="00C50C3E"/>
    <w:rsid w:val="00C518A1"/>
    <w:rsid w:val="00C52090"/>
    <w:rsid w:val="00C5233D"/>
    <w:rsid w:val="00C52567"/>
    <w:rsid w:val="00C52935"/>
    <w:rsid w:val="00C52F5C"/>
    <w:rsid w:val="00C5393D"/>
    <w:rsid w:val="00C54036"/>
    <w:rsid w:val="00C54EA6"/>
    <w:rsid w:val="00C5537F"/>
    <w:rsid w:val="00C55842"/>
    <w:rsid w:val="00C572A6"/>
    <w:rsid w:val="00C575C0"/>
    <w:rsid w:val="00C60CA4"/>
    <w:rsid w:val="00C612BE"/>
    <w:rsid w:val="00C639A6"/>
    <w:rsid w:val="00C63B7D"/>
    <w:rsid w:val="00C64733"/>
    <w:rsid w:val="00C64C1C"/>
    <w:rsid w:val="00C67348"/>
    <w:rsid w:val="00C704B8"/>
    <w:rsid w:val="00C715AD"/>
    <w:rsid w:val="00C72594"/>
    <w:rsid w:val="00C72866"/>
    <w:rsid w:val="00C7457A"/>
    <w:rsid w:val="00C74CA8"/>
    <w:rsid w:val="00C7786C"/>
    <w:rsid w:val="00C800E2"/>
    <w:rsid w:val="00C8013A"/>
    <w:rsid w:val="00C81253"/>
    <w:rsid w:val="00C8252D"/>
    <w:rsid w:val="00C825DC"/>
    <w:rsid w:val="00C82877"/>
    <w:rsid w:val="00C85FBC"/>
    <w:rsid w:val="00C8618F"/>
    <w:rsid w:val="00C86E95"/>
    <w:rsid w:val="00C86ECA"/>
    <w:rsid w:val="00C8746A"/>
    <w:rsid w:val="00C92053"/>
    <w:rsid w:val="00C9230F"/>
    <w:rsid w:val="00C92471"/>
    <w:rsid w:val="00C9272E"/>
    <w:rsid w:val="00C947E3"/>
    <w:rsid w:val="00C94EC9"/>
    <w:rsid w:val="00C96752"/>
    <w:rsid w:val="00C96BC8"/>
    <w:rsid w:val="00C974A1"/>
    <w:rsid w:val="00C976DC"/>
    <w:rsid w:val="00C97A2E"/>
    <w:rsid w:val="00C97B2D"/>
    <w:rsid w:val="00CA0618"/>
    <w:rsid w:val="00CA11A7"/>
    <w:rsid w:val="00CA1318"/>
    <w:rsid w:val="00CA13A0"/>
    <w:rsid w:val="00CA14FA"/>
    <w:rsid w:val="00CA1EB9"/>
    <w:rsid w:val="00CA3023"/>
    <w:rsid w:val="00CA3ADC"/>
    <w:rsid w:val="00CA3D11"/>
    <w:rsid w:val="00CA4389"/>
    <w:rsid w:val="00CA6743"/>
    <w:rsid w:val="00CB09E5"/>
    <w:rsid w:val="00CB0A7A"/>
    <w:rsid w:val="00CB0EC6"/>
    <w:rsid w:val="00CB10D4"/>
    <w:rsid w:val="00CB3BDE"/>
    <w:rsid w:val="00CB3D2D"/>
    <w:rsid w:val="00CB4E27"/>
    <w:rsid w:val="00CB4F1B"/>
    <w:rsid w:val="00CB5FA5"/>
    <w:rsid w:val="00CB6047"/>
    <w:rsid w:val="00CC0DF7"/>
    <w:rsid w:val="00CC192E"/>
    <w:rsid w:val="00CC233D"/>
    <w:rsid w:val="00CC2433"/>
    <w:rsid w:val="00CC4A4C"/>
    <w:rsid w:val="00CC4A8C"/>
    <w:rsid w:val="00CC5FEC"/>
    <w:rsid w:val="00CC6294"/>
    <w:rsid w:val="00CC6313"/>
    <w:rsid w:val="00CC662A"/>
    <w:rsid w:val="00CC6BC6"/>
    <w:rsid w:val="00CC7F5B"/>
    <w:rsid w:val="00CD08FA"/>
    <w:rsid w:val="00CD0D06"/>
    <w:rsid w:val="00CD18DA"/>
    <w:rsid w:val="00CD2009"/>
    <w:rsid w:val="00CD47C0"/>
    <w:rsid w:val="00CD4853"/>
    <w:rsid w:val="00CD5968"/>
    <w:rsid w:val="00CD5E88"/>
    <w:rsid w:val="00CD609B"/>
    <w:rsid w:val="00CD668A"/>
    <w:rsid w:val="00CD793B"/>
    <w:rsid w:val="00CE087C"/>
    <w:rsid w:val="00CE0E84"/>
    <w:rsid w:val="00CE13D4"/>
    <w:rsid w:val="00CE1AB0"/>
    <w:rsid w:val="00CE2D96"/>
    <w:rsid w:val="00CE2DE3"/>
    <w:rsid w:val="00CE32E7"/>
    <w:rsid w:val="00CE428C"/>
    <w:rsid w:val="00CE48C8"/>
    <w:rsid w:val="00CE4B21"/>
    <w:rsid w:val="00CE4CCE"/>
    <w:rsid w:val="00CE4EA3"/>
    <w:rsid w:val="00CE5C1F"/>
    <w:rsid w:val="00CE6A9F"/>
    <w:rsid w:val="00CE6AFA"/>
    <w:rsid w:val="00CE6EA6"/>
    <w:rsid w:val="00CE6F36"/>
    <w:rsid w:val="00CF0ADB"/>
    <w:rsid w:val="00CF1479"/>
    <w:rsid w:val="00CF1A44"/>
    <w:rsid w:val="00CF1E2F"/>
    <w:rsid w:val="00CF22F2"/>
    <w:rsid w:val="00CF24BB"/>
    <w:rsid w:val="00CF52E4"/>
    <w:rsid w:val="00CF57D4"/>
    <w:rsid w:val="00CF63DF"/>
    <w:rsid w:val="00CF6425"/>
    <w:rsid w:val="00CF6CC8"/>
    <w:rsid w:val="00CF7CFC"/>
    <w:rsid w:val="00D00C9F"/>
    <w:rsid w:val="00D028FA"/>
    <w:rsid w:val="00D02AE2"/>
    <w:rsid w:val="00D034E1"/>
    <w:rsid w:val="00D038A5"/>
    <w:rsid w:val="00D03A07"/>
    <w:rsid w:val="00D04003"/>
    <w:rsid w:val="00D04379"/>
    <w:rsid w:val="00D053B8"/>
    <w:rsid w:val="00D065A0"/>
    <w:rsid w:val="00D07AAB"/>
    <w:rsid w:val="00D11748"/>
    <w:rsid w:val="00D12CBD"/>
    <w:rsid w:val="00D14C51"/>
    <w:rsid w:val="00D15ACB"/>
    <w:rsid w:val="00D162F1"/>
    <w:rsid w:val="00D16978"/>
    <w:rsid w:val="00D169D1"/>
    <w:rsid w:val="00D17ED0"/>
    <w:rsid w:val="00D20FB5"/>
    <w:rsid w:val="00D222B1"/>
    <w:rsid w:val="00D22C3A"/>
    <w:rsid w:val="00D2482A"/>
    <w:rsid w:val="00D260D7"/>
    <w:rsid w:val="00D26649"/>
    <w:rsid w:val="00D26F3A"/>
    <w:rsid w:val="00D278C1"/>
    <w:rsid w:val="00D27B7D"/>
    <w:rsid w:val="00D27D12"/>
    <w:rsid w:val="00D3147E"/>
    <w:rsid w:val="00D318BA"/>
    <w:rsid w:val="00D31A6B"/>
    <w:rsid w:val="00D33C78"/>
    <w:rsid w:val="00D33E8B"/>
    <w:rsid w:val="00D36487"/>
    <w:rsid w:val="00D37568"/>
    <w:rsid w:val="00D40C29"/>
    <w:rsid w:val="00D41503"/>
    <w:rsid w:val="00D41808"/>
    <w:rsid w:val="00D427F9"/>
    <w:rsid w:val="00D42DED"/>
    <w:rsid w:val="00D43BE6"/>
    <w:rsid w:val="00D44080"/>
    <w:rsid w:val="00D45213"/>
    <w:rsid w:val="00D506E0"/>
    <w:rsid w:val="00D51324"/>
    <w:rsid w:val="00D5144C"/>
    <w:rsid w:val="00D5172D"/>
    <w:rsid w:val="00D51E23"/>
    <w:rsid w:val="00D51E97"/>
    <w:rsid w:val="00D54196"/>
    <w:rsid w:val="00D542B1"/>
    <w:rsid w:val="00D5678E"/>
    <w:rsid w:val="00D57AC0"/>
    <w:rsid w:val="00D605F2"/>
    <w:rsid w:val="00D61CB1"/>
    <w:rsid w:val="00D63259"/>
    <w:rsid w:val="00D6339B"/>
    <w:rsid w:val="00D6380A"/>
    <w:rsid w:val="00D6467C"/>
    <w:rsid w:val="00D64719"/>
    <w:rsid w:val="00D647EC"/>
    <w:rsid w:val="00D67B51"/>
    <w:rsid w:val="00D70493"/>
    <w:rsid w:val="00D706EA"/>
    <w:rsid w:val="00D7077C"/>
    <w:rsid w:val="00D70E5D"/>
    <w:rsid w:val="00D72251"/>
    <w:rsid w:val="00D7300F"/>
    <w:rsid w:val="00D738BF"/>
    <w:rsid w:val="00D73A20"/>
    <w:rsid w:val="00D73CEC"/>
    <w:rsid w:val="00D751CB"/>
    <w:rsid w:val="00D759D3"/>
    <w:rsid w:val="00D76CEB"/>
    <w:rsid w:val="00D772CD"/>
    <w:rsid w:val="00D77419"/>
    <w:rsid w:val="00D815BE"/>
    <w:rsid w:val="00D821A0"/>
    <w:rsid w:val="00D82C14"/>
    <w:rsid w:val="00D85CA9"/>
    <w:rsid w:val="00D8704E"/>
    <w:rsid w:val="00D90181"/>
    <w:rsid w:val="00D90482"/>
    <w:rsid w:val="00D91094"/>
    <w:rsid w:val="00D914D4"/>
    <w:rsid w:val="00D92703"/>
    <w:rsid w:val="00D92F49"/>
    <w:rsid w:val="00D93825"/>
    <w:rsid w:val="00D95B5A"/>
    <w:rsid w:val="00D95CDD"/>
    <w:rsid w:val="00D96CD0"/>
    <w:rsid w:val="00DA0AE7"/>
    <w:rsid w:val="00DA123C"/>
    <w:rsid w:val="00DA18DB"/>
    <w:rsid w:val="00DA1B80"/>
    <w:rsid w:val="00DA290B"/>
    <w:rsid w:val="00DA2DC7"/>
    <w:rsid w:val="00DA45C0"/>
    <w:rsid w:val="00DA45E9"/>
    <w:rsid w:val="00DA4B9D"/>
    <w:rsid w:val="00DA4EC0"/>
    <w:rsid w:val="00DA712E"/>
    <w:rsid w:val="00DB4786"/>
    <w:rsid w:val="00DB47B9"/>
    <w:rsid w:val="00DB4E77"/>
    <w:rsid w:val="00DB5E4A"/>
    <w:rsid w:val="00DB5E94"/>
    <w:rsid w:val="00DB7275"/>
    <w:rsid w:val="00DC0CC2"/>
    <w:rsid w:val="00DC47F5"/>
    <w:rsid w:val="00DC5FCC"/>
    <w:rsid w:val="00DC6D4B"/>
    <w:rsid w:val="00DD0391"/>
    <w:rsid w:val="00DD05A2"/>
    <w:rsid w:val="00DD1945"/>
    <w:rsid w:val="00DD3995"/>
    <w:rsid w:val="00DD3B4D"/>
    <w:rsid w:val="00DD50BB"/>
    <w:rsid w:val="00DD50BE"/>
    <w:rsid w:val="00DD5701"/>
    <w:rsid w:val="00DD5A86"/>
    <w:rsid w:val="00DD6718"/>
    <w:rsid w:val="00DD730C"/>
    <w:rsid w:val="00DD7853"/>
    <w:rsid w:val="00DE052D"/>
    <w:rsid w:val="00DE3279"/>
    <w:rsid w:val="00DE32EA"/>
    <w:rsid w:val="00DE476A"/>
    <w:rsid w:val="00DE4B63"/>
    <w:rsid w:val="00DE5919"/>
    <w:rsid w:val="00DE5990"/>
    <w:rsid w:val="00DE59BC"/>
    <w:rsid w:val="00DE5E7C"/>
    <w:rsid w:val="00DE6398"/>
    <w:rsid w:val="00DE657B"/>
    <w:rsid w:val="00DE7A2E"/>
    <w:rsid w:val="00DF14A9"/>
    <w:rsid w:val="00DF1FEC"/>
    <w:rsid w:val="00DF33F6"/>
    <w:rsid w:val="00DF38FE"/>
    <w:rsid w:val="00DF3E60"/>
    <w:rsid w:val="00DF407A"/>
    <w:rsid w:val="00DF6A87"/>
    <w:rsid w:val="00DF79E5"/>
    <w:rsid w:val="00E008F9"/>
    <w:rsid w:val="00E0097C"/>
    <w:rsid w:val="00E011E0"/>
    <w:rsid w:val="00E01A6B"/>
    <w:rsid w:val="00E050B8"/>
    <w:rsid w:val="00E057EC"/>
    <w:rsid w:val="00E05A73"/>
    <w:rsid w:val="00E06525"/>
    <w:rsid w:val="00E11067"/>
    <w:rsid w:val="00E128F7"/>
    <w:rsid w:val="00E129C5"/>
    <w:rsid w:val="00E12D8C"/>
    <w:rsid w:val="00E137C5"/>
    <w:rsid w:val="00E15B4D"/>
    <w:rsid w:val="00E15CD6"/>
    <w:rsid w:val="00E15F34"/>
    <w:rsid w:val="00E16EB7"/>
    <w:rsid w:val="00E20013"/>
    <w:rsid w:val="00E20023"/>
    <w:rsid w:val="00E2033E"/>
    <w:rsid w:val="00E2080B"/>
    <w:rsid w:val="00E20FBC"/>
    <w:rsid w:val="00E213A9"/>
    <w:rsid w:val="00E21D6A"/>
    <w:rsid w:val="00E2237E"/>
    <w:rsid w:val="00E226FD"/>
    <w:rsid w:val="00E22DAC"/>
    <w:rsid w:val="00E24120"/>
    <w:rsid w:val="00E25846"/>
    <w:rsid w:val="00E26AF5"/>
    <w:rsid w:val="00E27A1A"/>
    <w:rsid w:val="00E27E73"/>
    <w:rsid w:val="00E309CE"/>
    <w:rsid w:val="00E30EA3"/>
    <w:rsid w:val="00E3209B"/>
    <w:rsid w:val="00E3238D"/>
    <w:rsid w:val="00E33454"/>
    <w:rsid w:val="00E3345F"/>
    <w:rsid w:val="00E340FA"/>
    <w:rsid w:val="00E3608C"/>
    <w:rsid w:val="00E37B2B"/>
    <w:rsid w:val="00E37BE7"/>
    <w:rsid w:val="00E37E85"/>
    <w:rsid w:val="00E40060"/>
    <w:rsid w:val="00E40253"/>
    <w:rsid w:val="00E40594"/>
    <w:rsid w:val="00E40D1E"/>
    <w:rsid w:val="00E41CFF"/>
    <w:rsid w:val="00E4258D"/>
    <w:rsid w:val="00E43380"/>
    <w:rsid w:val="00E44A16"/>
    <w:rsid w:val="00E4501F"/>
    <w:rsid w:val="00E458DF"/>
    <w:rsid w:val="00E46194"/>
    <w:rsid w:val="00E462AB"/>
    <w:rsid w:val="00E46BEB"/>
    <w:rsid w:val="00E51619"/>
    <w:rsid w:val="00E5287D"/>
    <w:rsid w:val="00E54AA3"/>
    <w:rsid w:val="00E56697"/>
    <w:rsid w:val="00E56709"/>
    <w:rsid w:val="00E567D0"/>
    <w:rsid w:val="00E57B9B"/>
    <w:rsid w:val="00E63694"/>
    <w:rsid w:val="00E6371C"/>
    <w:rsid w:val="00E64051"/>
    <w:rsid w:val="00E64BE7"/>
    <w:rsid w:val="00E64CA4"/>
    <w:rsid w:val="00E64DDC"/>
    <w:rsid w:val="00E65E92"/>
    <w:rsid w:val="00E66417"/>
    <w:rsid w:val="00E66E02"/>
    <w:rsid w:val="00E673B8"/>
    <w:rsid w:val="00E67848"/>
    <w:rsid w:val="00E6786D"/>
    <w:rsid w:val="00E70305"/>
    <w:rsid w:val="00E7059C"/>
    <w:rsid w:val="00E7079C"/>
    <w:rsid w:val="00E71FB4"/>
    <w:rsid w:val="00E7237C"/>
    <w:rsid w:val="00E747A3"/>
    <w:rsid w:val="00E74FBB"/>
    <w:rsid w:val="00E766DC"/>
    <w:rsid w:val="00E76874"/>
    <w:rsid w:val="00E77A6D"/>
    <w:rsid w:val="00E77FF7"/>
    <w:rsid w:val="00E81F94"/>
    <w:rsid w:val="00E82F36"/>
    <w:rsid w:val="00E836BD"/>
    <w:rsid w:val="00E84A72"/>
    <w:rsid w:val="00E84F31"/>
    <w:rsid w:val="00E86A3C"/>
    <w:rsid w:val="00E86BF2"/>
    <w:rsid w:val="00E87536"/>
    <w:rsid w:val="00E875D4"/>
    <w:rsid w:val="00E87A30"/>
    <w:rsid w:val="00E90B4A"/>
    <w:rsid w:val="00E90C72"/>
    <w:rsid w:val="00E913D8"/>
    <w:rsid w:val="00E91967"/>
    <w:rsid w:val="00E91B4D"/>
    <w:rsid w:val="00E920E7"/>
    <w:rsid w:val="00E931BC"/>
    <w:rsid w:val="00E9428B"/>
    <w:rsid w:val="00E9498C"/>
    <w:rsid w:val="00E94A82"/>
    <w:rsid w:val="00E962BD"/>
    <w:rsid w:val="00E9650A"/>
    <w:rsid w:val="00E965AA"/>
    <w:rsid w:val="00E9721B"/>
    <w:rsid w:val="00E97291"/>
    <w:rsid w:val="00E97C96"/>
    <w:rsid w:val="00EA01A2"/>
    <w:rsid w:val="00EA0BFB"/>
    <w:rsid w:val="00EA127C"/>
    <w:rsid w:val="00EA1397"/>
    <w:rsid w:val="00EA3798"/>
    <w:rsid w:val="00EA3F88"/>
    <w:rsid w:val="00EA4641"/>
    <w:rsid w:val="00EA6143"/>
    <w:rsid w:val="00EA6646"/>
    <w:rsid w:val="00EA67E1"/>
    <w:rsid w:val="00EA7A3B"/>
    <w:rsid w:val="00EB0783"/>
    <w:rsid w:val="00EB080C"/>
    <w:rsid w:val="00EB091C"/>
    <w:rsid w:val="00EB19CE"/>
    <w:rsid w:val="00EB2B54"/>
    <w:rsid w:val="00EB45DF"/>
    <w:rsid w:val="00EB4B46"/>
    <w:rsid w:val="00EB5187"/>
    <w:rsid w:val="00EB52DE"/>
    <w:rsid w:val="00EB5EE9"/>
    <w:rsid w:val="00EB6EFC"/>
    <w:rsid w:val="00EB7A76"/>
    <w:rsid w:val="00EB7C2C"/>
    <w:rsid w:val="00EC0E8A"/>
    <w:rsid w:val="00EC327A"/>
    <w:rsid w:val="00EC42B2"/>
    <w:rsid w:val="00EC43B7"/>
    <w:rsid w:val="00EC4E32"/>
    <w:rsid w:val="00EC6092"/>
    <w:rsid w:val="00EC64D1"/>
    <w:rsid w:val="00EC65DD"/>
    <w:rsid w:val="00EC69B5"/>
    <w:rsid w:val="00ED2EA1"/>
    <w:rsid w:val="00ED31CA"/>
    <w:rsid w:val="00ED326D"/>
    <w:rsid w:val="00ED3FCE"/>
    <w:rsid w:val="00ED489E"/>
    <w:rsid w:val="00ED48D9"/>
    <w:rsid w:val="00ED4D5B"/>
    <w:rsid w:val="00ED5D5D"/>
    <w:rsid w:val="00ED63A3"/>
    <w:rsid w:val="00ED6866"/>
    <w:rsid w:val="00ED7E16"/>
    <w:rsid w:val="00EE3F9C"/>
    <w:rsid w:val="00EE4776"/>
    <w:rsid w:val="00EE4D71"/>
    <w:rsid w:val="00EE514B"/>
    <w:rsid w:val="00EE7D37"/>
    <w:rsid w:val="00EF188B"/>
    <w:rsid w:val="00EF1ADD"/>
    <w:rsid w:val="00EF24DA"/>
    <w:rsid w:val="00EF39BE"/>
    <w:rsid w:val="00EF3D2A"/>
    <w:rsid w:val="00EF574B"/>
    <w:rsid w:val="00EF66E0"/>
    <w:rsid w:val="00EF6D70"/>
    <w:rsid w:val="00EF6E53"/>
    <w:rsid w:val="00EF6FB9"/>
    <w:rsid w:val="00EF72AA"/>
    <w:rsid w:val="00F01607"/>
    <w:rsid w:val="00F017B3"/>
    <w:rsid w:val="00F02DE5"/>
    <w:rsid w:val="00F03357"/>
    <w:rsid w:val="00F03365"/>
    <w:rsid w:val="00F03497"/>
    <w:rsid w:val="00F03B4F"/>
    <w:rsid w:val="00F03D4A"/>
    <w:rsid w:val="00F04B3A"/>
    <w:rsid w:val="00F04CC7"/>
    <w:rsid w:val="00F054AF"/>
    <w:rsid w:val="00F05CAA"/>
    <w:rsid w:val="00F06434"/>
    <w:rsid w:val="00F103B2"/>
    <w:rsid w:val="00F110AE"/>
    <w:rsid w:val="00F11F76"/>
    <w:rsid w:val="00F12E44"/>
    <w:rsid w:val="00F14BBF"/>
    <w:rsid w:val="00F14D1A"/>
    <w:rsid w:val="00F14D7D"/>
    <w:rsid w:val="00F17638"/>
    <w:rsid w:val="00F2190C"/>
    <w:rsid w:val="00F21AF5"/>
    <w:rsid w:val="00F222EC"/>
    <w:rsid w:val="00F23127"/>
    <w:rsid w:val="00F23C96"/>
    <w:rsid w:val="00F243A4"/>
    <w:rsid w:val="00F25F56"/>
    <w:rsid w:val="00F27A6D"/>
    <w:rsid w:val="00F27FEB"/>
    <w:rsid w:val="00F302F0"/>
    <w:rsid w:val="00F30C0D"/>
    <w:rsid w:val="00F31734"/>
    <w:rsid w:val="00F31B58"/>
    <w:rsid w:val="00F31E79"/>
    <w:rsid w:val="00F320F8"/>
    <w:rsid w:val="00F32613"/>
    <w:rsid w:val="00F32A34"/>
    <w:rsid w:val="00F3340B"/>
    <w:rsid w:val="00F3401E"/>
    <w:rsid w:val="00F34F83"/>
    <w:rsid w:val="00F35E12"/>
    <w:rsid w:val="00F362A0"/>
    <w:rsid w:val="00F36731"/>
    <w:rsid w:val="00F36A09"/>
    <w:rsid w:val="00F37910"/>
    <w:rsid w:val="00F40629"/>
    <w:rsid w:val="00F40711"/>
    <w:rsid w:val="00F41605"/>
    <w:rsid w:val="00F429EA"/>
    <w:rsid w:val="00F430AB"/>
    <w:rsid w:val="00F438D8"/>
    <w:rsid w:val="00F43F27"/>
    <w:rsid w:val="00F44346"/>
    <w:rsid w:val="00F4436E"/>
    <w:rsid w:val="00F44BE0"/>
    <w:rsid w:val="00F44D30"/>
    <w:rsid w:val="00F4573B"/>
    <w:rsid w:val="00F45D46"/>
    <w:rsid w:val="00F469B4"/>
    <w:rsid w:val="00F46C5B"/>
    <w:rsid w:val="00F47A63"/>
    <w:rsid w:val="00F47F54"/>
    <w:rsid w:val="00F50139"/>
    <w:rsid w:val="00F50713"/>
    <w:rsid w:val="00F51443"/>
    <w:rsid w:val="00F5215F"/>
    <w:rsid w:val="00F522DE"/>
    <w:rsid w:val="00F52B0D"/>
    <w:rsid w:val="00F52B12"/>
    <w:rsid w:val="00F5317F"/>
    <w:rsid w:val="00F536BA"/>
    <w:rsid w:val="00F54837"/>
    <w:rsid w:val="00F54CED"/>
    <w:rsid w:val="00F54FD2"/>
    <w:rsid w:val="00F55E9D"/>
    <w:rsid w:val="00F5694F"/>
    <w:rsid w:val="00F569A0"/>
    <w:rsid w:val="00F56F5F"/>
    <w:rsid w:val="00F575A9"/>
    <w:rsid w:val="00F60BD6"/>
    <w:rsid w:val="00F611E3"/>
    <w:rsid w:val="00F61436"/>
    <w:rsid w:val="00F62111"/>
    <w:rsid w:val="00F62159"/>
    <w:rsid w:val="00F629B7"/>
    <w:rsid w:val="00F63A57"/>
    <w:rsid w:val="00F64BA9"/>
    <w:rsid w:val="00F64DDC"/>
    <w:rsid w:val="00F679DC"/>
    <w:rsid w:val="00F71662"/>
    <w:rsid w:val="00F7180F"/>
    <w:rsid w:val="00F72112"/>
    <w:rsid w:val="00F72AA8"/>
    <w:rsid w:val="00F740A9"/>
    <w:rsid w:val="00F74363"/>
    <w:rsid w:val="00F74972"/>
    <w:rsid w:val="00F77187"/>
    <w:rsid w:val="00F77F76"/>
    <w:rsid w:val="00F8012C"/>
    <w:rsid w:val="00F80B94"/>
    <w:rsid w:val="00F8156D"/>
    <w:rsid w:val="00F819E9"/>
    <w:rsid w:val="00F81B62"/>
    <w:rsid w:val="00F81E6C"/>
    <w:rsid w:val="00F829AC"/>
    <w:rsid w:val="00F83913"/>
    <w:rsid w:val="00F841DB"/>
    <w:rsid w:val="00F84418"/>
    <w:rsid w:val="00F8612B"/>
    <w:rsid w:val="00F865C4"/>
    <w:rsid w:val="00F86B8C"/>
    <w:rsid w:val="00F86BC0"/>
    <w:rsid w:val="00F86D75"/>
    <w:rsid w:val="00F87A88"/>
    <w:rsid w:val="00F90718"/>
    <w:rsid w:val="00F909EB"/>
    <w:rsid w:val="00F90E82"/>
    <w:rsid w:val="00F91408"/>
    <w:rsid w:val="00F915EC"/>
    <w:rsid w:val="00F920C1"/>
    <w:rsid w:val="00F92CDD"/>
    <w:rsid w:val="00F9322E"/>
    <w:rsid w:val="00F93609"/>
    <w:rsid w:val="00F941F9"/>
    <w:rsid w:val="00F95149"/>
    <w:rsid w:val="00F96F22"/>
    <w:rsid w:val="00F975C2"/>
    <w:rsid w:val="00F97A8B"/>
    <w:rsid w:val="00FA0185"/>
    <w:rsid w:val="00FA0922"/>
    <w:rsid w:val="00FA0DB9"/>
    <w:rsid w:val="00FA2C9A"/>
    <w:rsid w:val="00FA2E90"/>
    <w:rsid w:val="00FA35BC"/>
    <w:rsid w:val="00FA4E30"/>
    <w:rsid w:val="00FA5C96"/>
    <w:rsid w:val="00FA6075"/>
    <w:rsid w:val="00FA6246"/>
    <w:rsid w:val="00FA6AAC"/>
    <w:rsid w:val="00FA6D97"/>
    <w:rsid w:val="00FB0FE0"/>
    <w:rsid w:val="00FB2B2A"/>
    <w:rsid w:val="00FB42A7"/>
    <w:rsid w:val="00FB5A57"/>
    <w:rsid w:val="00FB66E8"/>
    <w:rsid w:val="00FB7B03"/>
    <w:rsid w:val="00FC0AA3"/>
    <w:rsid w:val="00FC2BFA"/>
    <w:rsid w:val="00FC33BC"/>
    <w:rsid w:val="00FC3A0B"/>
    <w:rsid w:val="00FC4412"/>
    <w:rsid w:val="00FC465C"/>
    <w:rsid w:val="00FC4806"/>
    <w:rsid w:val="00FC4A75"/>
    <w:rsid w:val="00FC4DF4"/>
    <w:rsid w:val="00FC526D"/>
    <w:rsid w:val="00FC5842"/>
    <w:rsid w:val="00FC58D2"/>
    <w:rsid w:val="00FC6BEB"/>
    <w:rsid w:val="00FC7AB7"/>
    <w:rsid w:val="00FD0687"/>
    <w:rsid w:val="00FD0962"/>
    <w:rsid w:val="00FD0BF7"/>
    <w:rsid w:val="00FD14F8"/>
    <w:rsid w:val="00FD1B22"/>
    <w:rsid w:val="00FD1B2C"/>
    <w:rsid w:val="00FD1B81"/>
    <w:rsid w:val="00FD55F7"/>
    <w:rsid w:val="00FD6813"/>
    <w:rsid w:val="00FD6C58"/>
    <w:rsid w:val="00FD77A1"/>
    <w:rsid w:val="00FD7D58"/>
    <w:rsid w:val="00FE02F9"/>
    <w:rsid w:val="00FE0A1B"/>
    <w:rsid w:val="00FE180A"/>
    <w:rsid w:val="00FE3E11"/>
    <w:rsid w:val="00FE49F3"/>
    <w:rsid w:val="00FE4E3F"/>
    <w:rsid w:val="00FE65B6"/>
    <w:rsid w:val="00FE6D06"/>
    <w:rsid w:val="00FE7045"/>
    <w:rsid w:val="00FE7362"/>
    <w:rsid w:val="00FE75A2"/>
    <w:rsid w:val="00FF019E"/>
    <w:rsid w:val="00FF0E4F"/>
    <w:rsid w:val="00FF228D"/>
    <w:rsid w:val="00FF3B3A"/>
    <w:rsid w:val="00FF5C53"/>
    <w:rsid w:val="00FF5E84"/>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921980"/>
    <w:pPr>
      <w:spacing w:line="276" w:lineRule="auto"/>
      <w:jc w:val="both"/>
    </w:pPr>
    <w:rPr>
      <w:rFonts w:ascii="Times New Roman" w:hAnsi="Times New Roman"/>
      <w:sz w:val="28"/>
      <w:szCs w:val="28"/>
    </w:rPr>
  </w:style>
  <w:style w:type="paragraph" w:styleId="Heading1">
    <w:name w:val="heading 1"/>
    <w:basedOn w:val="Normal"/>
    <w:next w:val="Normal"/>
    <w:link w:val="Heading1Char"/>
    <w:uiPriority w:val="99"/>
    <w:qFormat/>
    <w:rsid w:val="00FE4E3F"/>
    <w:pPr>
      <w:keepNext/>
      <w:keepLines/>
      <w:spacing w:before="480"/>
      <w:outlineLvl w:val="0"/>
    </w:pPr>
    <w:rPr>
      <w:rFonts w:ascii="Cambria" w:hAnsi="Cambria" w:cs="Cambria"/>
      <w:b/>
      <w:bCs/>
      <w:color w:val="365F91"/>
    </w:rPr>
  </w:style>
  <w:style w:type="paragraph" w:styleId="Heading2">
    <w:name w:val="heading 2"/>
    <w:basedOn w:val="Normal"/>
    <w:next w:val="Normal"/>
    <w:link w:val="Heading2Char"/>
    <w:uiPriority w:val="99"/>
    <w:qFormat/>
    <w:rsid w:val="00561C5E"/>
    <w:pPr>
      <w:keepNext/>
      <w:keepLines/>
      <w:spacing w:before="200"/>
      <w:outlineLvl w:val="1"/>
    </w:pPr>
    <w:rPr>
      <w:rFonts w:ascii="Cambria" w:hAnsi="Cambria" w:cs="Cambria"/>
      <w:b/>
      <w:bCs/>
      <w:color w:val="4F81BD"/>
      <w:sz w:val="26"/>
      <w:szCs w:val="26"/>
    </w:rPr>
  </w:style>
  <w:style w:type="paragraph" w:styleId="Heading3">
    <w:name w:val="heading 3"/>
    <w:basedOn w:val="Normal"/>
    <w:next w:val="Normal"/>
    <w:link w:val="Heading3Char"/>
    <w:uiPriority w:val="99"/>
    <w:qFormat/>
    <w:rsid w:val="00921980"/>
    <w:pPr>
      <w:keepNext/>
      <w:keepLines/>
      <w:spacing w:before="200" w:after="200"/>
      <w:ind w:firstLine="567"/>
      <w:outlineLvl w:val="2"/>
    </w:pPr>
    <w:rPr>
      <w:b/>
      <w:bCs/>
    </w:rPr>
  </w:style>
  <w:style w:type="paragraph" w:styleId="Heading4">
    <w:name w:val="heading 4"/>
    <w:basedOn w:val="Normal"/>
    <w:next w:val="Normal"/>
    <w:link w:val="Heading4Char"/>
    <w:uiPriority w:val="99"/>
    <w:qFormat/>
    <w:rsid w:val="006C4837"/>
    <w:pPr>
      <w:keepNext/>
      <w:keepLines/>
      <w:spacing w:before="200"/>
      <w:outlineLvl w:val="3"/>
    </w:pPr>
    <w:rPr>
      <w:rFonts w:ascii="Cambria" w:hAnsi="Cambria" w:cs="Cambria"/>
      <w:b/>
      <w:bCs/>
      <w:i/>
      <w:iCs/>
      <w:color w:val="4F81BD"/>
    </w:rPr>
  </w:style>
  <w:style w:type="paragraph" w:styleId="Heading5">
    <w:name w:val="heading 5"/>
    <w:basedOn w:val="Normal"/>
    <w:next w:val="Normal"/>
    <w:link w:val="Heading5Char"/>
    <w:uiPriority w:val="99"/>
    <w:qFormat/>
    <w:rsid w:val="00FE4E3F"/>
    <w:pPr>
      <w:spacing w:before="240" w:after="60"/>
      <w:outlineLvl w:val="4"/>
    </w:pPr>
    <w:rPr>
      <w:rFonts w:ascii="Calibri" w:hAnsi="Calibri" w:cs="Calibri"/>
      <w:b/>
      <w:bCs/>
      <w:i/>
      <w:iCs/>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E4E3F"/>
    <w:rPr>
      <w:rFonts w:ascii="Cambria" w:hAnsi="Cambria" w:cs="Cambria"/>
      <w:b/>
      <w:bCs/>
      <w:color w:val="365F91"/>
      <w:sz w:val="28"/>
      <w:szCs w:val="28"/>
    </w:rPr>
  </w:style>
  <w:style w:type="character" w:customStyle="1" w:styleId="Heading2Char">
    <w:name w:val="Heading 2 Char"/>
    <w:basedOn w:val="DefaultParagraphFont"/>
    <w:link w:val="Heading2"/>
    <w:uiPriority w:val="99"/>
    <w:semiHidden/>
    <w:locked/>
    <w:rsid w:val="00561C5E"/>
    <w:rPr>
      <w:rFonts w:ascii="Cambria" w:hAnsi="Cambria" w:cs="Cambria"/>
      <w:b/>
      <w:bCs/>
      <w:color w:val="4F81BD"/>
      <w:sz w:val="26"/>
      <w:szCs w:val="26"/>
    </w:rPr>
  </w:style>
  <w:style w:type="character" w:customStyle="1" w:styleId="Heading3Char">
    <w:name w:val="Heading 3 Char"/>
    <w:basedOn w:val="DefaultParagraphFont"/>
    <w:link w:val="Heading3"/>
    <w:uiPriority w:val="99"/>
    <w:locked/>
    <w:rsid w:val="00921980"/>
    <w:rPr>
      <w:rFonts w:ascii="Times New Roman" w:hAnsi="Times New Roman" w:cs="Times New Roman"/>
      <w:b/>
      <w:bCs/>
      <w:sz w:val="28"/>
      <w:szCs w:val="28"/>
    </w:rPr>
  </w:style>
  <w:style w:type="character" w:customStyle="1" w:styleId="Heading4Char">
    <w:name w:val="Heading 4 Char"/>
    <w:basedOn w:val="DefaultParagraphFont"/>
    <w:link w:val="Heading4"/>
    <w:uiPriority w:val="99"/>
    <w:locked/>
    <w:rsid w:val="006C4837"/>
    <w:rPr>
      <w:rFonts w:ascii="Cambria" w:hAnsi="Cambria" w:cs="Cambria"/>
      <w:b/>
      <w:bCs/>
      <w:i/>
      <w:iCs/>
      <w:color w:val="4F81BD"/>
    </w:rPr>
  </w:style>
  <w:style w:type="character" w:customStyle="1" w:styleId="Heading5Char">
    <w:name w:val="Heading 5 Char"/>
    <w:basedOn w:val="DefaultParagraphFont"/>
    <w:link w:val="Heading5"/>
    <w:uiPriority w:val="99"/>
    <w:semiHidden/>
    <w:locked/>
    <w:rsid w:val="00FE4E3F"/>
    <w:rPr>
      <w:rFonts w:ascii="Calibri" w:hAnsi="Calibri" w:cs="Calibri"/>
      <w:b/>
      <w:bCs/>
      <w:i/>
      <w:iCs/>
      <w:sz w:val="26"/>
      <w:szCs w:val="26"/>
    </w:rPr>
  </w:style>
  <w:style w:type="paragraph" w:styleId="NoSpacing">
    <w:name w:val="No Spacing"/>
    <w:link w:val="NoSpacingChar"/>
    <w:uiPriority w:val="99"/>
    <w:qFormat/>
    <w:rsid w:val="00FE4E3F"/>
    <w:rPr>
      <w:rFonts w:cs="Calibri"/>
    </w:rPr>
  </w:style>
  <w:style w:type="character" w:customStyle="1" w:styleId="NoSpacingChar">
    <w:name w:val="No Spacing Char"/>
    <w:basedOn w:val="DefaultParagraphFont"/>
    <w:link w:val="NoSpacing"/>
    <w:uiPriority w:val="99"/>
    <w:locked/>
    <w:rsid w:val="00FE4E3F"/>
    <w:rPr>
      <w:rFonts w:ascii="Calibri" w:hAnsi="Calibri" w:cs="Calibri"/>
      <w:sz w:val="22"/>
      <w:szCs w:val="22"/>
      <w:lang w:val="ru-RU" w:eastAsia="ru-RU"/>
    </w:rPr>
  </w:style>
  <w:style w:type="paragraph" w:styleId="TOCHeading">
    <w:name w:val="TOC Heading"/>
    <w:basedOn w:val="Heading1"/>
    <w:next w:val="Normal"/>
    <w:uiPriority w:val="99"/>
    <w:qFormat/>
    <w:rsid w:val="00FE4E3F"/>
    <w:pPr>
      <w:jc w:val="center"/>
      <w:outlineLvl w:val="9"/>
    </w:pPr>
    <w:rPr>
      <w:rFonts w:ascii="Times New Roman" w:hAnsi="Times New Roman" w:cs="Times New Roman"/>
    </w:rPr>
  </w:style>
  <w:style w:type="paragraph" w:styleId="TOC1">
    <w:name w:val="toc 1"/>
    <w:basedOn w:val="Normal"/>
    <w:next w:val="Normal"/>
    <w:autoRedefine/>
    <w:uiPriority w:val="99"/>
    <w:semiHidden/>
    <w:rsid w:val="00447FBC"/>
    <w:pPr>
      <w:tabs>
        <w:tab w:val="right" w:leader="dot" w:pos="9923"/>
      </w:tabs>
      <w:spacing w:after="100"/>
    </w:pPr>
    <w:rPr>
      <w:noProof/>
      <w:sz w:val="26"/>
      <w:szCs w:val="26"/>
    </w:rPr>
  </w:style>
  <w:style w:type="character" w:styleId="Hyperlink">
    <w:name w:val="Hyperlink"/>
    <w:basedOn w:val="DefaultParagraphFont"/>
    <w:uiPriority w:val="99"/>
    <w:rsid w:val="00FE4E3F"/>
    <w:rPr>
      <w:color w:val="0000FF"/>
      <w:u w:val="single"/>
    </w:rPr>
  </w:style>
  <w:style w:type="paragraph" w:styleId="TOC2">
    <w:name w:val="toc 2"/>
    <w:basedOn w:val="Normal"/>
    <w:next w:val="Normal"/>
    <w:autoRedefine/>
    <w:uiPriority w:val="99"/>
    <w:semiHidden/>
    <w:rsid w:val="00447FBC"/>
    <w:pPr>
      <w:spacing w:after="100"/>
      <w:ind w:left="220"/>
    </w:pPr>
    <w:rPr>
      <w:sz w:val="26"/>
      <w:szCs w:val="26"/>
    </w:rPr>
  </w:style>
  <w:style w:type="paragraph" w:styleId="TOC3">
    <w:name w:val="toc 3"/>
    <w:basedOn w:val="Normal"/>
    <w:next w:val="Normal"/>
    <w:autoRedefine/>
    <w:uiPriority w:val="99"/>
    <w:semiHidden/>
    <w:rsid w:val="00447FBC"/>
    <w:pPr>
      <w:spacing w:after="100"/>
      <w:ind w:left="440"/>
    </w:pPr>
    <w:rPr>
      <w:sz w:val="26"/>
      <w:szCs w:val="26"/>
    </w:rPr>
  </w:style>
  <w:style w:type="paragraph" w:customStyle="1" w:styleId="a">
    <w:name w:val="Абзац"/>
    <w:basedOn w:val="Normal"/>
    <w:link w:val="a0"/>
    <w:uiPriority w:val="99"/>
    <w:rsid w:val="003A4811"/>
    <w:pPr>
      <w:spacing w:before="120" w:after="60" w:line="240" w:lineRule="auto"/>
      <w:ind w:firstLine="567"/>
    </w:pPr>
    <w:rPr>
      <w:rFonts w:ascii="Calibri" w:hAnsi="Calibri" w:cs="Calibri"/>
      <w:sz w:val="24"/>
      <w:szCs w:val="24"/>
    </w:rPr>
  </w:style>
  <w:style w:type="character" w:customStyle="1" w:styleId="a0">
    <w:name w:val="Абзац Знак"/>
    <w:link w:val="a"/>
    <w:uiPriority w:val="99"/>
    <w:locked/>
    <w:rsid w:val="003A4811"/>
    <w:rPr>
      <w:rFonts w:eastAsia="Times New Roman"/>
      <w:sz w:val="24"/>
      <w:szCs w:val="24"/>
    </w:rPr>
  </w:style>
  <w:style w:type="paragraph" w:styleId="BalloonText">
    <w:name w:val="Balloon Text"/>
    <w:basedOn w:val="Normal"/>
    <w:link w:val="BalloonTextChar"/>
    <w:uiPriority w:val="99"/>
    <w:semiHidden/>
    <w:rsid w:val="00E05A7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05A73"/>
    <w:rPr>
      <w:rFonts w:ascii="Tahoma" w:hAnsi="Tahoma" w:cs="Tahoma"/>
      <w:sz w:val="16"/>
      <w:szCs w:val="16"/>
    </w:rPr>
  </w:style>
  <w:style w:type="paragraph" w:styleId="ListParagraph">
    <w:name w:val="List Paragraph"/>
    <w:basedOn w:val="Normal"/>
    <w:link w:val="ListParagraphChar"/>
    <w:uiPriority w:val="99"/>
    <w:qFormat/>
    <w:rsid w:val="00F11F76"/>
    <w:pPr>
      <w:ind w:left="720"/>
    </w:pPr>
  </w:style>
  <w:style w:type="character" w:customStyle="1" w:styleId="ListParagraphChar">
    <w:name w:val="List Paragraph Char"/>
    <w:link w:val="ListParagraph"/>
    <w:uiPriority w:val="99"/>
    <w:locked/>
    <w:rsid w:val="008A51B8"/>
  </w:style>
  <w:style w:type="character" w:customStyle="1" w:styleId="a1">
    <w:name w:val="Основной текст_"/>
    <w:basedOn w:val="DefaultParagraphFont"/>
    <w:link w:val="14"/>
    <w:uiPriority w:val="99"/>
    <w:locked/>
    <w:rsid w:val="00B563AC"/>
    <w:rPr>
      <w:rFonts w:ascii="Times New Roman" w:hAnsi="Times New Roman" w:cs="Times New Roman"/>
      <w:sz w:val="27"/>
      <w:szCs w:val="27"/>
      <w:shd w:val="clear" w:color="auto" w:fill="FFFFFF"/>
    </w:rPr>
  </w:style>
  <w:style w:type="paragraph" w:customStyle="1" w:styleId="14">
    <w:name w:val="Основной текст14"/>
    <w:basedOn w:val="Normal"/>
    <w:link w:val="a1"/>
    <w:uiPriority w:val="99"/>
    <w:rsid w:val="00B563AC"/>
    <w:pPr>
      <w:widowControl w:val="0"/>
      <w:shd w:val="clear" w:color="auto" w:fill="FFFFFF"/>
      <w:spacing w:line="480" w:lineRule="exact"/>
      <w:ind w:hanging="700"/>
    </w:pPr>
    <w:rPr>
      <w:sz w:val="27"/>
      <w:szCs w:val="27"/>
    </w:rPr>
  </w:style>
  <w:style w:type="paragraph" w:customStyle="1" w:styleId="AAA">
    <w:name w:val="! AAA !"/>
    <w:link w:val="AAA0"/>
    <w:uiPriority w:val="99"/>
    <w:rsid w:val="00605DE7"/>
    <w:pPr>
      <w:spacing w:after="120"/>
      <w:jc w:val="both"/>
    </w:pPr>
    <w:rPr>
      <w:rFonts w:ascii="Times New Roman" w:hAnsi="Times New Roman"/>
      <w:sz w:val="16"/>
      <w:szCs w:val="16"/>
    </w:rPr>
  </w:style>
  <w:style w:type="character" w:customStyle="1" w:styleId="AAA0">
    <w:name w:val="! AAA ! Знак"/>
    <w:link w:val="AAA"/>
    <w:uiPriority w:val="99"/>
    <w:locked/>
    <w:rsid w:val="00605DE7"/>
    <w:rPr>
      <w:rFonts w:ascii="Times New Roman" w:hAnsi="Times New Roman" w:cs="Times New Roman"/>
      <w:sz w:val="22"/>
      <w:szCs w:val="22"/>
    </w:rPr>
  </w:style>
  <w:style w:type="paragraph" w:styleId="BodyText">
    <w:name w:val="Body Text"/>
    <w:basedOn w:val="Normal"/>
    <w:link w:val="BodyTextChar"/>
    <w:uiPriority w:val="99"/>
    <w:rsid w:val="00E747A3"/>
    <w:pPr>
      <w:spacing w:line="240" w:lineRule="auto"/>
    </w:pPr>
    <w:rPr>
      <w:sz w:val="20"/>
      <w:szCs w:val="20"/>
    </w:rPr>
  </w:style>
  <w:style w:type="character" w:customStyle="1" w:styleId="BodyTextChar">
    <w:name w:val="Body Text Char"/>
    <w:basedOn w:val="DefaultParagraphFont"/>
    <w:link w:val="BodyText"/>
    <w:uiPriority w:val="99"/>
    <w:locked/>
    <w:rsid w:val="00E747A3"/>
    <w:rPr>
      <w:rFonts w:ascii="Times New Roman" w:hAnsi="Times New Roman" w:cs="Times New Roman"/>
      <w:snapToGrid w:val="0"/>
      <w:sz w:val="20"/>
      <w:szCs w:val="20"/>
    </w:rPr>
  </w:style>
  <w:style w:type="paragraph" w:styleId="Header">
    <w:name w:val="header"/>
    <w:basedOn w:val="Normal"/>
    <w:link w:val="HeaderChar"/>
    <w:uiPriority w:val="99"/>
    <w:rsid w:val="00E87536"/>
    <w:pPr>
      <w:tabs>
        <w:tab w:val="center" w:pos="4677"/>
        <w:tab w:val="right" w:pos="9355"/>
      </w:tabs>
      <w:spacing w:line="240" w:lineRule="auto"/>
    </w:pPr>
  </w:style>
  <w:style w:type="character" w:customStyle="1" w:styleId="HeaderChar">
    <w:name w:val="Header Char"/>
    <w:basedOn w:val="DefaultParagraphFont"/>
    <w:link w:val="Header"/>
    <w:uiPriority w:val="99"/>
    <w:locked/>
    <w:rsid w:val="00E87536"/>
  </w:style>
  <w:style w:type="paragraph" w:styleId="Footer">
    <w:name w:val="footer"/>
    <w:basedOn w:val="Normal"/>
    <w:link w:val="FooterChar"/>
    <w:uiPriority w:val="99"/>
    <w:rsid w:val="00E87536"/>
    <w:pPr>
      <w:tabs>
        <w:tab w:val="center" w:pos="4677"/>
        <w:tab w:val="right" w:pos="9355"/>
      </w:tabs>
      <w:spacing w:line="240" w:lineRule="auto"/>
    </w:pPr>
  </w:style>
  <w:style w:type="character" w:customStyle="1" w:styleId="FooterChar">
    <w:name w:val="Footer Char"/>
    <w:basedOn w:val="DefaultParagraphFont"/>
    <w:link w:val="Footer"/>
    <w:uiPriority w:val="99"/>
    <w:locked/>
    <w:rsid w:val="00E87536"/>
  </w:style>
  <w:style w:type="paragraph" w:customStyle="1" w:styleId="1">
    <w:name w:val="Абзац списка1"/>
    <w:uiPriority w:val="99"/>
    <w:rsid w:val="00FC4412"/>
    <w:pPr>
      <w:widowControl w:val="0"/>
      <w:suppressAutoHyphens/>
      <w:spacing w:after="200" w:line="276" w:lineRule="auto"/>
      <w:ind w:left="720"/>
    </w:pPr>
    <w:rPr>
      <w:rFonts w:cs="Calibri"/>
      <w:kern w:val="1"/>
      <w:lang w:eastAsia="ar-SA"/>
    </w:rPr>
  </w:style>
  <w:style w:type="paragraph" w:customStyle="1" w:styleId="10">
    <w:name w:val="Без интервала1"/>
    <w:uiPriority w:val="99"/>
    <w:rsid w:val="00F72112"/>
    <w:pPr>
      <w:suppressAutoHyphens/>
      <w:spacing w:line="100" w:lineRule="atLeast"/>
    </w:pPr>
    <w:rPr>
      <w:rFonts w:cs="Calibri"/>
      <w:kern w:val="1"/>
      <w:lang w:eastAsia="ar-SA"/>
    </w:rPr>
  </w:style>
  <w:style w:type="paragraph" w:styleId="Caption">
    <w:name w:val="caption"/>
    <w:aliases w:val="Название объекта Знак1,таб Знак1,Название рис Знак,Название объекта Знак Знак,таб Знак Знак,Iacaaiea iauaeoa Ciae Знак,oaa Знак,Íàçâàíèå îáúåêòà Çíàê Знак,òàá Знак,Название объекта Знак Знак Знак Знак Знак,таб,Название рис,таб Знак,oaa"/>
    <w:basedOn w:val="Normal"/>
    <w:next w:val="Normal"/>
    <w:link w:val="CaptionChar"/>
    <w:uiPriority w:val="99"/>
    <w:qFormat/>
    <w:rsid w:val="001F1187"/>
    <w:pPr>
      <w:spacing w:line="240" w:lineRule="auto"/>
    </w:pPr>
    <w:rPr>
      <w:rFonts w:ascii="Calibri" w:hAnsi="Calibri" w:cs="Calibri"/>
      <w:b/>
      <w:bCs/>
      <w:color w:val="4F81BD"/>
      <w:sz w:val="18"/>
      <w:szCs w:val="18"/>
      <w:lang w:eastAsia="en-US"/>
    </w:rPr>
  </w:style>
  <w:style w:type="paragraph" w:customStyle="1" w:styleId="FormatvorlageBeschriftungZentriert">
    <w:name w:val="Formatvorlage Beschriftung + Zentriert"/>
    <w:basedOn w:val="Caption"/>
    <w:autoRedefine/>
    <w:uiPriority w:val="99"/>
    <w:rsid w:val="001F1187"/>
    <w:pPr>
      <w:spacing w:before="120" w:line="276" w:lineRule="auto"/>
    </w:pPr>
    <w:rPr>
      <w:rFonts w:ascii="Cambria" w:hAnsi="Cambria" w:cs="Cambria"/>
      <w:b w:val="0"/>
      <w:bCs w:val="0"/>
      <w:color w:val="auto"/>
      <w:sz w:val="22"/>
      <w:szCs w:val="22"/>
    </w:rPr>
  </w:style>
  <w:style w:type="character" w:customStyle="1" w:styleId="CaptionChar">
    <w:name w:val="Caption Char"/>
    <w:aliases w:val="Название объекта Знак1 Char,таб Знак1 Char,Название рис Знак Char,Название объекта Знак Знак Char,таб Знак Знак Char,Iacaaiea iauaeoa Ciae Знак Char,oaa Знак Char,Íàçâàíèå îáúåêòà Çíàê Знак Char,òàá Знак Char,таб Char,Название рис Char"/>
    <w:basedOn w:val="DefaultParagraphFont"/>
    <w:link w:val="Caption"/>
    <w:uiPriority w:val="99"/>
    <w:locked/>
    <w:rsid w:val="001F1187"/>
    <w:rPr>
      <w:rFonts w:ascii="Calibri" w:hAnsi="Calibri" w:cs="Calibri"/>
      <w:b/>
      <w:bCs/>
      <w:color w:val="4F81BD"/>
      <w:sz w:val="18"/>
      <w:szCs w:val="18"/>
      <w:lang w:eastAsia="en-US"/>
    </w:rPr>
  </w:style>
  <w:style w:type="paragraph" w:customStyle="1" w:styleId="Default">
    <w:name w:val="Default"/>
    <w:uiPriority w:val="99"/>
    <w:rsid w:val="001F1187"/>
    <w:pPr>
      <w:autoSpaceDE w:val="0"/>
      <w:autoSpaceDN w:val="0"/>
      <w:adjustRightInd w:val="0"/>
    </w:pPr>
    <w:rPr>
      <w:rFonts w:ascii="Times New Roman" w:hAnsi="Times New Roman"/>
      <w:color w:val="000000"/>
      <w:sz w:val="24"/>
      <w:szCs w:val="24"/>
      <w:lang w:eastAsia="en-US"/>
    </w:rPr>
  </w:style>
  <w:style w:type="table" w:styleId="TableGrid">
    <w:name w:val="Table Grid"/>
    <w:basedOn w:val="TableNormal"/>
    <w:uiPriority w:val="99"/>
    <w:rsid w:val="001F1187"/>
    <w:rPr>
      <w:rFonts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lainText">
    <w:name w:val="Plain Text"/>
    <w:basedOn w:val="Normal"/>
    <w:link w:val="PlainTextChar"/>
    <w:uiPriority w:val="99"/>
    <w:rsid w:val="001F1187"/>
    <w:pPr>
      <w:spacing w:line="240" w:lineRule="auto"/>
    </w:pPr>
    <w:rPr>
      <w:rFonts w:ascii="Consolas" w:hAnsi="Consolas" w:cs="Consolas"/>
      <w:sz w:val="21"/>
      <w:szCs w:val="21"/>
      <w:lang w:eastAsia="en-US"/>
    </w:rPr>
  </w:style>
  <w:style w:type="character" w:customStyle="1" w:styleId="PlainTextChar">
    <w:name w:val="Plain Text Char"/>
    <w:basedOn w:val="DefaultParagraphFont"/>
    <w:link w:val="PlainText"/>
    <w:uiPriority w:val="99"/>
    <w:locked/>
    <w:rsid w:val="001F1187"/>
    <w:rPr>
      <w:rFonts w:ascii="Consolas" w:hAnsi="Consolas" w:cs="Consolas"/>
      <w:sz w:val="21"/>
      <w:szCs w:val="21"/>
      <w:lang w:eastAsia="en-US"/>
    </w:rPr>
  </w:style>
  <w:style w:type="paragraph" w:customStyle="1" w:styleId="a2">
    <w:name w:val="_Обычный"/>
    <w:basedOn w:val="Normal"/>
    <w:link w:val="a3"/>
    <w:uiPriority w:val="99"/>
    <w:rsid w:val="001F1187"/>
    <w:pPr>
      <w:spacing w:line="240" w:lineRule="auto"/>
      <w:ind w:firstLine="709"/>
    </w:pPr>
    <w:rPr>
      <w:sz w:val="24"/>
      <w:szCs w:val="24"/>
    </w:rPr>
  </w:style>
  <w:style w:type="character" w:customStyle="1" w:styleId="a3">
    <w:name w:val="_Обычный Знак"/>
    <w:basedOn w:val="DefaultParagraphFont"/>
    <w:link w:val="a2"/>
    <w:uiPriority w:val="99"/>
    <w:locked/>
    <w:rsid w:val="001F1187"/>
    <w:rPr>
      <w:rFonts w:ascii="Times New Roman" w:hAnsi="Times New Roman" w:cs="Times New Roman"/>
      <w:sz w:val="20"/>
      <w:szCs w:val="20"/>
    </w:rPr>
  </w:style>
  <w:style w:type="paragraph" w:customStyle="1" w:styleId="12">
    <w:name w:val="Стиль По ширине Междустр.интервал:  множитель 12 ин"/>
    <w:basedOn w:val="Normal"/>
    <w:uiPriority w:val="99"/>
    <w:rsid w:val="001F1187"/>
    <w:pPr>
      <w:numPr>
        <w:numId w:val="3"/>
      </w:numPr>
      <w:spacing w:line="240" w:lineRule="auto"/>
    </w:pPr>
    <w:rPr>
      <w:sz w:val="24"/>
      <w:szCs w:val="24"/>
    </w:rPr>
  </w:style>
  <w:style w:type="character" w:customStyle="1" w:styleId="apple-converted-space">
    <w:name w:val="apple-converted-space"/>
    <w:basedOn w:val="DefaultParagraphFont"/>
    <w:uiPriority w:val="99"/>
    <w:rsid w:val="001F1187"/>
  </w:style>
  <w:style w:type="character" w:customStyle="1" w:styleId="MingLiU">
    <w:name w:val="Основной текст + MingLiU"/>
    <w:aliases w:val="11,5 pt,Интервал 0 pt"/>
    <w:basedOn w:val="a1"/>
    <w:uiPriority w:val="99"/>
    <w:rsid w:val="001F1187"/>
    <w:rPr>
      <w:rFonts w:ascii="MingLiU" w:eastAsia="MingLiU" w:hAnsi="MingLiU" w:cs="MingLiU"/>
      <w:color w:val="000000"/>
      <w:spacing w:val="-10"/>
      <w:w w:val="100"/>
      <w:position w:val="0"/>
      <w:sz w:val="23"/>
      <w:szCs w:val="23"/>
      <w:u w:val="none"/>
      <w:lang w:val="ru-RU"/>
    </w:rPr>
  </w:style>
  <w:style w:type="character" w:customStyle="1" w:styleId="3">
    <w:name w:val="Основной текст (3)_"/>
    <w:basedOn w:val="DefaultParagraphFont"/>
    <w:uiPriority w:val="99"/>
    <w:rsid w:val="001F1187"/>
    <w:rPr>
      <w:rFonts w:ascii="Times New Roman" w:hAnsi="Times New Roman" w:cs="Times New Roman"/>
      <w:b/>
      <w:bCs/>
      <w:sz w:val="23"/>
      <w:szCs w:val="23"/>
      <w:u w:val="none"/>
    </w:rPr>
  </w:style>
  <w:style w:type="character" w:customStyle="1" w:styleId="30">
    <w:name w:val="Основной текст (3)"/>
    <w:basedOn w:val="DefaultParagraphFont"/>
    <w:uiPriority w:val="99"/>
    <w:rsid w:val="001F1187"/>
    <w:rPr>
      <w:rFonts w:ascii="Times New Roman" w:hAnsi="Times New Roman" w:cs="Times New Roman"/>
      <w:b/>
      <w:bCs/>
      <w:sz w:val="23"/>
      <w:szCs w:val="23"/>
      <w:u w:val="none"/>
    </w:rPr>
  </w:style>
  <w:style w:type="paragraph" w:customStyle="1" w:styleId="9">
    <w:name w:val="Основной текст9"/>
    <w:basedOn w:val="Normal"/>
    <w:uiPriority w:val="99"/>
    <w:rsid w:val="001F1187"/>
    <w:pPr>
      <w:widowControl w:val="0"/>
      <w:shd w:val="clear" w:color="auto" w:fill="FFFFFF"/>
      <w:spacing w:line="240" w:lineRule="atLeast"/>
      <w:ind w:hanging="360"/>
      <w:jc w:val="center"/>
    </w:pPr>
    <w:rPr>
      <w:color w:val="000000"/>
      <w:sz w:val="25"/>
      <w:szCs w:val="25"/>
    </w:rPr>
  </w:style>
  <w:style w:type="character" w:customStyle="1" w:styleId="2">
    <w:name w:val="Основной текст2"/>
    <w:basedOn w:val="a1"/>
    <w:uiPriority w:val="99"/>
    <w:rsid w:val="001F1187"/>
    <w:rPr>
      <w:color w:val="000000"/>
      <w:spacing w:val="0"/>
      <w:w w:val="100"/>
      <w:position w:val="0"/>
      <w:sz w:val="25"/>
      <w:szCs w:val="25"/>
      <w:u w:val="none"/>
      <w:lang w:val="ru-RU"/>
    </w:rPr>
  </w:style>
  <w:style w:type="character" w:customStyle="1" w:styleId="11">
    <w:name w:val="Основной текст + 11"/>
    <w:aliases w:val="5 pt2,Полужирный"/>
    <w:basedOn w:val="a1"/>
    <w:uiPriority w:val="99"/>
    <w:rsid w:val="001F1187"/>
    <w:rPr>
      <w:b/>
      <w:bCs/>
      <w:color w:val="000000"/>
      <w:spacing w:val="0"/>
      <w:w w:val="100"/>
      <w:position w:val="0"/>
      <w:sz w:val="23"/>
      <w:szCs w:val="23"/>
      <w:u w:val="none"/>
      <w:lang w:val="ru-RU"/>
    </w:rPr>
  </w:style>
  <w:style w:type="character" w:customStyle="1" w:styleId="90">
    <w:name w:val="Основной текст + 9"/>
    <w:aliases w:val="5 pt1,Полужирный1"/>
    <w:basedOn w:val="a1"/>
    <w:uiPriority w:val="99"/>
    <w:rsid w:val="001F1187"/>
    <w:rPr>
      <w:b/>
      <w:bCs/>
      <w:color w:val="000000"/>
      <w:spacing w:val="0"/>
      <w:w w:val="100"/>
      <w:position w:val="0"/>
      <w:sz w:val="19"/>
      <w:szCs w:val="19"/>
      <w:u w:val="none"/>
      <w:lang w:val="ru-RU"/>
    </w:rPr>
  </w:style>
  <w:style w:type="character" w:customStyle="1" w:styleId="4">
    <w:name w:val="Основной текст4"/>
    <w:basedOn w:val="a1"/>
    <w:uiPriority w:val="99"/>
    <w:rsid w:val="001F1187"/>
    <w:rPr>
      <w:color w:val="000000"/>
      <w:spacing w:val="0"/>
      <w:w w:val="100"/>
      <w:position w:val="0"/>
      <w:sz w:val="25"/>
      <w:szCs w:val="25"/>
      <w:u w:val="single"/>
      <w:lang w:val="ru-RU"/>
    </w:rPr>
  </w:style>
  <w:style w:type="character" w:customStyle="1" w:styleId="8pt">
    <w:name w:val="Основной текст + 8 pt"/>
    <w:basedOn w:val="a1"/>
    <w:uiPriority w:val="99"/>
    <w:rsid w:val="001F1187"/>
    <w:rPr>
      <w:color w:val="000000"/>
      <w:spacing w:val="0"/>
      <w:w w:val="100"/>
      <w:position w:val="0"/>
      <w:sz w:val="16"/>
      <w:szCs w:val="16"/>
      <w:u w:val="none"/>
      <w:lang w:val="ru-RU"/>
    </w:rPr>
  </w:style>
  <w:style w:type="character" w:customStyle="1" w:styleId="a4">
    <w:name w:val="Основной текст + Малые прописные"/>
    <w:basedOn w:val="a1"/>
    <w:uiPriority w:val="99"/>
    <w:rsid w:val="001F1187"/>
    <w:rPr>
      <w:smallCaps/>
      <w:color w:val="000000"/>
      <w:spacing w:val="0"/>
      <w:w w:val="100"/>
      <w:position w:val="0"/>
      <w:sz w:val="25"/>
      <w:szCs w:val="25"/>
      <w:u w:val="none"/>
      <w:lang w:val="ru-RU"/>
    </w:rPr>
  </w:style>
  <w:style w:type="character" w:customStyle="1" w:styleId="40">
    <w:name w:val="Подпись к таблице (4)_"/>
    <w:basedOn w:val="DefaultParagraphFont"/>
    <w:link w:val="41"/>
    <w:uiPriority w:val="99"/>
    <w:locked/>
    <w:rsid w:val="001F1187"/>
    <w:rPr>
      <w:rFonts w:ascii="MS Gothic" w:eastAsia="MS Gothic" w:hAnsi="MS Gothic" w:cs="MS Gothic"/>
      <w:i/>
      <w:iCs/>
      <w:sz w:val="15"/>
      <w:szCs w:val="15"/>
      <w:shd w:val="clear" w:color="auto" w:fill="FFFFFF"/>
    </w:rPr>
  </w:style>
  <w:style w:type="paragraph" w:customStyle="1" w:styleId="41">
    <w:name w:val="Подпись к таблице (4)"/>
    <w:basedOn w:val="Normal"/>
    <w:link w:val="40"/>
    <w:uiPriority w:val="99"/>
    <w:rsid w:val="001F1187"/>
    <w:pPr>
      <w:widowControl w:val="0"/>
      <w:shd w:val="clear" w:color="auto" w:fill="FFFFFF"/>
      <w:spacing w:line="240" w:lineRule="atLeast"/>
    </w:pPr>
    <w:rPr>
      <w:rFonts w:ascii="MS Gothic" w:eastAsia="MS Gothic" w:hAnsi="MS Gothic" w:cs="MS Gothic"/>
      <w:i/>
      <w:iCs/>
      <w:sz w:val="15"/>
      <w:szCs w:val="15"/>
    </w:rPr>
  </w:style>
  <w:style w:type="character" w:customStyle="1" w:styleId="5">
    <w:name w:val="Основной текст5"/>
    <w:basedOn w:val="a1"/>
    <w:uiPriority w:val="99"/>
    <w:rsid w:val="001F1187"/>
    <w:rPr>
      <w:color w:val="000000"/>
      <w:spacing w:val="0"/>
      <w:w w:val="100"/>
      <w:position w:val="0"/>
      <w:sz w:val="25"/>
      <w:szCs w:val="25"/>
      <w:u w:val="none"/>
      <w:lang w:val="ru-RU"/>
    </w:rPr>
  </w:style>
  <w:style w:type="character" w:styleId="IntenseEmphasis">
    <w:name w:val="Intense Emphasis"/>
    <w:basedOn w:val="DefaultParagraphFont"/>
    <w:uiPriority w:val="99"/>
    <w:qFormat/>
    <w:rsid w:val="00B52C15"/>
    <w:rPr>
      <w:b/>
      <w:bCs/>
      <w:i/>
      <w:iCs/>
      <w:color w:val="4F81BD"/>
    </w:rPr>
  </w:style>
  <w:style w:type="paragraph" w:styleId="DocumentMap">
    <w:name w:val="Document Map"/>
    <w:basedOn w:val="Normal"/>
    <w:link w:val="DocumentMapChar"/>
    <w:uiPriority w:val="99"/>
    <w:semiHidden/>
    <w:rsid w:val="00B52C15"/>
    <w:pPr>
      <w:spacing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B52C15"/>
    <w:rPr>
      <w:rFonts w:ascii="Tahoma" w:hAnsi="Tahoma" w:cs="Tahoma"/>
      <w:sz w:val="16"/>
      <w:szCs w:val="16"/>
    </w:rPr>
  </w:style>
  <w:style w:type="paragraph" w:styleId="BodyTextIndent3">
    <w:name w:val="Body Text Indent 3"/>
    <w:basedOn w:val="Normal"/>
    <w:link w:val="BodyTextIndent3Char"/>
    <w:uiPriority w:val="99"/>
    <w:semiHidden/>
    <w:rsid w:val="00AE74C2"/>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AE74C2"/>
    <w:rPr>
      <w:sz w:val="16"/>
      <w:szCs w:val="16"/>
    </w:rPr>
  </w:style>
  <w:style w:type="paragraph" w:styleId="BodyTextIndent">
    <w:name w:val="Body Text Indent"/>
    <w:basedOn w:val="Normal"/>
    <w:link w:val="BodyTextIndentChar"/>
    <w:uiPriority w:val="99"/>
    <w:rsid w:val="00EE3F9C"/>
    <w:pPr>
      <w:spacing w:after="120"/>
      <w:ind w:left="283"/>
    </w:pPr>
  </w:style>
  <w:style w:type="character" w:customStyle="1" w:styleId="BodyTextIndentChar">
    <w:name w:val="Body Text Indent Char"/>
    <w:basedOn w:val="DefaultParagraphFont"/>
    <w:link w:val="BodyTextIndent"/>
    <w:uiPriority w:val="99"/>
    <w:locked/>
    <w:rsid w:val="00EE3F9C"/>
  </w:style>
  <w:style w:type="paragraph" w:customStyle="1" w:styleId="13">
    <w:name w:val="Обычный 1"/>
    <w:basedOn w:val="Normal"/>
    <w:uiPriority w:val="99"/>
    <w:rsid w:val="000C5FB3"/>
    <w:pPr>
      <w:spacing w:line="240" w:lineRule="auto"/>
      <w:ind w:firstLine="720"/>
    </w:pPr>
    <w:rPr>
      <w:rFonts w:ascii="Arial" w:hAnsi="Arial" w:cs="Arial"/>
      <w:sz w:val="24"/>
      <w:szCs w:val="24"/>
    </w:rPr>
  </w:style>
  <w:style w:type="paragraph" w:styleId="BodyText2">
    <w:name w:val="Body Text 2"/>
    <w:basedOn w:val="Normal"/>
    <w:link w:val="BodyText2Char"/>
    <w:uiPriority w:val="99"/>
    <w:semiHidden/>
    <w:rsid w:val="00EA3798"/>
    <w:pPr>
      <w:spacing w:after="120" w:line="480" w:lineRule="auto"/>
    </w:pPr>
  </w:style>
  <w:style w:type="character" w:customStyle="1" w:styleId="BodyText2Char">
    <w:name w:val="Body Text 2 Char"/>
    <w:basedOn w:val="DefaultParagraphFont"/>
    <w:link w:val="BodyText2"/>
    <w:uiPriority w:val="99"/>
    <w:semiHidden/>
    <w:locked/>
    <w:rsid w:val="00EA3798"/>
  </w:style>
  <w:style w:type="paragraph" w:styleId="BodyTextIndent2">
    <w:name w:val="Body Text Indent 2"/>
    <w:basedOn w:val="Normal"/>
    <w:link w:val="BodyTextIndent2Char"/>
    <w:uiPriority w:val="99"/>
    <w:semiHidden/>
    <w:rsid w:val="00EA3798"/>
    <w:pPr>
      <w:spacing w:after="120" w:line="480" w:lineRule="auto"/>
      <w:ind w:left="283"/>
    </w:pPr>
  </w:style>
  <w:style w:type="character" w:customStyle="1" w:styleId="BodyTextIndent2Char">
    <w:name w:val="Body Text Indent 2 Char"/>
    <w:basedOn w:val="DefaultParagraphFont"/>
    <w:link w:val="BodyTextIndent2"/>
    <w:uiPriority w:val="99"/>
    <w:semiHidden/>
    <w:locked/>
    <w:rsid w:val="00EA3798"/>
  </w:style>
  <w:style w:type="character" w:styleId="FollowedHyperlink">
    <w:name w:val="FollowedHyperlink"/>
    <w:basedOn w:val="DefaultParagraphFont"/>
    <w:uiPriority w:val="99"/>
    <w:semiHidden/>
    <w:rsid w:val="00621142"/>
    <w:rPr>
      <w:color w:val="800080"/>
      <w:u w:val="single"/>
    </w:rPr>
  </w:style>
  <w:style w:type="paragraph" w:styleId="TOC4">
    <w:name w:val="toc 4"/>
    <w:basedOn w:val="Normal"/>
    <w:next w:val="Normal"/>
    <w:autoRedefine/>
    <w:uiPriority w:val="99"/>
    <w:semiHidden/>
    <w:rsid w:val="00447FBC"/>
    <w:pPr>
      <w:spacing w:after="100"/>
      <w:ind w:left="660"/>
    </w:pPr>
    <w:rPr>
      <w:sz w:val="26"/>
      <w:szCs w:val="26"/>
    </w:rPr>
  </w:style>
  <w:style w:type="character" w:styleId="PlaceholderText">
    <w:name w:val="Placeholder Text"/>
    <w:basedOn w:val="DefaultParagraphFont"/>
    <w:uiPriority w:val="99"/>
    <w:semiHidden/>
    <w:rsid w:val="00586EB1"/>
    <w:rPr>
      <w:color w:val="808080"/>
    </w:rPr>
  </w:style>
  <w:style w:type="character" w:styleId="CommentReference">
    <w:name w:val="annotation reference"/>
    <w:basedOn w:val="DefaultParagraphFont"/>
    <w:uiPriority w:val="99"/>
    <w:semiHidden/>
    <w:rsid w:val="006B504A"/>
    <w:rPr>
      <w:sz w:val="16"/>
      <w:szCs w:val="16"/>
    </w:rPr>
  </w:style>
  <w:style w:type="paragraph" w:styleId="CommentText">
    <w:name w:val="annotation text"/>
    <w:basedOn w:val="Normal"/>
    <w:link w:val="CommentTextChar"/>
    <w:uiPriority w:val="99"/>
    <w:semiHidden/>
    <w:rsid w:val="006B504A"/>
    <w:pPr>
      <w:spacing w:line="240" w:lineRule="auto"/>
    </w:pPr>
    <w:rPr>
      <w:sz w:val="20"/>
      <w:szCs w:val="20"/>
    </w:rPr>
  </w:style>
  <w:style w:type="character" w:customStyle="1" w:styleId="CommentTextChar">
    <w:name w:val="Comment Text Char"/>
    <w:basedOn w:val="DefaultParagraphFont"/>
    <w:link w:val="CommentText"/>
    <w:uiPriority w:val="99"/>
    <w:semiHidden/>
    <w:locked/>
    <w:rsid w:val="006B504A"/>
    <w:rPr>
      <w:sz w:val="20"/>
      <w:szCs w:val="20"/>
    </w:rPr>
  </w:style>
  <w:style w:type="paragraph" w:styleId="CommentSubject">
    <w:name w:val="annotation subject"/>
    <w:basedOn w:val="CommentText"/>
    <w:next w:val="CommentText"/>
    <w:link w:val="CommentSubjectChar"/>
    <w:uiPriority w:val="99"/>
    <w:semiHidden/>
    <w:rsid w:val="006B504A"/>
    <w:rPr>
      <w:b/>
      <w:bCs/>
    </w:rPr>
  </w:style>
  <w:style w:type="character" w:customStyle="1" w:styleId="CommentSubjectChar">
    <w:name w:val="Comment Subject Char"/>
    <w:basedOn w:val="CommentTextChar"/>
    <w:link w:val="CommentSubject"/>
    <w:uiPriority w:val="99"/>
    <w:semiHidden/>
    <w:locked/>
    <w:rsid w:val="006B504A"/>
    <w:rPr>
      <w:b/>
      <w:bCs/>
    </w:rPr>
  </w:style>
  <w:style w:type="paragraph" w:styleId="Revision">
    <w:name w:val="Revision"/>
    <w:hidden/>
    <w:uiPriority w:val="99"/>
    <w:semiHidden/>
    <w:rsid w:val="00EB0783"/>
    <w:rPr>
      <w:rFonts w:cs="Calibri"/>
    </w:rPr>
  </w:style>
  <w:style w:type="paragraph" w:customStyle="1" w:styleId="CharChar">
    <w:name w:val="Char Char"/>
    <w:basedOn w:val="Normal"/>
    <w:uiPriority w:val="99"/>
    <w:rsid w:val="0049737C"/>
    <w:pPr>
      <w:spacing w:after="160" w:line="240" w:lineRule="exact"/>
    </w:pPr>
    <w:rPr>
      <w:rFonts w:ascii="Verdana" w:hAnsi="Verdana" w:cs="Verdana"/>
      <w:sz w:val="20"/>
      <w:szCs w:val="20"/>
      <w:lang w:val="en-US" w:eastAsia="en-US"/>
    </w:rPr>
  </w:style>
  <w:style w:type="character" w:customStyle="1" w:styleId="L4">
    <w:name w:val="! L=4 ! Знак"/>
    <w:basedOn w:val="AAA0"/>
    <w:uiPriority w:val="99"/>
    <w:rsid w:val="003D7462"/>
    <w:rPr>
      <w:b/>
      <w:bCs/>
      <w:i/>
      <w:iCs/>
      <w:sz w:val="16"/>
      <w:szCs w:val="16"/>
      <w:lang w:val="ru-RU" w:eastAsia="ru-RU"/>
    </w:rPr>
  </w:style>
  <w:style w:type="paragraph" w:customStyle="1" w:styleId="CharChar2">
    <w:name w:val="Char Char2"/>
    <w:basedOn w:val="Normal"/>
    <w:uiPriority w:val="99"/>
    <w:rsid w:val="00691522"/>
    <w:pPr>
      <w:spacing w:after="160" w:line="240" w:lineRule="exact"/>
    </w:pPr>
    <w:rPr>
      <w:rFonts w:ascii="Verdana" w:hAnsi="Verdana" w:cs="Verdana"/>
      <w:sz w:val="20"/>
      <w:szCs w:val="20"/>
      <w:lang w:val="en-US" w:eastAsia="en-US"/>
    </w:rPr>
  </w:style>
  <w:style w:type="paragraph" w:styleId="TOC5">
    <w:name w:val="toc 5"/>
    <w:basedOn w:val="Normal"/>
    <w:next w:val="Normal"/>
    <w:autoRedefine/>
    <w:uiPriority w:val="99"/>
    <w:semiHidden/>
    <w:rsid w:val="003E6251"/>
    <w:pPr>
      <w:spacing w:after="100"/>
      <w:ind w:left="880"/>
    </w:pPr>
  </w:style>
  <w:style w:type="paragraph" w:styleId="TOC6">
    <w:name w:val="toc 6"/>
    <w:basedOn w:val="Normal"/>
    <w:next w:val="Normal"/>
    <w:autoRedefine/>
    <w:uiPriority w:val="99"/>
    <w:semiHidden/>
    <w:rsid w:val="003E6251"/>
    <w:pPr>
      <w:spacing w:after="100"/>
      <w:ind w:left="1100"/>
    </w:pPr>
  </w:style>
  <w:style w:type="paragraph" w:styleId="TOC7">
    <w:name w:val="toc 7"/>
    <w:basedOn w:val="Normal"/>
    <w:next w:val="Normal"/>
    <w:autoRedefine/>
    <w:uiPriority w:val="99"/>
    <w:semiHidden/>
    <w:rsid w:val="003E6251"/>
    <w:pPr>
      <w:spacing w:after="100"/>
      <w:ind w:left="1320"/>
    </w:pPr>
  </w:style>
  <w:style w:type="paragraph" w:styleId="TOC8">
    <w:name w:val="toc 8"/>
    <w:basedOn w:val="Normal"/>
    <w:next w:val="Normal"/>
    <w:autoRedefine/>
    <w:uiPriority w:val="99"/>
    <w:semiHidden/>
    <w:rsid w:val="003E6251"/>
    <w:pPr>
      <w:spacing w:after="100"/>
      <w:ind w:left="1540"/>
    </w:pPr>
  </w:style>
  <w:style w:type="paragraph" w:styleId="TOC9">
    <w:name w:val="toc 9"/>
    <w:basedOn w:val="Normal"/>
    <w:next w:val="Normal"/>
    <w:autoRedefine/>
    <w:uiPriority w:val="99"/>
    <w:semiHidden/>
    <w:rsid w:val="003E6251"/>
    <w:pPr>
      <w:spacing w:after="100"/>
      <w:ind w:left="1760"/>
    </w:pPr>
  </w:style>
  <w:style w:type="paragraph" w:customStyle="1" w:styleId="CharChar1">
    <w:name w:val="Char Char1"/>
    <w:basedOn w:val="Normal"/>
    <w:uiPriority w:val="99"/>
    <w:rsid w:val="00BF39A3"/>
    <w:pPr>
      <w:spacing w:after="160" w:line="240" w:lineRule="exact"/>
    </w:pPr>
    <w:rPr>
      <w:rFonts w:ascii="Verdana" w:hAnsi="Verdana" w:cs="Verdana"/>
      <w:sz w:val="20"/>
      <w:szCs w:val="20"/>
      <w:lang w:val="en-US" w:eastAsia="en-US"/>
    </w:rPr>
  </w:style>
  <w:style w:type="paragraph" w:customStyle="1" w:styleId="a5">
    <w:name w:val="_абзац"/>
    <w:basedOn w:val="Normal"/>
    <w:link w:val="a6"/>
    <w:uiPriority w:val="99"/>
    <w:rsid w:val="006F770E"/>
    <w:pPr>
      <w:spacing w:line="240" w:lineRule="auto"/>
      <w:ind w:firstLine="708"/>
    </w:pPr>
    <w:rPr>
      <w:sz w:val="24"/>
      <w:szCs w:val="24"/>
    </w:rPr>
  </w:style>
  <w:style w:type="character" w:customStyle="1" w:styleId="a6">
    <w:name w:val="_абзац Знак"/>
    <w:link w:val="a5"/>
    <w:uiPriority w:val="99"/>
    <w:locked/>
    <w:rsid w:val="006F770E"/>
    <w:rPr>
      <w:rFonts w:ascii="Times New Roman" w:hAnsi="Times New Roman" w:cs="Times New Roman"/>
      <w:sz w:val="24"/>
      <w:szCs w:val="24"/>
    </w:rPr>
  </w:style>
  <w:style w:type="paragraph" w:styleId="NormalWeb">
    <w:name w:val="Normal (Web)"/>
    <w:basedOn w:val="Normal"/>
    <w:uiPriority w:val="99"/>
    <w:rsid w:val="00996705"/>
    <w:pPr>
      <w:spacing w:before="100" w:beforeAutospacing="1" w:after="100" w:afterAutospacing="1" w:line="240" w:lineRule="auto"/>
      <w:jc w:val="left"/>
    </w:pPr>
    <w:rPr>
      <w:sz w:val="24"/>
      <w:szCs w:val="24"/>
    </w:rPr>
  </w:style>
</w:styles>
</file>

<file path=word/webSettings.xml><?xml version="1.0" encoding="utf-8"?>
<w:webSettings xmlns:r="http://schemas.openxmlformats.org/officeDocument/2006/relationships" xmlns:w="http://schemas.openxmlformats.org/wordprocessingml/2006/main">
  <w:divs>
    <w:div w:id="677276277">
      <w:marLeft w:val="0"/>
      <w:marRight w:val="0"/>
      <w:marTop w:val="0"/>
      <w:marBottom w:val="0"/>
      <w:divBdr>
        <w:top w:val="none" w:sz="0" w:space="0" w:color="auto"/>
        <w:left w:val="none" w:sz="0" w:space="0" w:color="auto"/>
        <w:bottom w:val="none" w:sz="0" w:space="0" w:color="auto"/>
        <w:right w:val="none" w:sz="0" w:space="0" w:color="auto"/>
      </w:divBdr>
    </w:div>
    <w:div w:id="677276278">
      <w:marLeft w:val="0"/>
      <w:marRight w:val="0"/>
      <w:marTop w:val="0"/>
      <w:marBottom w:val="0"/>
      <w:divBdr>
        <w:top w:val="none" w:sz="0" w:space="0" w:color="auto"/>
        <w:left w:val="none" w:sz="0" w:space="0" w:color="auto"/>
        <w:bottom w:val="none" w:sz="0" w:space="0" w:color="auto"/>
        <w:right w:val="none" w:sz="0" w:space="0" w:color="auto"/>
      </w:divBdr>
    </w:div>
    <w:div w:id="677276279">
      <w:marLeft w:val="0"/>
      <w:marRight w:val="0"/>
      <w:marTop w:val="0"/>
      <w:marBottom w:val="0"/>
      <w:divBdr>
        <w:top w:val="none" w:sz="0" w:space="0" w:color="auto"/>
        <w:left w:val="none" w:sz="0" w:space="0" w:color="auto"/>
        <w:bottom w:val="none" w:sz="0" w:space="0" w:color="auto"/>
        <w:right w:val="none" w:sz="0" w:space="0" w:color="auto"/>
      </w:divBdr>
    </w:div>
    <w:div w:id="677276280">
      <w:marLeft w:val="0"/>
      <w:marRight w:val="0"/>
      <w:marTop w:val="0"/>
      <w:marBottom w:val="0"/>
      <w:divBdr>
        <w:top w:val="none" w:sz="0" w:space="0" w:color="auto"/>
        <w:left w:val="none" w:sz="0" w:space="0" w:color="auto"/>
        <w:bottom w:val="none" w:sz="0" w:space="0" w:color="auto"/>
        <w:right w:val="none" w:sz="0" w:space="0" w:color="auto"/>
      </w:divBdr>
    </w:div>
    <w:div w:id="677276281">
      <w:marLeft w:val="0"/>
      <w:marRight w:val="0"/>
      <w:marTop w:val="0"/>
      <w:marBottom w:val="0"/>
      <w:divBdr>
        <w:top w:val="none" w:sz="0" w:space="0" w:color="auto"/>
        <w:left w:val="none" w:sz="0" w:space="0" w:color="auto"/>
        <w:bottom w:val="none" w:sz="0" w:space="0" w:color="auto"/>
        <w:right w:val="none" w:sz="0" w:space="0" w:color="auto"/>
      </w:divBdr>
    </w:div>
    <w:div w:id="677276282">
      <w:marLeft w:val="0"/>
      <w:marRight w:val="0"/>
      <w:marTop w:val="0"/>
      <w:marBottom w:val="0"/>
      <w:divBdr>
        <w:top w:val="none" w:sz="0" w:space="0" w:color="auto"/>
        <w:left w:val="none" w:sz="0" w:space="0" w:color="auto"/>
        <w:bottom w:val="none" w:sz="0" w:space="0" w:color="auto"/>
        <w:right w:val="none" w:sz="0" w:space="0" w:color="auto"/>
      </w:divBdr>
    </w:div>
    <w:div w:id="677276283">
      <w:marLeft w:val="0"/>
      <w:marRight w:val="0"/>
      <w:marTop w:val="0"/>
      <w:marBottom w:val="0"/>
      <w:divBdr>
        <w:top w:val="none" w:sz="0" w:space="0" w:color="auto"/>
        <w:left w:val="none" w:sz="0" w:space="0" w:color="auto"/>
        <w:bottom w:val="none" w:sz="0" w:space="0" w:color="auto"/>
        <w:right w:val="none" w:sz="0" w:space="0" w:color="auto"/>
      </w:divBdr>
    </w:div>
    <w:div w:id="677276284">
      <w:marLeft w:val="0"/>
      <w:marRight w:val="0"/>
      <w:marTop w:val="0"/>
      <w:marBottom w:val="0"/>
      <w:divBdr>
        <w:top w:val="none" w:sz="0" w:space="0" w:color="auto"/>
        <w:left w:val="none" w:sz="0" w:space="0" w:color="auto"/>
        <w:bottom w:val="none" w:sz="0" w:space="0" w:color="auto"/>
        <w:right w:val="none" w:sz="0" w:space="0" w:color="auto"/>
      </w:divBdr>
    </w:div>
    <w:div w:id="677276285">
      <w:marLeft w:val="0"/>
      <w:marRight w:val="0"/>
      <w:marTop w:val="0"/>
      <w:marBottom w:val="0"/>
      <w:divBdr>
        <w:top w:val="none" w:sz="0" w:space="0" w:color="auto"/>
        <w:left w:val="none" w:sz="0" w:space="0" w:color="auto"/>
        <w:bottom w:val="none" w:sz="0" w:space="0" w:color="auto"/>
        <w:right w:val="none" w:sz="0" w:space="0" w:color="auto"/>
      </w:divBdr>
    </w:div>
    <w:div w:id="677276286">
      <w:marLeft w:val="0"/>
      <w:marRight w:val="0"/>
      <w:marTop w:val="0"/>
      <w:marBottom w:val="0"/>
      <w:divBdr>
        <w:top w:val="none" w:sz="0" w:space="0" w:color="auto"/>
        <w:left w:val="none" w:sz="0" w:space="0" w:color="auto"/>
        <w:bottom w:val="none" w:sz="0" w:space="0" w:color="auto"/>
        <w:right w:val="none" w:sz="0" w:space="0" w:color="auto"/>
      </w:divBdr>
    </w:div>
    <w:div w:id="677276287">
      <w:marLeft w:val="0"/>
      <w:marRight w:val="0"/>
      <w:marTop w:val="0"/>
      <w:marBottom w:val="0"/>
      <w:divBdr>
        <w:top w:val="none" w:sz="0" w:space="0" w:color="auto"/>
        <w:left w:val="none" w:sz="0" w:space="0" w:color="auto"/>
        <w:bottom w:val="none" w:sz="0" w:space="0" w:color="auto"/>
        <w:right w:val="none" w:sz="0" w:space="0" w:color="auto"/>
      </w:divBdr>
    </w:div>
    <w:div w:id="677276288">
      <w:marLeft w:val="0"/>
      <w:marRight w:val="0"/>
      <w:marTop w:val="0"/>
      <w:marBottom w:val="0"/>
      <w:divBdr>
        <w:top w:val="none" w:sz="0" w:space="0" w:color="auto"/>
        <w:left w:val="none" w:sz="0" w:space="0" w:color="auto"/>
        <w:bottom w:val="none" w:sz="0" w:space="0" w:color="auto"/>
        <w:right w:val="none" w:sz="0" w:space="0" w:color="auto"/>
      </w:divBdr>
    </w:div>
    <w:div w:id="677276289">
      <w:marLeft w:val="0"/>
      <w:marRight w:val="0"/>
      <w:marTop w:val="0"/>
      <w:marBottom w:val="0"/>
      <w:divBdr>
        <w:top w:val="none" w:sz="0" w:space="0" w:color="auto"/>
        <w:left w:val="none" w:sz="0" w:space="0" w:color="auto"/>
        <w:bottom w:val="none" w:sz="0" w:space="0" w:color="auto"/>
        <w:right w:val="none" w:sz="0" w:space="0" w:color="auto"/>
      </w:divBdr>
    </w:div>
    <w:div w:id="677276290">
      <w:marLeft w:val="0"/>
      <w:marRight w:val="0"/>
      <w:marTop w:val="0"/>
      <w:marBottom w:val="0"/>
      <w:divBdr>
        <w:top w:val="none" w:sz="0" w:space="0" w:color="auto"/>
        <w:left w:val="none" w:sz="0" w:space="0" w:color="auto"/>
        <w:bottom w:val="none" w:sz="0" w:space="0" w:color="auto"/>
        <w:right w:val="none" w:sz="0" w:space="0" w:color="auto"/>
      </w:divBdr>
    </w:div>
    <w:div w:id="677276291">
      <w:marLeft w:val="0"/>
      <w:marRight w:val="0"/>
      <w:marTop w:val="0"/>
      <w:marBottom w:val="0"/>
      <w:divBdr>
        <w:top w:val="none" w:sz="0" w:space="0" w:color="auto"/>
        <w:left w:val="none" w:sz="0" w:space="0" w:color="auto"/>
        <w:bottom w:val="none" w:sz="0" w:space="0" w:color="auto"/>
        <w:right w:val="none" w:sz="0" w:space="0" w:color="auto"/>
      </w:divBdr>
    </w:div>
    <w:div w:id="677276292">
      <w:marLeft w:val="0"/>
      <w:marRight w:val="0"/>
      <w:marTop w:val="0"/>
      <w:marBottom w:val="0"/>
      <w:divBdr>
        <w:top w:val="none" w:sz="0" w:space="0" w:color="auto"/>
        <w:left w:val="none" w:sz="0" w:space="0" w:color="auto"/>
        <w:bottom w:val="none" w:sz="0" w:space="0" w:color="auto"/>
        <w:right w:val="none" w:sz="0" w:space="0" w:color="auto"/>
      </w:divBdr>
    </w:div>
    <w:div w:id="677276293">
      <w:marLeft w:val="0"/>
      <w:marRight w:val="0"/>
      <w:marTop w:val="0"/>
      <w:marBottom w:val="0"/>
      <w:divBdr>
        <w:top w:val="none" w:sz="0" w:space="0" w:color="auto"/>
        <w:left w:val="none" w:sz="0" w:space="0" w:color="auto"/>
        <w:bottom w:val="none" w:sz="0" w:space="0" w:color="auto"/>
        <w:right w:val="none" w:sz="0" w:space="0" w:color="auto"/>
      </w:divBdr>
    </w:div>
    <w:div w:id="677276294">
      <w:marLeft w:val="0"/>
      <w:marRight w:val="0"/>
      <w:marTop w:val="0"/>
      <w:marBottom w:val="0"/>
      <w:divBdr>
        <w:top w:val="none" w:sz="0" w:space="0" w:color="auto"/>
        <w:left w:val="none" w:sz="0" w:space="0" w:color="auto"/>
        <w:bottom w:val="none" w:sz="0" w:space="0" w:color="auto"/>
        <w:right w:val="none" w:sz="0" w:space="0" w:color="auto"/>
      </w:divBdr>
    </w:div>
    <w:div w:id="677276295">
      <w:marLeft w:val="0"/>
      <w:marRight w:val="0"/>
      <w:marTop w:val="0"/>
      <w:marBottom w:val="0"/>
      <w:divBdr>
        <w:top w:val="none" w:sz="0" w:space="0" w:color="auto"/>
        <w:left w:val="none" w:sz="0" w:space="0" w:color="auto"/>
        <w:bottom w:val="none" w:sz="0" w:space="0" w:color="auto"/>
        <w:right w:val="none" w:sz="0" w:space="0" w:color="auto"/>
      </w:divBdr>
    </w:div>
    <w:div w:id="677276296">
      <w:marLeft w:val="0"/>
      <w:marRight w:val="0"/>
      <w:marTop w:val="0"/>
      <w:marBottom w:val="0"/>
      <w:divBdr>
        <w:top w:val="none" w:sz="0" w:space="0" w:color="auto"/>
        <w:left w:val="none" w:sz="0" w:space="0" w:color="auto"/>
        <w:bottom w:val="none" w:sz="0" w:space="0" w:color="auto"/>
        <w:right w:val="none" w:sz="0" w:space="0" w:color="auto"/>
      </w:divBdr>
    </w:div>
    <w:div w:id="677276297">
      <w:marLeft w:val="0"/>
      <w:marRight w:val="0"/>
      <w:marTop w:val="0"/>
      <w:marBottom w:val="0"/>
      <w:divBdr>
        <w:top w:val="none" w:sz="0" w:space="0" w:color="auto"/>
        <w:left w:val="none" w:sz="0" w:space="0" w:color="auto"/>
        <w:bottom w:val="none" w:sz="0" w:space="0" w:color="auto"/>
        <w:right w:val="none" w:sz="0" w:space="0" w:color="auto"/>
      </w:divBdr>
    </w:div>
    <w:div w:id="677276298">
      <w:marLeft w:val="0"/>
      <w:marRight w:val="0"/>
      <w:marTop w:val="0"/>
      <w:marBottom w:val="0"/>
      <w:divBdr>
        <w:top w:val="none" w:sz="0" w:space="0" w:color="auto"/>
        <w:left w:val="none" w:sz="0" w:space="0" w:color="auto"/>
        <w:bottom w:val="none" w:sz="0" w:space="0" w:color="auto"/>
        <w:right w:val="none" w:sz="0" w:space="0" w:color="auto"/>
      </w:divBdr>
    </w:div>
    <w:div w:id="677276299">
      <w:marLeft w:val="0"/>
      <w:marRight w:val="0"/>
      <w:marTop w:val="0"/>
      <w:marBottom w:val="0"/>
      <w:divBdr>
        <w:top w:val="none" w:sz="0" w:space="0" w:color="auto"/>
        <w:left w:val="none" w:sz="0" w:space="0" w:color="auto"/>
        <w:bottom w:val="none" w:sz="0" w:space="0" w:color="auto"/>
        <w:right w:val="none" w:sz="0" w:space="0" w:color="auto"/>
      </w:divBdr>
    </w:div>
    <w:div w:id="677276300">
      <w:marLeft w:val="0"/>
      <w:marRight w:val="0"/>
      <w:marTop w:val="0"/>
      <w:marBottom w:val="0"/>
      <w:divBdr>
        <w:top w:val="none" w:sz="0" w:space="0" w:color="auto"/>
        <w:left w:val="none" w:sz="0" w:space="0" w:color="auto"/>
        <w:bottom w:val="none" w:sz="0" w:space="0" w:color="auto"/>
        <w:right w:val="none" w:sz="0" w:space="0" w:color="auto"/>
      </w:divBdr>
    </w:div>
    <w:div w:id="677276301">
      <w:marLeft w:val="0"/>
      <w:marRight w:val="0"/>
      <w:marTop w:val="0"/>
      <w:marBottom w:val="0"/>
      <w:divBdr>
        <w:top w:val="none" w:sz="0" w:space="0" w:color="auto"/>
        <w:left w:val="none" w:sz="0" w:space="0" w:color="auto"/>
        <w:bottom w:val="none" w:sz="0" w:space="0" w:color="auto"/>
        <w:right w:val="none" w:sz="0" w:space="0" w:color="auto"/>
      </w:divBdr>
    </w:div>
    <w:div w:id="677276302">
      <w:marLeft w:val="0"/>
      <w:marRight w:val="0"/>
      <w:marTop w:val="0"/>
      <w:marBottom w:val="0"/>
      <w:divBdr>
        <w:top w:val="none" w:sz="0" w:space="0" w:color="auto"/>
        <w:left w:val="none" w:sz="0" w:space="0" w:color="auto"/>
        <w:bottom w:val="none" w:sz="0" w:space="0" w:color="auto"/>
        <w:right w:val="none" w:sz="0" w:space="0" w:color="auto"/>
      </w:divBdr>
    </w:div>
    <w:div w:id="677276303">
      <w:marLeft w:val="0"/>
      <w:marRight w:val="0"/>
      <w:marTop w:val="0"/>
      <w:marBottom w:val="0"/>
      <w:divBdr>
        <w:top w:val="none" w:sz="0" w:space="0" w:color="auto"/>
        <w:left w:val="none" w:sz="0" w:space="0" w:color="auto"/>
        <w:bottom w:val="none" w:sz="0" w:space="0" w:color="auto"/>
        <w:right w:val="none" w:sz="0" w:space="0" w:color="auto"/>
      </w:divBdr>
    </w:div>
    <w:div w:id="677276304">
      <w:marLeft w:val="0"/>
      <w:marRight w:val="0"/>
      <w:marTop w:val="0"/>
      <w:marBottom w:val="0"/>
      <w:divBdr>
        <w:top w:val="none" w:sz="0" w:space="0" w:color="auto"/>
        <w:left w:val="none" w:sz="0" w:space="0" w:color="auto"/>
        <w:bottom w:val="none" w:sz="0" w:space="0" w:color="auto"/>
        <w:right w:val="none" w:sz="0" w:space="0" w:color="auto"/>
      </w:divBdr>
    </w:div>
    <w:div w:id="677276305">
      <w:marLeft w:val="0"/>
      <w:marRight w:val="0"/>
      <w:marTop w:val="0"/>
      <w:marBottom w:val="0"/>
      <w:divBdr>
        <w:top w:val="none" w:sz="0" w:space="0" w:color="auto"/>
        <w:left w:val="none" w:sz="0" w:space="0" w:color="auto"/>
        <w:bottom w:val="none" w:sz="0" w:space="0" w:color="auto"/>
        <w:right w:val="none" w:sz="0" w:space="0" w:color="auto"/>
      </w:divBdr>
    </w:div>
    <w:div w:id="677276306">
      <w:marLeft w:val="0"/>
      <w:marRight w:val="0"/>
      <w:marTop w:val="0"/>
      <w:marBottom w:val="0"/>
      <w:divBdr>
        <w:top w:val="none" w:sz="0" w:space="0" w:color="auto"/>
        <w:left w:val="none" w:sz="0" w:space="0" w:color="auto"/>
        <w:bottom w:val="none" w:sz="0" w:space="0" w:color="auto"/>
        <w:right w:val="none" w:sz="0" w:space="0" w:color="auto"/>
      </w:divBdr>
    </w:div>
    <w:div w:id="677276307">
      <w:marLeft w:val="0"/>
      <w:marRight w:val="0"/>
      <w:marTop w:val="0"/>
      <w:marBottom w:val="0"/>
      <w:divBdr>
        <w:top w:val="none" w:sz="0" w:space="0" w:color="auto"/>
        <w:left w:val="none" w:sz="0" w:space="0" w:color="auto"/>
        <w:bottom w:val="none" w:sz="0" w:space="0" w:color="auto"/>
        <w:right w:val="none" w:sz="0" w:space="0" w:color="auto"/>
      </w:divBdr>
    </w:div>
    <w:div w:id="677276308">
      <w:marLeft w:val="0"/>
      <w:marRight w:val="0"/>
      <w:marTop w:val="0"/>
      <w:marBottom w:val="0"/>
      <w:divBdr>
        <w:top w:val="none" w:sz="0" w:space="0" w:color="auto"/>
        <w:left w:val="none" w:sz="0" w:space="0" w:color="auto"/>
        <w:bottom w:val="none" w:sz="0" w:space="0" w:color="auto"/>
        <w:right w:val="none" w:sz="0" w:space="0" w:color="auto"/>
      </w:divBdr>
    </w:div>
    <w:div w:id="677276309">
      <w:marLeft w:val="0"/>
      <w:marRight w:val="0"/>
      <w:marTop w:val="0"/>
      <w:marBottom w:val="0"/>
      <w:divBdr>
        <w:top w:val="none" w:sz="0" w:space="0" w:color="auto"/>
        <w:left w:val="none" w:sz="0" w:space="0" w:color="auto"/>
        <w:bottom w:val="none" w:sz="0" w:space="0" w:color="auto"/>
        <w:right w:val="none" w:sz="0" w:space="0" w:color="auto"/>
      </w:divBdr>
    </w:div>
    <w:div w:id="677276310">
      <w:marLeft w:val="0"/>
      <w:marRight w:val="0"/>
      <w:marTop w:val="0"/>
      <w:marBottom w:val="0"/>
      <w:divBdr>
        <w:top w:val="none" w:sz="0" w:space="0" w:color="auto"/>
        <w:left w:val="none" w:sz="0" w:space="0" w:color="auto"/>
        <w:bottom w:val="none" w:sz="0" w:space="0" w:color="auto"/>
        <w:right w:val="none" w:sz="0" w:space="0" w:color="auto"/>
      </w:divBdr>
    </w:div>
    <w:div w:id="677276311">
      <w:marLeft w:val="0"/>
      <w:marRight w:val="0"/>
      <w:marTop w:val="0"/>
      <w:marBottom w:val="0"/>
      <w:divBdr>
        <w:top w:val="none" w:sz="0" w:space="0" w:color="auto"/>
        <w:left w:val="none" w:sz="0" w:space="0" w:color="auto"/>
        <w:bottom w:val="none" w:sz="0" w:space="0" w:color="auto"/>
        <w:right w:val="none" w:sz="0" w:space="0" w:color="auto"/>
      </w:divBdr>
    </w:div>
    <w:div w:id="677276312">
      <w:marLeft w:val="0"/>
      <w:marRight w:val="0"/>
      <w:marTop w:val="0"/>
      <w:marBottom w:val="0"/>
      <w:divBdr>
        <w:top w:val="none" w:sz="0" w:space="0" w:color="auto"/>
        <w:left w:val="none" w:sz="0" w:space="0" w:color="auto"/>
        <w:bottom w:val="none" w:sz="0" w:space="0" w:color="auto"/>
        <w:right w:val="none" w:sz="0" w:space="0" w:color="auto"/>
      </w:divBdr>
    </w:div>
    <w:div w:id="677276313">
      <w:marLeft w:val="0"/>
      <w:marRight w:val="0"/>
      <w:marTop w:val="0"/>
      <w:marBottom w:val="0"/>
      <w:divBdr>
        <w:top w:val="none" w:sz="0" w:space="0" w:color="auto"/>
        <w:left w:val="none" w:sz="0" w:space="0" w:color="auto"/>
        <w:bottom w:val="none" w:sz="0" w:space="0" w:color="auto"/>
        <w:right w:val="none" w:sz="0" w:space="0" w:color="auto"/>
      </w:divBdr>
    </w:div>
    <w:div w:id="677276314">
      <w:marLeft w:val="0"/>
      <w:marRight w:val="0"/>
      <w:marTop w:val="0"/>
      <w:marBottom w:val="0"/>
      <w:divBdr>
        <w:top w:val="none" w:sz="0" w:space="0" w:color="auto"/>
        <w:left w:val="none" w:sz="0" w:space="0" w:color="auto"/>
        <w:bottom w:val="none" w:sz="0" w:space="0" w:color="auto"/>
        <w:right w:val="none" w:sz="0" w:space="0" w:color="auto"/>
      </w:divBdr>
    </w:div>
    <w:div w:id="677276315">
      <w:marLeft w:val="0"/>
      <w:marRight w:val="0"/>
      <w:marTop w:val="0"/>
      <w:marBottom w:val="0"/>
      <w:divBdr>
        <w:top w:val="none" w:sz="0" w:space="0" w:color="auto"/>
        <w:left w:val="none" w:sz="0" w:space="0" w:color="auto"/>
        <w:bottom w:val="none" w:sz="0" w:space="0" w:color="auto"/>
        <w:right w:val="none" w:sz="0" w:space="0" w:color="auto"/>
      </w:divBdr>
    </w:div>
    <w:div w:id="677276316">
      <w:marLeft w:val="0"/>
      <w:marRight w:val="0"/>
      <w:marTop w:val="0"/>
      <w:marBottom w:val="0"/>
      <w:divBdr>
        <w:top w:val="none" w:sz="0" w:space="0" w:color="auto"/>
        <w:left w:val="none" w:sz="0" w:space="0" w:color="auto"/>
        <w:bottom w:val="none" w:sz="0" w:space="0" w:color="auto"/>
        <w:right w:val="none" w:sz="0" w:space="0" w:color="auto"/>
      </w:divBdr>
    </w:div>
    <w:div w:id="677276317">
      <w:marLeft w:val="0"/>
      <w:marRight w:val="0"/>
      <w:marTop w:val="0"/>
      <w:marBottom w:val="0"/>
      <w:divBdr>
        <w:top w:val="none" w:sz="0" w:space="0" w:color="auto"/>
        <w:left w:val="none" w:sz="0" w:space="0" w:color="auto"/>
        <w:bottom w:val="none" w:sz="0" w:space="0" w:color="auto"/>
        <w:right w:val="none" w:sz="0" w:space="0" w:color="auto"/>
      </w:divBdr>
    </w:div>
    <w:div w:id="677276318">
      <w:marLeft w:val="0"/>
      <w:marRight w:val="0"/>
      <w:marTop w:val="0"/>
      <w:marBottom w:val="0"/>
      <w:divBdr>
        <w:top w:val="none" w:sz="0" w:space="0" w:color="auto"/>
        <w:left w:val="none" w:sz="0" w:space="0" w:color="auto"/>
        <w:bottom w:val="none" w:sz="0" w:space="0" w:color="auto"/>
        <w:right w:val="none" w:sz="0" w:space="0" w:color="auto"/>
      </w:divBdr>
    </w:div>
    <w:div w:id="677276319">
      <w:marLeft w:val="0"/>
      <w:marRight w:val="0"/>
      <w:marTop w:val="0"/>
      <w:marBottom w:val="0"/>
      <w:divBdr>
        <w:top w:val="none" w:sz="0" w:space="0" w:color="auto"/>
        <w:left w:val="none" w:sz="0" w:space="0" w:color="auto"/>
        <w:bottom w:val="none" w:sz="0" w:space="0" w:color="auto"/>
        <w:right w:val="none" w:sz="0" w:space="0" w:color="auto"/>
      </w:divBdr>
    </w:div>
    <w:div w:id="677276320">
      <w:marLeft w:val="0"/>
      <w:marRight w:val="0"/>
      <w:marTop w:val="0"/>
      <w:marBottom w:val="0"/>
      <w:divBdr>
        <w:top w:val="none" w:sz="0" w:space="0" w:color="auto"/>
        <w:left w:val="none" w:sz="0" w:space="0" w:color="auto"/>
        <w:bottom w:val="none" w:sz="0" w:space="0" w:color="auto"/>
        <w:right w:val="none" w:sz="0" w:space="0" w:color="auto"/>
      </w:divBdr>
    </w:div>
    <w:div w:id="677276321">
      <w:marLeft w:val="0"/>
      <w:marRight w:val="0"/>
      <w:marTop w:val="0"/>
      <w:marBottom w:val="0"/>
      <w:divBdr>
        <w:top w:val="none" w:sz="0" w:space="0" w:color="auto"/>
        <w:left w:val="none" w:sz="0" w:space="0" w:color="auto"/>
        <w:bottom w:val="none" w:sz="0" w:space="0" w:color="auto"/>
        <w:right w:val="none" w:sz="0" w:space="0" w:color="auto"/>
      </w:divBdr>
    </w:div>
    <w:div w:id="677276322">
      <w:marLeft w:val="0"/>
      <w:marRight w:val="0"/>
      <w:marTop w:val="0"/>
      <w:marBottom w:val="0"/>
      <w:divBdr>
        <w:top w:val="none" w:sz="0" w:space="0" w:color="auto"/>
        <w:left w:val="none" w:sz="0" w:space="0" w:color="auto"/>
        <w:bottom w:val="none" w:sz="0" w:space="0" w:color="auto"/>
        <w:right w:val="none" w:sz="0" w:space="0" w:color="auto"/>
      </w:divBdr>
    </w:div>
    <w:div w:id="677276323">
      <w:marLeft w:val="0"/>
      <w:marRight w:val="0"/>
      <w:marTop w:val="0"/>
      <w:marBottom w:val="0"/>
      <w:divBdr>
        <w:top w:val="none" w:sz="0" w:space="0" w:color="auto"/>
        <w:left w:val="none" w:sz="0" w:space="0" w:color="auto"/>
        <w:bottom w:val="none" w:sz="0" w:space="0" w:color="auto"/>
        <w:right w:val="none" w:sz="0" w:space="0" w:color="auto"/>
      </w:divBdr>
    </w:div>
    <w:div w:id="677276324">
      <w:marLeft w:val="0"/>
      <w:marRight w:val="0"/>
      <w:marTop w:val="0"/>
      <w:marBottom w:val="0"/>
      <w:divBdr>
        <w:top w:val="none" w:sz="0" w:space="0" w:color="auto"/>
        <w:left w:val="none" w:sz="0" w:space="0" w:color="auto"/>
        <w:bottom w:val="none" w:sz="0" w:space="0" w:color="auto"/>
        <w:right w:val="none" w:sz="0" w:space="0" w:color="auto"/>
      </w:divBdr>
    </w:div>
    <w:div w:id="677276325">
      <w:marLeft w:val="0"/>
      <w:marRight w:val="0"/>
      <w:marTop w:val="0"/>
      <w:marBottom w:val="0"/>
      <w:divBdr>
        <w:top w:val="none" w:sz="0" w:space="0" w:color="auto"/>
        <w:left w:val="none" w:sz="0" w:space="0" w:color="auto"/>
        <w:bottom w:val="none" w:sz="0" w:space="0" w:color="auto"/>
        <w:right w:val="none" w:sz="0" w:space="0" w:color="auto"/>
      </w:divBdr>
    </w:div>
    <w:div w:id="677276326">
      <w:marLeft w:val="0"/>
      <w:marRight w:val="0"/>
      <w:marTop w:val="0"/>
      <w:marBottom w:val="0"/>
      <w:divBdr>
        <w:top w:val="none" w:sz="0" w:space="0" w:color="auto"/>
        <w:left w:val="none" w:sz="0" w:space="0" w:color="auto"/>
        <w:bottom w:val="none" w:sz="0" w:space="0" w:color="auto"/>
        <w:right w:val="none" w:sz="0" w:space="0" w:color="auto"/>
      </w:divBdr>
    </w:div>
    <w:div w:id="677276327">
      <w:marLeft w:val="0"/>
      <w:marRight w:val="0"/>
      <w:marTop w:val="0"/>
      <w:marBottom w:val="0"/>
      <w:divBdr>
        <w:top w:val="none" w:sz="0" w:space="0" w:color="auto"/>
        <w:left w:val="none" w:sz="0" w:space="0" w:color="auto"/>
        <w:bottom w:val="none" w:sz="0" w:space="0" w:color="auto"/>
        <w:right w:val="none" w:sz="0" w:space="0" w:color="auto"/>
      </w:divBdr>
    </w:div>
    <w:div w:id="677276328">
      <w:marLeft w:val="0"/>
      <w:marRight w:val="0"/>
      <w:marTop w:val="0"/>
      <w:marBottom w:val="0"/>
      <w:divBdr>
        <w:top w:val="none" w:sz="0" w:space="0" w:color="auto"/>
        <w:left w:val="none" w:sz="0" w:space="0" w:color="auto"/>
        <w:bottom w:val="none" w:sz="0" w:space="0" w:color="auto"/>
        <w:right w:val="none" w:sz="0" w:space="0" w:color="auto"/>
      </w:divBdr>
    </w:div>
    <w:div w:id="677276329">
      <w:marLeft w:val="0"/>
      <w:marRight w:val="0"/>
      <w:marTop w:val="0"/>
      <w:marBottom w:val="0"/>
      <w:divBdr>
        <w:top w:val="none" w:sz="0" w:space="0" w:color="auto"/>
        <w:left w:val="none" w:sz="0" w:space="0" w:color="auto"/>
        <w:bottom w:val="none" w:sz="0" w:space="0" w:color="auto"/>
        <w:right w:val="none" w:sz="0" w:space="0" w:color="auto"/>
      </w:divBdr>
    </w:div>
    <w:div w:id="677276330">
      <w:marLeft w:val="0"/>
      <w:marRight w:val="0"/>
      <w:marTop w:val="0"/>
      <w:marBottom w:val="0"/>
      <w:divBdr>
        <w:top w:val="none" w:sz="0" w:space="0" w:color="auto"/>
        <w:left w:val="none" w:sz="0" w:space="0" w:color="auto"/>
        <w:bottom w:val="none" w:sz="0" w:space="0" w:color="auto"/>
        <w:right w:val="none" w:sz="0" w:space="0" w:color="auto"/>
      </w:divBdr>
    </w:div>
    <w:div w:id="677276331">
      <w:marLeft w:val="0"/>
      <w:marRight w:val="0"/>
      <w:marTop w:val="0"/>
      <w:marBottom w:val="0"/>
      <w:divBdr>
        <w:top w:val="none" w:sz="0" w:space="0" w:color="auto"/>
        <w:left w:val="none" w:sz="0" w:space="0" w:color="auto"/>
        <w:bottom w:val="none" w:sz="0" w:space="0" w:color="auto"/>
        <w:right w:val="none" w:sz="0" w:space="0" w:color="auto"/>
      </w:divBdr>
    </w:div>
    <w:div w:id="677276332">
      <w:marLeft w:val="0"/>
      <w:marRight w:val="0"/>
      <w:marTop w:val="0"/>
      <w:marBottom w:val="0"/>
      <w:divBdr>
        <w:top w:val="none" w:sz="0" w:space="0" w:color="auto"/>
        <w:left w:val="none" w:sz="0" w:space="0" w:color="auto"/>
        <w:bottom w:val="none" w:sz="0" w:space="0" w:color="auto"/>
        <w:right w:val="none" w:sz="0" w:space="0" w:color="auto"/>
      </w:divBdr>
    </w:div>
    <w:div w:id="677276333">
      <w:marLeft w:val="0"/>
      <w:marRight w:val="0"/>
      <w:marTop w:val="0"/>
      <w:marBottom w:val="0"/>
      <w:divBdr>
        <w:top w:val="none" w:sz="0" w:space="0" w:color="auto"/>
        <w:left w:val="none" w:sz="0" w:space="0" w:color="auto"/>
        <w:bottom w:val="none" w:sz="0" w:space="0" w:color="auto"/>
        <w:right w:val="none" w:sz="0" w:space="0" w:color="auto"/>
      </w:divBdr>
    </w:div>
    <w:div w:id="677276334">
      <w:marLeft w:val="0"/>
      <w:marRight w:val="0"/>
      <w:marTop w:val="0"/>
      <w:marBottom w:val="0"/>
      <w:divBdr>
        <w:top w:val="none" w:sz="0" w:space="0" w:color="auto"/>
        <w:left w:val="none" w:sz="0" w:space="0" w:color="auto"/>
        <w:bottom w:val="none" w:sz="0" w:space="0" w:color="auto"/>
        <w:right w:val="none" w:sz="0" w:space="0" w:color="auto"/>
      </w:divBdr>
    </w:div>
    <w:div w:id="677276335">
      <w:marLeft w:val="0"/>
      <w:marRight w:val="0"/>
      <w:marTop w:val="0"/>
      <w:marBottom w:val="0"/>
      <w:divBdr>
        <w:top w:val="none" w:sz="0" w:space="0" w:color="auto"/>
        <w:left w:val="none" w:sz="0" w:space="0" w:color="auto"/>
        <w:bottom w:val="none" w:sz="0" w:space="0" w:color="auto"/>
        <w:right w:val="none" w:sz="0" w:space="0" w:color="auto"/>
      </w:divBdr>
    </w:div>
    <w:div w:id="677276336">
      <w:marLeft w:val="0"/>
      <w:marRight w:val="0"/>
      <w:marTop w:val="0"/>
      <w:marBottom w:val="0"/>
      <w:divBdr>
        <w:top w:val="none" w:sz="0" w:space="0" w:color="auto"/>
        <w:left w:val="none" w:sz="0" w:space="0" w:color="auto"/>
        <w:bottom w:val="none" w:sz="0" w:space="0" w:color="auto"/>
        <w:right w:val="none" w:sz="0" w:space="0" w:color="auto"/>
      </w:divBdr>
    </w:div>
    <w:div w:id="677276337">
      <w:marLeft w:val="0"/>
      <w:marRight w:val="0"/>
      <w:marTop w:val="0"/>
      <w:marBottom w:val="0"/>
      <w:divBdr>
        <w:top w:val="none" w:sz="0" w:space="0" w:color="auto"/>
        <w:left w:val="none" w:sz="0" w:space="0" w:color="auto"/>
        <w:bottom w:val="none" w:sz="0" w:space="0" w:color="auto"/>
        <w:right w:val="none" w:sz="0" w:space="0" w:color="auto"/>
      </w:divBdr>
    </w:div>
    <w:div w:id="677276338">
      <w:marLeft w:val="0"/>
      <w:marRight w:val="0"/>
      <w:marTop w:val="0"/>
      <w:marBottom w:val="0"/>
      <w:divBdr>
        <w:top w:val="none" w:sz="0" w:space="0" w:color="auto"/>
        <w:left w:val="none" w:sz="0" w:space="0" w:color="auto"/>
        <w:bottom w:val="none" w:sz="0" w:space="0" w:color="auto"/>
        <w:right w:val="none" w:sz="0" w:space="0" w:color="auto"/>
      </w:divBdr>
    </w:div>
    <w:div w:id="677276339">
      <w:marLeft w:val="0"/>
      <w:marRight w:val="0"/>
      <w:marTop w:val="0"/>
      <w:marBottom w:val="0"/>
      <w:divBdr>
        <w:top w:val="none" w:sz="0" w:space="0" w:color="auto"/>
        <w:left w:val="none" w:sz="0" w:space="0" w:color="auto"/>
        <w:bottom w:val="none" w:sz="0" w:space="0" w:color="auto"/>
        <w:right w:val="none" w:sz="0" w:space="0" w:color="auto"/>
      </w:divBdr>
    </w:div>
    <w:div w:id="677276340">
      <w:marLeft w:val="0"/>
      <w:marRight w:val="0"/>
      <w:marTop w:val="0"/>
      <w:marBottom w:val="0"/>
      <w:divBdr>
        <w:top w:val="none" w:sz="0" w:space="0" w:color="auto"/>
        <w:left w:val="none" w:sz="0" w:space="0" w:color="auto"/>
        <w:bottom w:val="none" w:sz="0" w:space="0" w:color="auto"/>
        <w:right w:val="none" w:sz="0" w:space="0" w:color="auto"/>
      </w:divBdr>
    </w:div>
    <w:div w:id="677276341">
      <w:marLeft w:val="0"/>
      <w:marRight w:val="0"/>
      <w:marTop w:val="0"/>
      <w:marBottom w:val="0"/>
      <w:divBdr>
        <w:top w:val="none" w:sz="0" w:space="0" w:color="auto"/>
        <w:left w:val="none" w:sz="0" w:space="0" w:color="auto"/>
        <w:bottom w:val="none" w:sz="0" w:space="0" w:color="auto"/>
        <w:right w:val="none" w:sz="0" w:space="0" w:color="auto"/>
      </w:divBdr>
    </w:div>
    <w:div w:id="677276342">
      <w:marLeft w:val="0"/>
      <w:marRight w:val="0"/>
      <w:marTop w:val="0"/>
      <w:marBottom w:val="0"/>
      <w:divBdr>
        <w:top w:val="none" w:sz="0" w:space="0" w:color="auto"/>
        <w:left w:val="none" w:sz="0" w:space="0" w:color="auto"/>
        <w:bottom w:val="none" w:sz="0" w:space="0" w:color="auto"/>
        <w:right w:val="none" w:sz="0" w:space="0" w:color="auto"/>
      </w:divBdr>
    </w:div>
    <w:div w:id="677276343">
      <w:marLeft w:val="0"/>
      <w:marRight w:val="0"/>
      <w:marTop w:val="0"/>
      <w:marBottom w:val="0"/>
      <w:divBdr>
        <w:top w:val="none" w:sz="0" w:space="0" w:color="auto"/>
        <w:left w:val="none" w:sz="0" w:space="0" w:color="auto"/>
        <w:bottom w:val="none" w:sz="0" w:space="0" w:color="auto"/>
        <w:right w:val="none" w:sz="0" w:space="0" w:color="auto"/>
      </w:divBdr>
    </w:div>
    <w:div w:id="677276344">
      <w:marLeft w:val="0"/>
      <w:marRight w:val="0"/>
      <w:marTop w:val="0"/>
      <w:marBottom w:val="0"/>
      <w:divBdr>
        <w:top w:val="none" w:sz="0" w:space="0" w:color="auto"/>
        <w:left w:val="none" w:sz="0" w:space="0" w:color="auto"/>
        <w:bottom w:val="none" w:sz="0" w:space="0" w:color="auto"/>
        <w:right w:val="none" w:sz="0" w:space="0" w:color="auto"/>
      </w:divBdr>
    </w:div>
    <w:div w:id="677276345">
      <w:marLeft w:val="0"/>
      <w:marRight w:val="0"/>
      <w:marTop w:val="0"/>
      <w:marBottom w:val="0"/>
      <w:divBdr>
        <w:top w:val="none" w:sz="0" w:space="0" w:color="auto"/>
        <w:left w:val="none" w:sz="0" w:space="0" w:color="auto"/>
        <w:bottom w:val="none" w:sz="0" w:space="0" w:color="auto"/>
        <w:right w:val="none" w:sz="0" w:space="0" w:color="auto"/>
      </w:divBdr>
    </w:div>
    <w:div w:id="677276346">
      <w:marLeft w:val="0"/>
      <w:marRight w:val="0"/>
      <w:marTop w:val="0"/>
      <w:marBottom w:val="0"/>
      <w:divBdr>
        <w:top w:val="none" w:sz="0" w:space="0" w:color="auto"/>
        <w:left w:val="none" w:sz="0" w:space="0" w:color="auto"/>
        <w:bottom w:val="none" w:sz="0" w:space="0" w:color="auto"/>
        <w:right w:val="none" w:sz="0" w:space="0" w:color="auto"/>
      </w:divBdr>
    </w:div>
    <w:div w:id="677276347">
      <w:marLeft w:val="0"/>
      <w:marRight w:val="0"/>
      <w:marTop w:val="0"/>
      <w:marBottom w:val="0"/>
      <w:divBdr>
        <w:top w:val="none" w:sz="0" w:space="0" w:color="auto"/>
        <w:left w:val="none" w:sz="0" w:space="0" w:color="auto"/>
        <w:bottom w:val="none" w:sz="0" w:space="0" w:color="auto"/>
        <w:right w:val="none" w:sz="0" w:space="0" w:color="auto"/>
      </w:divBdr>
    </w:div>
    <w:div w:id="677276348">
      <w:marLeft w:val="0"/>
      <w:marRight w:val="0"/>
      <w:marTop w:val="0"/>
      <w:marBottom w:val="0"/>
      <w:divBdr>
        <w:top w:val="none" w:sz="0" w:space="0" w:color="auto"/>
        <w:left w:val="none" w:sz="0" w:space="0" w:color="auto"/>
        <w:bottom w:val="none" w:sz="0" w:space="0" w:color="auto"/>
        <w:right w:val="none" w:sz="0" w:space="0" w:color="auto"/>
      </w:divBdr>
    </w:div>
    <w:div w:id="677276349">
      <w:marLeft w:val="0"/>
      <w:marRight w:val="0"/>
      <w:marTop w:val="0"/>
      <w:marBottom w:val="0"/>
      <w:divBdr>
        <w:top w:val="none" w:sz="0" w:space="0" w:color="auto"/>
        <w:left w:val="none" w:sz="0" w:space="0" w:color="auto"/>
        <w:bottom w:val="none" w:sz="0" w:space="0" w:color="auto"/>
        <w:right w:val="none" w:sz="0" w:space="0" w:color="auto"/>
      </w:divBdr>
    </w:div>
    <w:div w:id="677276350">
      <w:marLeft w:val="0"/>
      <w:marRight w:val="0"/>
      <w:marTop w:val="0"/>
      <w:marBottom w:val="0"/>
      <w:divBdr>
        <w:top w:val="none" w:sz="0" w:space="0" w:color="auto"/>
        <w:left w:val="none" w:sz="0" w:space="0" w:color="auto"/>
        <w:bottom w:val="none" w:sz="0" w:space="0" w:color="auto"/>
        <w:right w:val="none" w:sz="0" w:space="0" w:color="auto"/>
      </w:divBdr>
    </w:div>
    <w:div w:id="677276351">
      <w:marLeft w:val="0"/>
      <w:marRight w:val="0"/>
      <w:marTop w:val="0"/>
      <w:marBottom w:val="0"/>
      <w:divBdr>
        <w:top w:val="none" w:sz="0" w:space="0" w:color="auto"/>
        <w:left w:val="none" w:sz="0" w:space="0" w:color="auto"/>
        <w:bottom w:val="none" w:sz="0" w:space="0" w:color="auto"/>
        <w:right w:val="none" w:sz="0" w:space="0" w:color="auto"/>
      </w:divBdr>
    </w:div>
    <w:div w:id="677276352">
      <w:marLeft w:val="0"/>
      <w:marRight w:val="0"/>
      <w:marTop w:val="0"/>
      <w:marBottom w:val="0"/>
      <w:divBdr>
        <w:top w:val="none" w:sz="0" w:space="0" w:color="auto"/>
        <w:left w:val="none" w:sz="0" w:space="0" w:color="auto"/>
        <w:bottom w:val="none" w:sz="0" w:space="0" w:color="auto"/>
        <w:right w:val="none" w:sz="0" w:space="0" w:color="auto"/>
      </w:divBdr>
    </w:div>
    <w:div w:id="677276353">
      <w:marLeft w:val="0"/>
      <w:marRight w:val="0"/>
      <w:marTop w:val="0"/>
      <w:marBottom w:val="0"/>
      <w:divBdr>
        <w:top w:val="none" w:sz="0" w:space="0" w:color="auto"/>
        <w:left w:val="none" w:sz="0" w:space="0" w:color="auto"/>
        <w:bottom w:val="none" w:sz="0" w:space="0" w:color="auto"/>
        <w:right w:val="none" w:sz="0" w:space="0" w:color="auto"/>
      </w:divBdr>
    </w:div>
    <w:div w:id="677276354">
      <w:marLeft w:val="0"/>
      <w:marRight w:val="0"/>
      <w:marTop w:val="0"/>
      <w:marBottom w:val="0"/>
      <w:divBdr>
        <w:top w:val="none" w:sz="0" w:space="0" w:color="auto"/>
        <w:left w:val="none" w:sz="0" w:space="0" w:color="auto"/>
        <w:bottom w:val="none" w:sz="0" w:space="0" w:color="auto"/>
        <w:right w:val="none" w:sz="0" w:space="0" w:color="auto"/>
      </w:divBdr>
    </w:div>
    <w:div w:id="677276355">
      <w:marLeft w:val="0"/>
      <w:marRight w:val="0"/>
      <w:marTop w:val="0"/>
      <w:marBottom w:val="0"/>
      <w:divBdr>
        <w:top w:val="none" w:sz="0" w:space="0" w:color="auto"/>
        <w:left w:val="none" w:sz="0" w:space="0" w:color="auto"/>
        <w:bottom w:val="none" w:sz="0" w:space="0" w:color="auto"/>
        <w:right w:val="none" w:sz="0" w:space="0" w:color="auto"/>
      </w:divBdr>
    </w:div>
    <w:div w:id="677276356">
      <w:marLeft w:val="0"/>
      <w:marRight w:val="0"/>
      <w:marTop w:val="0"/>
      <w:marBottom w:val="0"/>
      <w:divBdr>
        <w:top w:val="none" w:sz="0" w:space="0" w:color="auto"/>
        <w:left w:val="none" w:sz="0" w:space="0" w:color="auto"/>
        <w:bottom w:val="none" w:sz="0" w:space="0" w:color="auto"/>
        <w:right w:val="none" w:sz="0" w:space="0" w:color="auto"/>
      </w:divBdr>
    </w:div>
    <w:div w:id="677276357">
      <w:marLeft w:val="0"/>
      <w:marRight w:val="0"/>
      <w:marTop w:val="0"/>
      <w:marBottom w:val="0"/>
      <w:divBdr>
        <w:top w:val="none" w:sz="0" w:space="0" w:color="auto"/>
        <w:left w:val="none" w:sz="0" w:space="0" w:color="auto"/>
        <w:bottom w:val="none" w:sz="0" w:space="0" w:color="auto"/>
        <w:right w:val="none" w:sz="0" w:space="0" w:color="auto"/>
      </w:divBdr>
    </w:div>
    <w:div w:id="677276358">
      <w:marLeft w:val="0"/>
      <w:marRight w:val="0"/>
      <w:marTop w:val="0"/>
      <w:marBottom w:val="0"/>
      <w:divBdr>
        <w:top w:val="none" w:sz="0" w:space="0" w:color="auto"/>
        <w:left w:val="none" w:sz="0" w:space="0" w:color="auto"/>
        <w:bottom w:val="none" w:sz="0" w:space="0" w:color="auto"/>
        <w:right w:val="none" w:sz="0" w:space="0" w:color="auto"/>
      </w:divBdr>
    </w:div>
    <w:div w:id="677276359">
      <w:marLeft w:val="0"/>
      <w:marRight w:val="0"/>
      <w:marTop w:val="0"/>
      <w:marBottom w:val="0"/>
      <w:divBdr>
        <w:top w:val="none" w:sz="0" w:space="0" w:color="auto"/>
        <w:left w:val="none" w:sz="0" w:space="0" w:color="auto"/>
        <w:bottom w:val="none" w:sz="0" w:space="0" w:color="auto"/>
        <w:right w:val="none" w:sz="0" w:space="0" w:color="auto"/>
      </w:divBdr>
    </w:div>
    <w:div w:id="677276360">
      <w:marLeft w:val="0"/>
      <w:marRight w:val="0"/>
      <w:marTop w:val="0"/>
      <w:marBottom w:val="0"/>
      <w:divBdr>
        <w:top w:val="none" w:sz="0" w:space="0" w:color="auto"/>
        <w:left w:val="none" w:sz="0" w:space="0" w:color="auto"/>
        <w:bottom w:val="none" w:sz="0" w:space="0" w:color="auto"/>
        <w:right w:val="none" w:sz="0" w:space="0" w:color="auto"/>
      </w:divBdr>
    </w:div>
    <w:div w:id="677276361">
      <w:marLeft w:val="0"/>
      <w:marRight w:val="0"/>
      <w:marTop w:val="0"/>
      <w:marBottom w:val="0"/>
      <w:divBdr>
        <w:top w:val="none" w:sz="0" w:space="0" w:color="auto"/>
        <w:left w:val="none" w:sz="0" w:space="0" w:color="auto"/>
        <w:bottom w:val="none" w:sz="0" w:space="0" w:color="auto"/>
        <w:right w:val="none" w:sz="0" w:space="0" w:color="auto"/>
      </w:divBdr>
    </w:div>
    <w:div w:id="677276362">
      <w:marLeft w:val="0"/>
      <w:marRight w:val="0"/>
      <w:marTop w:val="0"/>
      <w:marBottom w:val="0"/>
      <w:divBdr>
        <w:top w:val="none" w:sz="0" w:space="0" w:color="auto"/>
        <w:left w:val="none" w:sz="0" w:space="0" w:color="auto"/>
        <w:bottom w:val="none" w:sz="0" w:space="0" w:color="auto"/>
        <w:right w:val="none" w:sz="0" w:space="0" w:color="auto"/>
      </w:divBdr>
    </w:div>
    <w:div w:id="677276363">
      <w:marLeft w:val="0"/>
      <w:marRight w:val="0"/>
      <w:marTop w:val="0"/>
      <w:marBottom w:val="0"/>
      <w:divBdr>
        <w:top w:val="none" w:sz="0" w:space="0" w:color="auto"/>
        <w:left w:val="none" w:sz="0" w:space="0" w:color="auto"/>
        <w:bottom w:val="none" w:sz="0" w:space="0" w:color="auto"/>
        <w:right w:val="none" w:sz="0" w:space="0" w:color="auto"/>
      </w:divBdr>
    </w:div>
    <w:div w:id="677276364">
      <w:marLeft w:val="0"/>
      <w:marRight w:val="0"/>
      <w:marTop w:val="0"/>
      <w:marBottom w:val="0"/>
      <w:divBdr>
        <w:top w:val="none" w:sz="0" w:space="0" w:color="auto"/>
        <w:left w:val="none" w:sz="0" w:space="0" w:color="auto"/>
        <w:bottom w:val="none" w:sz="0" w:space="0" w:color="auto"/>
        <w:right w:val="none" w:sz="0" w:space="0" w:color="auto"/>
      </w:divBdr>
    </w:div>
    <w:div w:id="677276365">
      <w:marLeft w:val="0"/>
      <w:marRight w:val="0"/>
      <w:marTop w:val="0"/>
      <w:marBottom w:val="0"/>
      <w:divBdr>
        <w:top w:val="none" w:sz="0" w:space="0" w:color="auto"/>
        <w:left w:val="none" w:sz="0" w:space="0" w:color="auto"/>
        <w:bottom w:val="none" w:sz="0" w:space="0" w:color="auto"/>
        <w:right w:val="none" w:sz="0" w:space="0" w:color="auto"/>
      </w:divBdr>
    </w:div>
    <w:div w:id="677276366">
      <w:marLeft w:val="0"/>
      <w:marRight w:val="0"/>
      <w:marTop w:val="0"/>
      <w:marBottom w:val="0"/>
      <w:divBdr>
        <w:top w:val="none" w:sz="0" w:space="0" w:color="auto"/>
        <w:left w:val="none" w:sz="0" w:space="0" w:color="auto"/>
        <w:bottom w:val="none" w:sz="0" w:space="0" w:color="auto"/>
        <w:right w:val="none" w:sz="0" w:space="0" w:color="auto"/>
      </w:divBdr>
    </w:div>
    <w:div w:id="677276367">
      <w:marLeft w:val="0"/>
      <w:marRight w:val="0"/>
      <w:marTop w:val="0"/>
      <w:marBottom w:val="0"/>
      <w:divBdr>
        <w:top w:val="none" w:sz="0" w:space="0" w:color="auto"/>
        <w:left w:val="none" w:sz="0" w:space="0" w:color="auto"/>
        <w:bottom w:val="none" w:sz="0" w:space="0" w:color="auto"/>
        <w:right w:val="none" w:sz="0" w:space="0" w:color="auto"/>
      </w:divBdr>
    </w:div>
    <w:div w:id="677276368">
      <w:marLeft w:val="0"/>
      <w:marRight w:val="0"/>
      <w:marTop w:val="0"/>
      <w:marBottom w:val="0"/>
      <w:divBdr>
        <w:top w:val="none" w:sz="0" w:space="0" w:color="auto"/>
        <w:left w:val="none" w:sz="0" w:space="0" w:color="auto"/>
        <w:bottom w:val="none" w:sz="0" w:space="0" w:color="auto"/>
        <w:right w:val="none" w:sz="0" w:space="0" w:color="auto"/>
      </w:divBdr>
    </w:div>
    <w:div w:id="677276369">
      <w:marLeft w:val="0"/>
      <w:marRight w:val="0"/>
      <w:marTop w:val="0"/>
      <w:marBottom w:val="0"/>
      <w:divBdr>
        <w:top w:val="none" w:sz="0" w:space="0" w:color="auto"/>
        <w:left w:val="none" w:sz="0" w:space="0" w:color="auto"/>
        <w:bottom w:val="none" w:sz="0" w:space="0" w:color="auto"/>
        <w:right w:val="none" w:sz="0" w:space="0" w:color="auto"/>
      </w:divBdr>
    </w:div>
    <w:div w:id="677276370">
      <w:marLeft w:val="0"/>
      <w:marRight w:val="0"/>
      <w:marTop w:val="0"/>
      <w:marBottom w:val="0"/>
      <w:divBdr>
        <w:top w:val="none" w:sz="0" w:space="0" w:color="auto"/>
        <w:left w:val="none" w:sz="0" w:space="0" w:color="auto"/>
        <w:bottom w:val="none" w:sz="0" w:space="0" w:color="auto"/>
        <w:right w:val="none" w:sz="0" w:space="0" w:color="auto"/>
      </w:divBdr>
    </w:div>
    <w:div w:id="677276371">
      <w:marLeft w:val="0"/>
      <w:marRight w:val="0"/>
      <w:marTop w:val="0"/>
      <w:marBottom w:val="0"/>
      <w:divBdr>
        <w:top w:val="none" w:sz="0" w:space="0" w:color="auto"/>
        <w:left w:val="none" w:sz="0" w:space="0" w:color="auto"/>
        <w:bottom w:val="none" w:sz="0" w:space="0" w:color="auto"/>
        <w:right w:val="none" w:sz="0" w:space="0" w:color="auto"/>
      </w:divBdr>
    </w:div>
    <w:div w:id="677276372">
      <w:marLeft w:val="0"/>
      <w:marRight w:val="0"/>
      <w:marTop w:val="0"/>
      <w:marBottom w:val="0"/>
      <w:divBdr>
        <w:top w:val="none" w:sz="0" w:space="0" w:color="auto"/>
        <w:left w:val="none" w:sz="0" w:space="0" w:color="auto"/>
        <w:bottom w:val="none" w:sz="0" w:space="0" w:color="auto"/>
        <w:right w:val="none" w:sz="0" w:space="0" w:color="auto"/>
      </w:divBdr>
    </w:div>
    <w:div w:id="677276373">
      <w:marLeft w:val="0"/>
      <w:marRight w:val="0"/>
      <w:marTop w:val="0"/>
      <w:marBottom w:val="0"/>
      <w:divBdr>
        <w:top w:val="none" w:sz="0" w:space="0" w:color="auto"/>
        <w:left w:val="none" w:sz="0" w:space="0" w:color="auto"/>
        <w:bottom w:val="none" w:sz="0" w:space="0" w:color="auto"/>
        <w:right w:val="none" w:sz="0" w:space="0" w:color="auto"/>
      </w:divBdr>
    </w:div>
    <w:div w:id="677276374">
      <w:marLeft w:val="0"/>
      <w:marRight w:val="0"/>
      <w:marTop w:val="0"/>
      <w:marBottom w:val="0"/>
      <w:divBdr>
        <w:top w:val="none" w:sz="0" w:space="0" w:color="auto"/>
        <w:left w:val="none" w:sz="0" w:space="0" w:color="auto"/>
        <w:bottom w:val="none" w:sz="0" w:space="0" w:color="auto"/>
        <w:right w:val="none" w:sz="0" w:space="0" w:color="auto"/>
      </w:divBdr>
    </w:div>
    <w:div w:id="677276375">
      <w:marLeft w:val="0"/>
      <w:marRight w:val="0"/>
      <w:marTop w:val="0"/>
      <w:marBottom w:val="0"/>
      <w:divBdr>
        <w:top w:val="none" w:sz="0" w:space="0" w:color="auto"/>
        <w:left w:val="none" w:sz="0" w:space="0" w:color="auto"/>
        <w:bottom w:val="none" w:sz="0" w:space="0" w:color="auto"/>
        <w:right w:val="none" w:sz="0" w:space="0" w:color="auto"/>
      </w:divBdr>
    </w:div>
    <w:div w:id="677276376">
      <w:marLeft w:val="0"/>
      <w:marRight w:val="0"/>
      <w:marTop w:val="0"/>
      <w:marBottom w:val="0"/>
      <w:divBdr>
        <w:top w:val="none" w:sz="0" w:space="0" w:color="auto"/>
        <w:left w:val="none" w:sz="0" w:space="0" w:color="auto"/>
        <w:bottom w:val="none" w:sz="0" w:space="0" w:color="auto"/>
        <w:right w:val="none" w:sz="0" w:space="0" w:color="auto"/>
      </w:divBdr>
    </w:div>
    <w:div w:id="677276377">
      <w:marLeft w:val="0"/>
      <w:marRight w:val="0"/>
      <w:marTop w:val="0"/>
      <w:marBottom w:val="0"/>
      <w:divBdr>
        <w:top w:val="none" w:sz="0" w:space="0" w:color="auto"/>
        <w:left w:val="none" w:sz="0" w:space="0" w:color="auto"/>
        <w:bottom w:val="none" w:sz="0" w:space="0" w:color="auto"/>
        <w:right w:val="none" w:sz="0" w:space="0" w:color="auto"/>
      </w:divBdr>
    </w:div>
    <w:div w:id="677276378">
      <w:marLeft w:val="0"/>
      <w:marRight w:val="0"/>
      <w:marTop w:val="0"/>
      <w:marBottom w:val="0"/>
      <w:divBdr>
        <w:top w:val="none" w:sz="0" w:space="0" w:color="auto"/>
        <w:left w:val="none" w:sz="0" w:space="0" w:color="auto"/>
        <w:bottom w:val="none" w:sz="0" w:space="0" w:color="auto"/>
        <w:right w:val="none" w:sz="0" w:space="0" w:color="auto"/>
      </w:divBdr>
    </w:div>
    <w:div w:id="677276379">
      <w:marLeft w:val="0"/>
      <w:marRight w:val="0"/>
      <w:marTop w:val="0"/>
      <w:marBottom w:val="0"/>
      <w:divBdr>
        <w:top w:val="none" w:sz="0" w:space="0" w:color="auto"/>
        <w:left w:val="none" w:sz="0" w:space="0" w:color="auto"/>
        <w:bottom w:val="none" w:sz="0" w:space="0" w:color="auto"/>
        <w:right w:val="none" w:sz="0" w:space="0" w:color="auto"/>
      </w:divBdr>
    </w:div>
    <w:div w:id="677276380">
      <w:marLeft w:val="0"/>
      <w:marRight w:val="0"/>
      <w:marTop w:val="0"/>
      <w:marBottom w:val="0"/>
      <w:divBdr>
        <w:top w:val="none" w:sz="0" w:space="0" w:color="auto"/>
        <w:left w:val="none" w:sz="0" w:space="0" w:color="auto"/>
        <w:bottom w:val="none" w:sz="0" w:space="0" w:color="auto"/>
        <w:right w:val="none" w:sz="0" w:space="0" w:color="auto"/>
      </w:divBdr>
    </w:div>
    <w:div w:id="677276381">
      <w:marLeft w:val="0"/>
      <w:marRight w:val="0"/>
      <w:marTop w:val="0"/>
      <w:marBottom w:val="0"/>
      <w:divBdr>
        <w:top w:val="none" w:sz="0" w:space="0" w:color="auto"/>
        <w:left w:val="none" w:sz="0" w:space="0" w:color="auto"/>
        <w:bottom w:val="none" w:sz="0" w:space="0" w:color="auto"/>
        <w:right w:val="none" w:sz="0" w:space="0" w:color="auto"/>
      </w:divBdr>
    </w:div>
    <w:div w:id="677276382">
      <w:marLeft w:val="0"/>
      <w:marRight w:val="0"/>
      <w:marTop w:val="0"/>
      <w:marBottom w:val="0"/>
      <w:divBdr>
        <w:top w:val="none" w:sz="0" w:space="0" w:color="auto"/>
        <w:left w:val="none" w:sz="0" w:space="0" w:color="auto"/>
        <w:bottom w:val="none" w:sz="0" w:space="0" w:color="auto"/>
        <w:right w:val="none" w:sz="0" w:space="0" w:color="auto"/>
      </w:divBdr>
    </w:div>
    <w:div w:id="677276383">
      <w:marLeft w:val="0"/>
      <w:marRight w:val="0"/>
      <w:marTop w:val="0"/>
      <w:marBottom w:val="0"/>
      <w:divBdr>
        <w:top w:val="none" w:sz="0" w:space="0" w:color="auto"/>
        <w:left w:val="none" w:sz="0" w:space="0" w:color="auto"/>
        <w:bottom w:val="none" w:sz="0" w:space="0" w:color="auto"/>
        <w:right w:val="none" w:sz="0" w:space="0" w:color="auto"/>
      </w:divBdr>
    </w:div>
    <w:div w:id="677276384">
      <w:marLeft w:val="0"/>
      <w:marRight w:val="0"/>
      <w:marTop w:val="0"/>
      <w:marBottom w:val="0"/>
      <w:divBdr>
        <w:top w:val="none" w:sz="0" w:space="0" w:color="auto"/>
        <w:left w:val="none" w:sz="0" w:space="0" w:color="auto"/>
        <w:bottom w:val="none" w:sz="0" w:space="0" w:color="auto"/>
        <w:right w:val="none" w:sz="0" w:space="0" w:color="auto"/>
      </w:divBdr>
    </w:div>
    <w:div w:id="677276385">
      <w:marLeft w:val="0"/>
      <w:marRight w:val="0"/>
      <w:marTop w:val="0"/>
      <w:marBottom w:val="0"/>
      <w:divBdr>
        <w:top w:val="none" w:sz="0" w:space="0" w:color="auto"/>
        <w:left w:val="none" w:sz="0" w:space="0" w:color="auto"/>
        <w:bottom w:val="none" w:sz="0" w:space="0" w:color="auto"/>
        <w:right w:val="none" w:sz="0" w:space="0" w:color="auto"/>
      </w:divBdr>
    </w:div>
    <w:div w:id="677276386">
      <w:marLeft w:val="0"/>
      <w:marRight w:val="0"/>
      <w:marTop w:val="0"/>
      <w:marBottom w:val="0"/>
      <w:divBdr>
        <w:top w:val="none" w:sz="0" w:space="0" w:color="auto"/>
        <w:left w:val="none" w:sz="0" w:space="0" w:color="auto"/>
        <w:bottom w:val="none" w:sz="0" w:space="0" w:color="auto"/>
        <w:right w:val="none" w:sz="0" w:space="0" w:color="auto"/>
      </w:divBdr>
    </w:div>
    <w:div w:id="677276387">
      <w:marLeft w:val="0"/>
      <w:marRight w:val="0"/>
      <w:marTop w:val="0"/>
      <w:marBottom w:val="0"/>
      <w:divBdr>
        <w:top w:val="none" w:sz="0" w:space="0" w:color="auto"/>
        <w:left w:val="none" w:sz="0" w:space="0" w:color="auto"/>
        <w:bottom w:val="none" w:sz="0" w:space="0" w:color="auto"/>
        <w:right w:val="none" w:sz="0" w:space="0" w:color="auto"/>
      </w:divBdr>
    </w:div>
    <w:div w:id="677276388">
      <w:marLeft w:val="0"/>
      <w:marRight w:val="0"/>
      <w:marTop w:val="0"/>
      <w:marBottom w:val="0"/>
      <w:divBdr>
        <w:top w:val="none" w:sz="0" w:space="0" w:color="auto"/>
        <w:left w:val="none" w:sz="0" w:space="0" w:color="auto"/>
        <w:bottom w:val="none" w:sz="0" w:space="0" w:color="auto"/>
        <w:right w:val="none" w:sz="0" w:space="0" w:color="auto"/>
      </w:divBdr>
    </w:div>
    <w:div w:id="677276389">
      <w:marLeft w:val="0"/>
      <w:marRight w:val="0"/>
      <w:marTop w:val="0"/>
      <w:marBottom w:val="0"/>
      <w:divBdr>
        <w:top w:val="none" w:sz="0" w:space="0" w:color="auto"/>
        <w:left w:val="none" w:sz="0" w:space="0" w:color="auto"/>
        <w:bottom w:val="none" w:sz="0" w:space="0" w:color="auto"/>
        <w:right w:val="none" w:sz="0" w:space="0" w:color="auto"/>
      </w:divBdr>
    </w:div>
    <w:div w:id="677276390">
      <w:marLeft w:val="0"/>
      <w:marRight w:val="0"/>
      <w:marTop w:val="0"/>
      <w:marBottom w:val="0"/>
      <w:divBdr>
        <w:top w:val="none" w:sz="0" w:space="0" w:color="auto"/>
        <w:left w:val="none" w:sz="0" w:space="0" w:color="auto"/>
        <w:bottom w:val="none" w:sz="0" w:space="0" w:color="auto"/>
        <w:right w:val="none" w:sz="0" w:space="0" w:color="auto"/>
      </w:divBdr>
    </w:div>
    <w:div w:id="677276391">
      <w:marLeft w:val="0"/>
      <w:marRight w:val="0"/>
      <w:marTop w:val="0"/>
      <w:marBottom w:val="0"/>
      <w:divBdr>
        <w:top w:val="none" w:sz="0" w:space="0" w:color="auto"/>
        <w:left w:val="none" w:sz="0" w:space="0" w:color="auto"/>
        <w:bottom w:val="none" w:sz="0" w:space="0" w:color="auto"/>
        <w:right w:val="none" w:sz="0" w:space="0" w:color="auto"/>
      </w:divBdr>
    </w:div>
    <w:div w:id="677276392">
      <w:marLeft w:val="0"/>
      <w:marRight w:val="0"/>
      <w:marTop w:val="0"/>
      <w:marBottom w:val="0"/>
      <w:divBdr>
        <w:top w:val="none" w:sz="0" w:space="0" w:color="auto"/>
        <w:left w:val="none" w:sz="0" w:space="0" w:color="auto"/>
        <w:bottom w:val="none" w:sz="0" w:space="0" w:color="auto"/>
        <w:right w:val="none" w:sz="0" w:space="0" w:color="auto"/>
      </w:divBdr>
    </w:div>
    <w:div w:id="677276393">
      <w:marLeft w:val="0"/>
      <w:marRight w:val="0"/>
      <w:marTop w:val="0"/>
      <w:marBottom w:val="0"/>
      <w:divBdr>
        <w:top w:val="none" w:sz="0" w:space="0" w:color="auto"/>
        <w:left w:val="none" w:sz="0" w:space="0" w:color="auto"/>
        <w:bottom w:val="none" w:sz="0" w:space="0" w:color="auto"/>
        <w:right w:val="none" w:sz="0" w:space="0" w:color="auto"/>
      </w:divBdr>
    </w:div>
    <w:div w:id="677276394">
      <w:marLeft w:val="0"/>
      <w:marRight w:val="0"/>
      <w:marTop w:val="0"/>
      <w:marBottom w:val="0"/>
      <w:divBdr>
        <w:top w:val="none" w:sz="0" w:space="0" w:color="auto"/>
        <w:left w:val="none" w:sz="0" w:space="0" w:color="auto"/>
        <w:bottom w:val="none" w:sz="0" w:space="0" w:color="auto"/>
        <w:right w:val="none" w:sz="0" w:space="0" w:color="auto"/>
      </w:divBdr>
    </w:div>
    <w:div w:id="677276395">
      <w:marLeft w:val="0"/>
      <w:marRight w:val="0"/>
      <w:marTop w:val="0"/>
      <w:marBottom w:val="0"/>
      <w:divBdr>
        <w:top w:val="none" w:sz="0" w:space="0" w:color="auto"/>
        <w:left w:val="none" w:sz="0" w:space="0" w:color="auto"/>
        <w:bottom w:val="none" w:sz="0" w:space="0" w:color="auto"/>
        <w:right w:val="none" w:sz="0" w:space="0" w:color="auto"/>
      </w:divBdr>
    </w:div>
    <w:div w:id="677276396">
      <w:marLeft w:val="0"/>
      <w:marRight w:val="0"/>
      <w:marTop w:val="0"/>
      <w:marBottom w:val="0"/>
      <w:divBdr>
        <w:top w:val="none" w:sz="0" w:space="0" w:color="auto"/>
        <w:left w:val="none" w:sz="0" w:space="0" w:color="auto"/>
        <w:bottom w:val="none" w:sz="0" w:space="0" w:color="auto"/>
        <w:right w:val="none" w:sz="0" w:space="0" w:color="auto"/>
      </w:divBdr>
    </w:div>
    <w:div w:id="677276397">
      <w:marLeft w:val="0"/>
      <w:marRight w:val="0"/>
      <w:marTop w:val="0"/>
      <w:marBottom w:val="0"/>
      <w:divBdr>
        <w:top w:val="none" w:sz="0" w:space="0" w:color="auto"/>
        <w:left w:val="none" w:sz="0" w:space="0" w:color="auto"/>
        <w:bottom w:val="none" w:sz="0" w:space="0" w:color="auto"/>
        <w:right w:val="none" w:sz="0" w:space="0" w:color="auto"/>
      </w:divBdr>
    </w:div>
    <w:div w:id="677276398">
      <w:marLeft w:val="0"/>
      <w:marRight w:val="0"/>
      <w:marTop w:val="0"/>
      <w:marBottom w:val="0"/>
      <w:divBdr>
        <w:top w:val="none" w:sz="0" w:space="0" w:color="auto"/>
        <w:left w:val="none" w:sz="0" w:space="0" w:color="auto"/>
        <w:bottom w:val="none" w:sz="0" w:space="0" w:color="auto"/>
        <w:right w:val="none" w:sz="0" w:space="0" w:color="auto"/>
      </w:divBdr>
    </w:div>
    <w:div w:id="677276399">
      <w:marLeft w:val="0"/>
      <w:marRight w:val="0"/>
      <w:marTop w:val="0"/>
      <w:marBottom w:val="0"/>
      <w:divBdr>
        <w:top w:val="none" w:sz="0" w:space="0" w:color="auto"/>
        <w:left w:val="none" w:sz="0" w:space="0" w:color="auto"/>
        <w:bottom w:val="none" w:sz="0" w:space="0" w:color="auto"/>
        <w:right w:val="none" w:sz="0" w:space="0" w:color="auto"/>
      </w:divBdr>
    </w:div>
    <w:div w:id="677276400">
      <w:marLeft w:val="0"/>
      <w:marRight w:val="0"/>
      <w:marTop w:val="0"/>
      <w:marBottom w:val="0"/>
      <w:divBdr>
        <w:top w:val="none" w:sz="0" w:space="0" w:color="auto"/>
        <w:left w:val="none" w:sz="0" w:space="0" w:color="auto"/>
        <w:bottom w:val="none" w:sz="0" w:space="0" w:color="auto"/>
        <w:right w:val="none" w:sz="0" w:space="0" w:color="auto"/>
      </w:divBdr>
    </w:div>
    <w:div w:id="677276401">
      <w:marLeft w:val="0"/>
      <w:marRight w:val="0"/>
      <w:marTop w:val="0"/>
      <w:marBottom w:val="0"/>
      <w:divBdr>
        <w:top w:val="none" w:sz="0" w:space="0" w:color="auto"/>
        <w:left w:val="none" w:sz="0" w:space="0" w:color="auto"/>
        <w:bottom w:val="none" w:sz="0" w:space="0" w:color="auto"/>
        <w:right w:val="none" w:sz="0" w:space="0" w:color="auto"/>
      </w:divBdr>
    </w:div>
    <w:div w:id="677276402">
      <w:marLeft w:val="0"/>
      <w:marRight w:val="0"/>
      <w:marTop w:val="0"/>
      <w:marBottom w:val="0"/>
      <w:divBdr>
        <w:top w:val="none" w:sz="0" w:space="0" w:color="auto"/>
        <w:left w:val="none" w:sz="0" w:space="0" w:color="auto"/>
        <w:bottom w:val="none" w:sz="0" w:space="0" w:color="auto"/>
        <w:right w:val="none" w:sz="0" w:space="0" w:color="auto"/>
      </w:divBdr>
    </w:div>
    <w:div w:id="677276403">
      <w:marLeft w:val="0"/>
      <w:marRight w:val="0"/>
      <w:marTop w:val="0"/>
      <w:marBottom w:val="0"/>
      <w:divBdr>
        <w:top w:val="none" w:sz="0" w:space="0" w:color="auto"/>
        <w:left w:val="none" w:sz="0" w:space="0" w:color="auto"/>
        <w:bottom w:val="none" w:sz="0" w:space="0" w:color="auto"/>
        <w:right w:val="none" w:sz="0" w:space="0" w:color="auto"/>
      </w:divBdr>
    </w:div>
    <w:div w:id="677276404">
      <w:marLeft w:val="0"/>
      <w:marRight w:val="0"/>
      <w:marTop w:val="0"/>
      <w:marBottom w:val="0"/>
      <w:divBdr>
        <w:top w:val="none" w:sz="0" w:space="0" w:color="auto"/>
        <w:left w:val="none" w:sz="0" w:space="0" w:color="auto"/>
        <w:bottom w:val="none" w:sz="0" w:space="0" w:color="auto"/>
        <w:right w:val="none" w:sz="0" w:space="0" w:color="auto"/>
      </w:divBdr>
    </w:div>
    <w:div w:id="677276405">
      <w:marLeft w:val="0"/>
      <w:marRight w:val="0"/>
      <w:marTop w:val="0"/>
      <w:marBottom w:val="0"/>
      <w:divBdr>
        <w:top w:val="none" w:sz="0" w:space="0" w:color="auto"/>
        <w:left w:val="none" w:sz="0" w:space="0" w:color="auto"/>
        <w:bottom w:val="none" w:sz="0" w:space="0" w:color="auto"/>
        <w:right w:val="none" w:sz="0" w:space="0" w:color="auto"/>
      </w:divBdr>
    </w:div>
    <w:div w:id="677276406">
      <w:marLeft w:val="0"/>
      <w:marRight w:val="0"/>
      <w:marTop w:val="0"/>
      <w:marBottom w:val="0"/>
      <w:divBdr>
        <w:top w:val="none" w:sz="0" w:space="0" w:color="auto"/>
        <w:left w:val="none" w:sz="0" w:space="0" w:color="auto"/>
        <w:bottom w:val="none" w:sz="0" w:space="0" w:color="auto"/>
        <w:right w:val="none" w:sz="0" w:space="0" w:color="auto"/>
      </w:divBdr>
    </w:div>
    <w:div w:id="677276407">
      <w:marLeft w:val="0"/>
      <w:marRight w:val="0"/>
      <w:marTop w:val="0"/>
      <w:marBottom w:val="0"/>
      <w:divBdr>
        <w:top w:val="none" w:sz="0" w:space="0" w:color="auto"/>
        <w:left w:val="none" w:sz="0" w:space="0" w:color="auto"/>
        <w:bottom w:val="none" w:sz="0" w:space="0" w:color="auto"/>
        <w:right w:val="none" w:sz="0" w:space="0" w:color="auto"/>
      </w:divBdr>
    </w:div>
    <w:div w:id="677276408">
      <w:marLeft w:val="0"/>
      <w:marRight w:val="0"/>
      <w:marTop w:val="0"/>
      <w:marBottom w:val="0"/>
      <w:divBdr>
        <w:top w:val="none" w:sz="0" w:space="0" w:color="auto"/>
        <w:left w:val="none" w:sz="0" w:space="0" w:color="auto"/>
        <w:bottom w:val="none" w:sz="0" w:space="0" w:color="auto"/>
        <w:right w:val="none" w:sz="0" w:space="0" w:color="auto"/>
      </w:divBdr>
    </w:div>
    <w:div w:id="677276409">
      <w:marLeft w:val="0"/>
      <w:marRight w:val="0"/>
      <w:marTop w:val="0"/>
      <w:marBottom w:val="0"/>
      <w:divBdr>
        <w:top w:val="none" w:sz="0" w:space="0" w:color="auto"/>
        <w:left w:val="none" w:sz="0" w:space="0" w:color="auto"/>
        <w:bottom w:val="none" w:sz="0" w:space="0" w:color="auto"/>
        <w:right w:val="none" w:sz="0" w:space="0" w:color="auto"/>
      </w:divBdr>
    </w:div>
    <w:div w:id="677276410">
      <w:marLeft w:val="0"/>
      <w:marRight w:val="0"/>
      <w:marTop w:val="0"/>
      <w:marBottom w:val="0"/>
      <w:divBdr>
        <w:top w:val="none" w:sz="0" w:space="0" w:color="auto"/>
        <w:left w:val="none" w:sz="0" w:space="0" w:color="auto"/>
        <w:bottom w:val="none" w:sz="0" w:space="0" w:color="auto"/>
        <w:right w:val="none" w:sz="0" w:space="0" w:color="auto"/>
      </w:divBdr>
    </w:div>
    <w:div w:id="677276411">
      <w:marLeft w:val="0"/>
      <w:marRight w:val="0"/>
      <w:marTop w:val="0"/>
      <w:marBottom w:val="0"/>
      <w:divBdr>
        <w:top w:val="none" w:sz="0" w:space="0" w:color="auto"/>
        <w:left w:val="none" w:sz="0" w:space="0" w:color="auto"/>
        <w:bottom w:val="none" w:sz="0" w:space="0" w:color="auto"/>
        <w:right w:val="none" w:sz="0" w:space="0" w:color="auto"/>
      </w:divBdr>
    </w:div>
    <w:div w:id="677276412">
      <w:marLeft w:val="0"/>
      <w:marRight w:val="0"/>
      <w:marTop w:val="0"/>
      <w:marBottom w:val="0"/>
      <w:divBdr>
        <w:top w:val="none" w:sz="0" w:space="0" w:color="auto"/>
        <w:left w:val="none" w:sz="0" w:space="0" w:color="auto"/>
        <w:bottom w:val="none" w:sz="0" w:space="0" w:color="auto"/>
        <w:right w:val="none" w:sz="0" w:space="0" w:color="auto"/>
      </w:divBdr>
    </w:div>
    <w:div w:id="677276413">
      <w:marLeft w:val="0"/>
      <w:marRight w:val="0"/>
      <w:marTop w:val="0"/>
      <w:marBottom w:val="0"/>
      <w:divBdr>
        <w:top w:val="none" w:sz="0" w:space="0" w:color="auto"/>
        <w:left w:val="none" w:sz="0" w:space="0" w:color="auto"/>
        <w:bottom w:val="none" w:sz="0" w:space="0" w:color="auto"/>
        <w:right w:val="none" w:sz="0" w:space="0" w:color="auto"/>
      </w:divBdr>
    </w:div>
    <w:div w:id="677276414">
      <w:marLeft w:val="0"/>
      <w:marRight w:val="0"/>
      <w:marTop w:val="0"/>
      <w:marBottom w:val="0"/>
      <w:divBdr>
        <w:top w:val="none" w:sz="0" w:space="0" w:color="auto"/>
        <w:left w:val="none" w:sz="0" w:space="0" w:color="auto"/>
        <w:bottom w:val="none" w:sz="0" w:space="0" w:color="auto"/>
        <w:right w:val="none" w:sz="0" w:space="0" w:color="auto"/>
      </w:divBdr>
    </w:div>
    <w:div w:id="677276415">
      <w:marLeft w:val="0"/>
      <w:marRight w:val="0"/>
      <w:marTop w:val="0"/>
      <w:marBottom w:val="0"/>
      <w:divBdr>
        <w:top w:val="none" w:sz="0" w:space="0" w:color="auto"/>
        <w:left w:val="none" w:sz="0" w:space="0" w:color="auto"/>
        <w:bottom w:val="none" w:sz="0" w:space="0" w:color="auto"/>
        <w:right w:val="none" w:sz="0" w:space="0" w:color="auto"/>
      </w:divBdr>
    </w:div>
    <w:div w:id="677276416">
      <w:marLeft w:val="0"/>
      <w:marRight w:val="0"/>
      <w:marTop w:val="0"/>
      <w:marBottom w:val="0"/>
      <w:divBdr>
        <w:top w:val="none" w:sz="0" w:space="0" w:color="auto"/>
        <w:left w:val="none" w:sz="0" w:space="0" w:color="auto"/>
        <w:bottom w:val="none" w:sz="0" w:space="0" w:color="auto"/>
        <w:right w:val="none" w:sz="0" w:space="0" w:color="auto"/>
      </w:divBdr>
    </w:div>
    <w:div w:id="677276417">
      <w:marLeft w:val="0"/>
      <w:marRight w:val="0"/>
      <w:marTop w:val="0"/>
      <w:marBottom w:val="0"/>
      <w:divBdr>
        <w:top w:val="none" w:sz="0" w:space="0" w:color="auto"/>
        <w:left w:val="none" w:sz="0" w:space="0" w:color="auto"/>
        <w:bottom w:val="none" w:sz="0" w:space="0" w:color="auto"/>
        <w:right w:val="none" w:sz="0" w:space="0" w:color="auto"/>
      </w:divBdr>
    </w:div>
    <w:div w:id="677276418">
      <w:marLeft w:val="0"/>
      <w:marRight w:val="0"/>
      <w:marTop w:val="0"/>
      <w:marBottom w:val="0"/>
      <w:divBdr>
        <w:top w:val="none" w:sz="0" w:space="0" w:color="auto"/>
        <w:left w:val="none" w:sz="0" w:space="0" w:color="auto"/>
        <w:bottom w:val="none" w:sz="0" w:space="0" w:color="auto"/>
        <w:right w:val="none" w:sz="0" w:space="0" w:color="auto"/>
      </w:divBdr>
    </w:div>
    <w:div w:id="677276419">
      <w:marLeft w:val="0"/>
      <w:marRight w:val="0"/>
      <w:marTop w:val="0"/>
      <w:marBottom w:val="0"/>
      <w:divBdr>
        <w:top w:val="none" w:sz="0" w:space="0" w:color="auto"/>
        <w:left w:val="none" w:sz="0" w:space="0" w:color="auto"/>
        <w:bottom w:val="none" w:sz="0" w:space="0" w:color="auto"/>
        <w:right w:val="none" w:sz="0" w:space="0" w:color="auto"/>
      </w:divBdr>
    </w:div>
    <w:div w:id="677276420">
      <w:marLeft w:val="0"/>
      <w:marRight w:val="0"/>
      <w:marTop w:val="0"/>
      <w:marBottom w:val="0"/>
      <w:divBdr>
        <w:top w:val="none" w:sz="0" w:space="0" w:color="auto"/>
        <w:left w:val="none" w:sz="0" w:space="0" w:color="auto"/>
        <w:bottom w:val="none" w:sz="0" w:space="0" w:color="auto"/>
        <w:right w:val="none" w:sz="0" w:space="0" w:color="auto"/>
      </w:divBdr>
    </w:div>
    <w:div w:id="677276421">
      <w:marLeft w:val="0"/>
      <w:marRight w:val="0"/>
      <w:marTop w:val="0"/>
      <w:marBottom w:val="0"/>
      <w:divBdr>
        <w:top w:val="none" w:sz="0" w:space="0" w:color="auto"/>
        <w:left w:val="none" w:sz="0" w:space="0" w:color="auto"/>
        <w:bottom w:val="none" w:sz="0" w:space="0" w:color="auto"/>
        <w:right w:val="none" w:sz="0" w:space="0" w:color="auto"/>
      </w:divBdr>
    </w:div>
    <w:div w:id="677276422">
      <w:marLeft w:val="0"/>
      <w:marRight w:val="0"/>
      <w:marTop w:val="0"/>
      <w:marBottom w:val="0"/>
      <w:divBdr>
        <w:top w:val="none" w:sz="0" w:space="0" w:color="auto"/>
        <w:left w:val="none" w:sz="0" w:space="0" w:color="auto"/>
        <w:bottom w:val="none" w:sz="0" w:space="0" w:color="auto"/>
        <w:right w:val="none" w:sz="0" w:space="0" w:color="auto"/>
      </w:divBdr>
    </w:div>
    <w:div w:id="677276423">
      <w:marLeft w:val="0"/>
      <w:marRight w:val="0"/>
      <w:marTop w:val="0"/>
      <w:marBottom w:val="0"/>
      <w:divBdr>
        <w:top w:val="none" w:sz="0" w:space="0" w:color="auto"/>
        <w:left w:val="none" w:sz="0" w:space="0" w:color="auto"/>
        <w:bottom w:val="none" w:sz="0" w:space="0" w:color="auto"/>
        <w:right w:val="none" w:sz="0" w:space="0" w:color="auto"/>
      </w:divBdr>
    </w:div>
    <w:div w:id="677276424">
      <w:marLeft w:val="0"/>
      <w:marRight w:val="0"/>
      <w:marTop w:val="0"/>
      <w:marBottom w:val="0"/>
      <w:divBdr>
        <w:top w:val="none" w:sz="0" w:space="0" w:color="auto"/>
        <w:left w:val="none" w:sz="0" w:space="0" w:color="auto"/>
        <w:bottom w:val="none" w:sz="0" w:space="0" w:color="auto"/>
        <w:right w:val="none" w:sz="0" w:space="0" w:color="auto"/>
      </w:divBdr>
    </w:div>
    <w:div w:id="677276425">
      <w:marLeft w:val="0"/>
      <w:marRight w:val="0"/>
      <w:marTop w:val="0"/>
      <w:marBottom w:val="0"/>
      <w:divBdr>
        <w:top w:val="none" w:sz="0" w:space="0" w:color="auto"/>
        <w:left w:val="none" w:sz="0" w:space="0" w:color="auto"/>
        <w:bottom w:val="none" w:sz="0" w:space="0" w:color="auto"/>
        <w:right w:val="none" w:sz="0" w:space="0" w:color="auto"/>
      </w:divBdr>
    </w:div>
    <w:div w:id="677276426">
      <w:marLeft w:val="0"/>
      <w:marRight w:val="0"/>
      <w:marTop w:val="0"/>
      <w:marBottom w:val="0"/>
      <w:divBdr>
        <w:top w:val="none" w:sz="0" w:space="0" w:color="auto"/>
        <w:left w:val="none" w:sz="0" w:space="0" w:color="auto"/>
        <w:bottom w:val="none" w:sz="0" w:space="0" w:color="auto"/>
        <w:right w:val="none" w:sz="0" w:space="0" w:color="auto"/>
      </w:divBdr>
    </w:div>
    <w:div w:id="677276427">
      <w:marLeft w:val="0"/>
      <w:marRight w:val="0"/>
      <w:marTop w:val="0"/>
      <w:marBottom w:val="0"/>
      <w:divBdr>
        <w:top w:val="none" w:sz="0" w:space="0" w:color="auto"/>
        <w:left w:val="none" w:sz="0" w:space="0" w:color="auto"/>
        <w:bottom w:val="none" w:sz="0" w:space="0" w:color="auto"/>
        <w:right w:val="none" w:sz="0" w:space="0" w:color="auto"/>
      </w:divBdr>
    </w:div>
    <w:div w:id="677276428">
      <w:marLeft w:val="0"/>
      <w:marRight w:val="0"/>
      <w:marTop w:val="0"/>
      <w:marBottom w:val="0"/>
      <w:divBdr>
        <w:top w:val="none" w:sz="0" w:space="0" w:color="auto"/>
        <w:left w:val="none" w:sz="0" w:space="0" w:color="auto"/>
        <w:bottom w:val="none" w:sz="0" w:space="0" w:color="auto"/>
        <w:right w:val="none" w:sz="0" w:space="0" w:color="auto"/>
      </w:divBdr>
    </w:div>
    <w:div w:id="677276429">
      <w:marLeft w:val="0"/>
      <w:marRight w:val="0"/>
      <w:marTop w:val="0"/>
      <w:marBottom w:val="0"/>
      <w:divBdr>
        <w:top w:val="none" w:sz="0" w:space="0" w:color="auto"/>
        <w:left w:val="none" w:sz="0" w:space="0" w:color="auto"/>
        <w:bottom w:val="none" w:sz="0" w:space="0" w:color="auto"/>
        <w:right w:val="none" w:sz="0" w:space="0" w:color="auto"/>
      </w:divBdr>
    </w:div>
    <w:div w:id="677276430">
      <w:marLeft w:val="0"/>
      <w:marRight w:val="0"/>
      <w:marTop w:val="0"/>
      <w:marBottom w:val="0"/>
      <w:divBdr>
        <w:top w:val="none" w:sz="0" w:space="0" w:color="auto"/>
        <w:left w:val="none" w:sz="0" w:space="0" w:color="auto"/>
        <w:bottom w:val="none" w:sz="0" w:space="0" w:color="auto"/>
        <w:right w:val="none" w:sz="0" w:space="0" w:color="auto"/>
      </w:divBdr>
    </w:div>
    <w:div w:id="677276431">
      <w:marLeft w:val="0"/>
      <w:marRight w:val="0"/>
      <w:marTop w:val="0"/>
      <w:marBottom w:val="0"/>
      <w:divBdr>
        <w:top w:val="none" w:sz="0" w:space="0" w:color="auto"/>
        <w:left w:val="none" w:sz="0" w:space="0" w:color="auto"/>
        <w:bottom w:val="none" w:sz="0" w:space="0" w:color="auto"/>
        <w:right w:val="none" w:sz="0" w:space="0" w:color="auto"/>
      </w:divBdr>
    </w:div>
    <w:div w:id="677276432">
      <w:marLeft w:val="0"/>
      <w:marRight w:val="0"/>
      <w:marTop w:val="0"/>
      <w:marBottom w:val="0"/>
      <w:divBdr>
        <w:top w:val="none" w:sz="0" w:space="0" w:color="auto"/>
        <w:left w:val="none" w:sz="0" w:space="0" w:color="auto"/>
        <w:bottom w:val="none" w:sz="0" w:space="0" w:color="auto"/>
        <w:right w:val="none" w:sz="0" w:space="0" w:color="auto"/>
      </w:divBdr>
    </w:div>
    <w:div w:id="677276433">
      <w:marLeft w:val="0"/>
      <w:marRight w:val="0"/>
      <w:marTop w:val="0"/>
      <w:marBottom w:val="0"/>
      <w:divBdr>
        <w:top w:val="none" w:sz="0" w:space="0" w:color="auto"/>
        <w:left w:val="none" w:sz="0" w:space="0" w:color="auto"/>
        <w:bottom w:val="none" w:sz="0" w:space="0" w:color="auto"/>
        <w:right w:val="none" w:sz="0" w:space="0" w:color="auto"/>
      </w:divBdr>
    </w:div>
    <w:div w:id="677276434">
      <w:marLeft w:val="0"/>
      <w:marRight w:val="0"/>
      <w:marTop w:val="0"/>
      <w:marBottom w:val="0"/>
      <w:divBdr>
        <w:top w:val="none" w:sz="0" w:space="0" w:color="auto"/>
        <w:left w:val="none" w:sz="0" w:space="0" w:color="auto"/>
        <w:bottom w:val="none" w:sz="0" w:space="0" w:color="auto"/>
        <w:right w:val="none" w:sz="0" w:space="0" w:color="auto"/>
      </w:divBdr>
    </w:div>
    <w:div w:id="677276435">
      <w:marLeft w:val="0"/>
      <w:marRight w:val="0"/>
      <w:marTop w:val="0"/>
      <w:marBottom w:val="0"/>
      <w:divBdr>
        <w:top w:val="none" w:sz="0" w:space="0" w:color="auto"/>
        <w:left w:val="none" w:sz="0" w:space="0" w:color="auto"/>
        <w:bottom w:val="none" w:sz="0" w:space="0" w:color="auto"/>
        <w:right w:val="none" w:sz="0" w:space="0" w:color="auto"/>
      </w:divBdr>
    </w:div>
    <w:div w:id="677276436">
      <w:marLeft w:val="0"/>
      <w:marRight w:val="0"/>
      <w:marTop w:val="0"/>
      <w:marBottom w:val="0"/>
      <w:divBdr>
        <w:top w:val="none" w:sz="0" w:space="0" w:color="auto"/>
        <w:left w:val="none" w:sz="0" w:space="0" w:color="auto"/>
        <w:bottom w:val="none" w:sz="0" w:space="0" w:color="auto"/>
        <w:right w:val="none" w:sz="0" w:space="0" w:color="auto"/>
      </w:divBdr>
    </w:div>
    <w:div w:id="677276437">
      <w:marLeft w:val="0"/>
      <w:marRight w:val="0"/>
      <w:marTop w:val="0"/>
      <w:marBottom w:val="0"/>
      <w:divBdr>
        <w:top w:val="none" w:sz="0" w:space="0" w:color="auto"/>
        <w:left w:val="none" w:sz="0" w:space="0" w:color="auto"/>
        <w:bottom w:val="none" w:sz="0" w:space="0" w:color="auto"/>
        <w:right w:val="none" w:sz="0" w:space="0" w:color="auto"/>
      </w:divBdr>
    </w:div>
    <w:div w:id="677276438">
      <w:marLeft w:val="0"/>
      <w:marRight w:val="0"/>
      <w:marTop w:val="0"/>
      <w:marBottom w:val="0"/>
      <w:divBdr>
        <w:top w:val="none" w:sz="0" w:space="0" w:color="auto"/>
        <w:left w:val="none" w:sz="0" w:space="0" w:color="auto"/>
        <w:bottom w:val="none" w:sz="0" w:space="0" w:color="auto"/>
        <w:right w:val="none" w:sz="0" w:space="0" w:color="auto"/>
      </w:divBdr>
    </w:div>
    <w:div w:id="677276439">
      <w:marLeft w:val="0"/>
      <w:marRight w:val="0"/>
      <w:marTop w:val="0"/>
      <w:marBottom w:val="0"/>
      <w:divBdr>
        <w:top w:val="none" w:sz="0" w:space="0" w:color="auto"/>
        <w:left w:val="none" w:sz="0" w:space="0" w:color="auto"/>
        <w:bottom w:val="none" w:sz="0" w:space="0" w:color="auto"/>
        <w:right w:val="none" w:sz="0" w:space="0" w:color="auto"/>
      </w:divBdr>
    </w:div>
    <w:div w:id="677276440">
      <w:marLeft w:val="0"/>
      <w:marRight w:val="0"/>
      <w:marTop w:val="0"/>
      <w:marBottom w:val="0"/>
      <w:divBdr>
        <w:top w:val="none" w:sz="0" w:space="0" w:color="auto"/>
        <w:left w:val="none" w:sz="0" w:space="0" w:color="auto"/>
        <w:bottom w:val="none" w:sz="0" w:space="0" w:color="auto"/>
        <w:right w:val="none" w:sz="0" w:space="0" w:color="auto"/>
      </w:divBdr>
    </w:div>
    <w:div w:id="677276441">
      <w:marLeft w:val="0"/>
      <w:marRight w:val="0"/>
      <w:marTop w:val="0"/>
      <w:marBottom w:val="0"/>
      <w:divBdr>
        <w:top w:val="none" w:sz="0" w:space="0" w:color="auto"/>
        <w:left w:val="none" w:sz="0" w:space="0" w:color="auto"/>
        <w:bottom w:val="none" w:sz="0" w:space="0" w:color="auto"/>
        <w:right w:val="none" w:sz="0" w:space="0" w:color="auto"/>
      </w:divBdr>
    </w:div>
    <w:div w:id="677276442">
      <w:marLeft w:val="0"/>
      <w:marRight w:val="0"/>
      <w:marTop w:val="0"/>
      <w:marBottom w:val="0"/>
      <w:divBdr>
        <w:top w:val="none" w:sz="0" w:space="0" w:color="auto"/>
        <w:left w:val="none" w:sz="0" w:space="0" w:color="auto"/>
        <w:bottom w:val="none" w:sz="0" w:space="0" w:color="auto"/>
        <w:right w:val="none" w:sz="0" w:space="0" w:color="auto"/>
      </w:divBdr>
    </w:div>
    <w:div w:id="677276443">
      <w:marLeft w:val="0"/>
      <w:marRight w:val="0"/>
      <w:marTop w:val="0"/>
      <w:marBottom w:val="0"/>
      <w:divBdr>
        <w:top w:val="none" w:sz="0" w:space="0" w:color="auto"/>
        <w:left w:val="none" w:sz="0" w:space="0" w:color="auto"/>
        <w:bottom w:val="none" w:sz="0" w:space="0" w:color="auto"/>
        <w:right w:val="none" w:sz="0" w:space="0" w:color="auto"/>
      </w:divBdr>
    </w:div>
    <w:div w:id="677276444">
      <w:marLeft w:val="0"/>
      <w:marRight w:val="0"/>
      <w:marTop w:val="0"/>
      <w:marBottom w:val="0"/>
      <w:divBdr>
        <w:top w:val="none" w:sz="0" w:space="0" w:color="auto"/>
        <w:left w:val="none" w:sz="0" w:space="0" w:color="auto"/>
        <w:bottom w:val="none" w:sz="0" w:space="0" w:color="auto"/>
        <w:right w:val="none" w:sz="0" w:space="0" w:color="auto"/>
      </w:divBdr>
    </w:div>
    <w:div w:id="677276445">
      <w:marLeft w:val="0"/>
      <w:marRight w:val="0"/>
      <w:marTop w:val="0"/>
      <w:marBottom w:val="0"/>
      <w:divBdr>
        <w:top w:val="none" w:sz="0" w:space="0" w:color="auto"/>
        <w:left w:val="none" w:sz="0" w:space="0" w:color="auto"/>
        <w:bottom w:val="none" w:sz="0" w:space="0" w:color="auto"/>
        <w:right w:val="none" w:sz="0" w:space="0" w:color="auto"/>
      </w:divBdr>
    </w:div>
    <w:div w:id="677276446">
      <w:marLeft w:val="0"/>
      <w:marRight w:val="0"/>
      <w:marTop w:val="0"/>
      <w:marBottom w:val="0"/>
      <w:divBdr>
        <w:top w:val="none" w:sz="0" w:space="0" w:color="auto"/>
        <w:left w:val="none" w:sz="0" w:space="0" w:color="auto"/>
        <w:bottom w:val="none" w:sz="0" w:space="0" w:color="auto"/>
        <w:right w:val="none" w:sz="0" w:space="0" w:color="auto"/>
      </w:divBdr>
    </w:div>
    <w:div w:id="677276447">
      <w:marLeft w:val="0"/>
      <w:marRight w:val="0"/>
      <w:marTop w:val="0"/>
      <w:marBottom w:val="0"/>
      <w:divBdr>
        <w:top w:val="none" w:sz="0" w:space="0" w:color="auto"/>
        <w:left w:val="none" w:sz="0" w:space="0" w:color="auto"/>
        <w:bottom w:val="none" w:sz="0" w:space="0" w:color="auto"/>
        <w:right w:val="none" w:sz="0" w:space="0" w:color="auto"/>
      </w:divBdr>
    </w:div>
    <w:div w:id="677276448">
      <w:marLeft w:val="0"/>
      <w:marRight w:val="0"/>
      <w:marTop w:val="0"/>
      <w:marBottom w:val="0"/>
      <w:divBdr>
        <w:top w:val="none" w:sz="0" w:space="0" w:color="auto"/>
        <w:left w:val="none" w:sz="0" w:space="0" w:color="auto"/>
        <w:bottom w:val="none" w:sz="0" w:space="0" w:color="auto"/>
        <w:right w:val="none" w:sz="0" w:space="0" w:color="auto"/>
      </w:divBdr>
    </w:div>
    <w:div w:id="677276449">
      <w:marLeft w:val="0"/>
      <w:marRight w:val="0"/>
      <w:marTop w:val="0"/>
      <w:marBottom w:val="0"/>
      <w:divBdr>
        <w:top w:val="none" w:sz="0" w:space="0" w:color="auto"/>
        <w:left w:val="none" w:sz="0" w:space="0" w:color="auto"/>
        <w:bottom w:val="none" w:sz="0" w:space="0" w:color="auto"/>
        <w:right w:val="none" w:sz="0" w:space="0" w:color="auto"/>
      </w:divBdr>
    </w:div>
    <w:div w:id="677276450">
      <w:marLeft w:val="0"/>
      <w:marRight w:val="0"/>
      <w:marTop w:val="0"/>
      <w:marBottom w:val="0"/>
      <w:divBdr>
        <w:top w:val="none" w:sz="0" w:space="0" w:color="auto"/>
        <w:left w:val="none" w:sz="0" w:space="0" w:color="auto"/>
        <w:bottom w:val="none" w:sz="0" w:space="0" w:color="auto"/>
        <w:right w:val="none" w:sz="0" w:space="0" w:color="auto"/>
      </w:divBdr>
    </w:div>
    <w:div w:id="677276451">
      <w:marLeft w:val="0"/>
      <w:marRight w:val="0"/>
      <w:marTop w:val="0"/>
      <w:marBottom w:val="0"/>
      <w:divBdr>
        <w:top w:val="none" w:sz="0" w:space="0" w:color="auto"/>
        <w:left w:val="none" w:sz="0" w:space="0" w:color="auto"/>
        <w:bottom w:val="none" w:sz="0" w:space="0" w:color="auto"/>
        <w:right w:val="none" w:sz="0" w:space="0" w:color="auto"/>
      </w:divBdr>
    </w:div>
    <w:div w:id="677276452">
      <w:marLeft w:val="0"/>
      <w:marRight w:val="0"/>
      <w:marTop w:val="0"/>
      <w:marBottom w:val="0"/>
      <w:divBdr>
        <w:top w:val="none" w:sz="0" w:space="0" w:color="auto"/>
        <w:left w:val="none" w:sz="0" w:space="0" w:color="auto"/>
        <w:bottom w:val="none" w:sz="0" w:space="0" w:color="auto"/>
        <w:right w:val="none" w:sz="0" w:space="0" w:color="auto"/>
      </w:divBdr>
    </w:div>
    <w:div w:id="677276453">
      <w:marLeft w:val="0"/>
      <w:marRight w:val="0"/>
      <w:marTop w:val="0"/>
      <w:marBottom w:val="0"/>
      <w:divBdr>
        <w:top w:val="none" w:sz="0" w:space="0" w:color="auto"/>
        <w:left w:val="none" w:sz="0" w:space="0" w:color="auto"/>
        <w:bottom w:val="none" w:sz="0" w:space="0" w:color="auto"/>
        <w:right w:val="none" w:sz="0" w:space="0" w:color="auto"/>
      </w:divBdr>
    </w:div>
    <w:div w:id="677276454">
      <w:marLeft w:val="0"/>
      <w:marRight w:val="0"/>
      <w:marTop w:val="0"/>
      <w:marBottom w:val="0"/>
      <w:divBdr>
        <w:top w:val="none" w:sz="0" w:space="0" w:color="auto"/>
        <w:left w:val="none" w:sz="0" w:space="0" w:color="auto"/>
        <w:bottom w:val="none" w:sz="0" w:space="0" w:color="auto"/>
        <w:right w:val="none" w:sz="0" w:space="0" w:color="auto"/>
      </w:divBdr>
    </w:div>
    <w:div w:id="677276455">
      <w:marLeft w:val="0"/>
      <w:marRight w:val="0"/>
      <w:marTop w:val="0"/>
      <w:marBottom w:val="0"/>
      <w:divBdr>
        <w:top w:val="none" w:sz="0" w:space="0" w:color="auto"/>
        <w:left w:val="none" w:sz="0" w:space="0" w:color="auto"/>
        <w:bottom w:val="none" w:sz="0" w:space="0" w:color="auto"/>
        <w:right w:val="none" w:sz="0" w:space="0" w:color="auto"/>
      </w:divBdr>
    </w:div>
    <w:div w:id="677276456">
      <w:marLeft w:val="0"/>
      <w:marRight w:val="0"/>
      <w:marTop w:val="0"/>
      <w:marBottom w:val="0"/>
      <w:divBdr>
        <w:top w:val="none" w:sz="0" w:space="0" w:color="auto"/>
        <w:left w:val="none" w:sz="0" w:space="0" w:color="auto"/>
        <w:bottom w:val="none" w:sz="0" w:space="0" w:color="auto"/>
        <w:right w:val="none" w:sz="0" w:space="0" w:color="auto"/>
      </w:divBdr>
    </w:div>
    <w:div w:id="677276457">
      <w:marLeft w:val="0"/>
      <w:marRight w:val="0"/>
      <w:marTop w:val="0"/>
      <w:marBottom w:val="0"/>
      <w:divBdr>
        <w:top w:val="none" w:sz="0" w:space="0" w:color="auto"/>
        <w:left w:val="none" w:sz="0" w:space="0" w:color="auto"/>
        <w:bottom w:val="none" w:sz="0" w:space="0" w:color="auto"/>
        <w:right w:val="none" w:sz="0" w:space="0" w:color="auto"/>
      </w:divBdr>
    </w:div>
    <w:div w:id="677276458">
      <w:marLeft w:val="0"/>
      <w:marRight w:val="0"/>
      <w:marTop w:val="0"/>
      <w:marBottom w:val="0"/>
      <w:divBdr>
        <w:top w:val="none" w:sz="0" w:space="0" w:color="auto"/>
        <w:left w:val="none" w:sz="0" w:space="0" w:color="auto"/>
        <w:bottom w:val="none" w:sz="0" w:space="0" w:color="auto"/>
        <w:right w:val="none" w:sz="0" w:space="0" w:color="auto"/>
      </w:divBdr>
    </w:div>
    <w:div w:id="677276459">
      <w:marLeft w:val="0"/>
      <w:marRight w:val="0"/>
      <w:marTop w:val="0"/>
      <w:marBottom w:val="0"/>
      <w:divBdr>
        <w:top w:val="none" w:sz="0" w:space="0" w:color="auto"/>
        <w:left w:val="none" w:sz="0" w:space="0" w:color="auto"/>
        <w:bottom w:val="none" w:sz="0" w:space="0" w:color="auto"/>
        <w:right w:val="none" w:sz="0" w:space="0" w:color="auto"/>
      </w:divBdr>
    </w:div>
    <w:div w:id="677276460">
      <w:marLeft w:val="0"/>
      <w:marRight w:val="0"/>
      <w:marTop w:val="0"/>
      <w:marBottom w:val="0"/>
      <w:divBdr>
        <w:top w:val="none" w:sz="0" w:space="0" w:color="auto"/>
        <w:left w:val="none" w:sz="0" w:space="0" w:color="auto"/>
        <w:bottom w:val="none" w:sz="0" w:space="0" w:color="auto"/>
        <w:right w:val="none" w:sz="0" w:space="0" w:color="auto"/>
      </w:divBdr>
    </w:div>
    <w:div w:id="677276461">
      <w:marLeft w:val="0"/>
      <w:marRight w:val="0"/>
      <w:marTop w:val="0"/>
      <w:marBottom w:val="0"/>
      <w:divBdr>
        <w:top w:val="none" w:sz="0" w:space="0" w:color="auto"/>
        <w:left w:val="none" w:sz="0" w:space="0" w:color="auto"/>
        <w:bottom w:val="none" w:sz="0" w:space="0" w:color="auto"/>
        <w:right w:val="none" w:sz="0" w:space="0" w:color="auto"/>
      </w:divBdr>
    </w:div>
    <w:div w:id="677276462">
      <w:marLeft w:val="0"/>
      <w:marRight w:val="0"/>
      <w:marTop w:val="0"/>
      <w:marBottom w:val="0"/>
      <w:divBdr>
        <w:top w:val="none" w:sz="0" w:space="0" w:color="auto"/>
        <w:left w:val="none" w:sz="0" w:space="0" w:color="auto"/>
        <w:bottom w:val="none" w:sz="0" w:space="0" w:color="auto"/>
        <w:right w:val="none" w:sz="0" w:space="0" w:color="auto"/>
      </w:divBdr>
    </w:div>
    <w:div w:id="677276463">
      <w:marLeft w:val="0"/>
      <w:marRight w:val="0"/>
      <w:marTop w:val="0"/>
      <w:marBottom w:val="0"/>
      <w:divBdr>
        <w:top w:val="none" w:sz="0" w:space="0" w:color="auto"/>
        <w:left w:val="none" w:sz="0" w:space="0" w:color="auto"/>
        <w:bottom w:val="none" w:sz="0" w:space="0" w:color="auto"/>
        <w:right w:val="none" w:sz="0" w:space="0" w:color="auto"/>
      </w:divBdr>
    </w:div>
    <w:div w:id="677276464">
      <w:marLeft w:val="0"/>
      <w:marRight w:val="0"/>
      <w:marTop w:val="0"/>
      <w:marBottom w:val="0"/>
      <w:divBdr>
        <w:top w:val="none" w:sz="0" w:space="0" w:color="auto"/>
        <w:left w:val="none" w:sz="0" w:space="0" w:color="auto"/>
        <w:bottom w:val="none" w:sz="0" w:space="0" w:color="auto"/>
        <w:right w:val="none" w:sz="0" w:space="0" w:color="auto"/>
      </w:divBdr>
    </w:div>
    <w:div w:id="677276465">
      <w:marLeft w:val="0"/>
      <w:marRight w:val="0"/>
      <w:marTop w:val="0"/>
      <w:marBottom w:val="0"/>
      <w:divBdr>
        <w:top w:val="none" w:sz="0" w:space="0" w:color="auto"/>
        <w:left w:val="none" w:sz="0" w:space="0" w:color="auto"/>
        <w:bottom w:val="none" w:sz="0" w:space="0" w:color="auto"/>
        <w:right w:val="none" w:sz="0" w:space="0" w:color="auto"/>
      </w:divBdr>
    </w:div>
    <w:div w:id="677276466">
      <w:marLeft w:val="0"/>
      <w:marRight w:val="0"/>
      <w:marTop w:val="0"/>
      <w:marBottom w:val="0"/>
      <w:divBdr>
        <w:top w:val="none" w:sz="0" w:space="0" w:color="auto"/>
        <w:left w:val="none" w:sz="0" w:space="0" w:color="auto"/>
        <w:bottom w:val="none" w:sz="0" w:space="0" w:color="auto"/>
        <w:right w:val="none" w:sz="0" w:space="0" w:color="auto"/>
      </w:divBdr>
    </w:div>
    <w:div w:id="677276467">
      <w:marLeft w:val="0"/>
      <w:marRight w:val="0"/>
      <w:marTop w:val="0"/>
      <w:marBottom w:val="0"/>
      <w:divBdr>
        <w:top w:val="none" w:sz="0" w:space="0" w:color="auto"/>
        <w:left w:val="none" w:sz="0" w:space="0" w:color="auto"/>
        <w:bottom w:val="none" w:sz="0" w:space="0" w:color="auto"/>
        <w:right w:val="none" w:sz="0" w:space="0" w:color="auto"/>
      </w:divBdr>
    </w:div>
    <w:div w:id="677276468">
      <w:marLeft w:val="0"/>
      <w:marRight w:val="0"/>
      <w:marTop w:val="0"/>
      <w:marBottom w:val="0"/>
      <w:divBdr>
        <w:top w:val="none" w:sz="0" w:space="0" w:color="auto"/>
        <w:left w:val="none" w:sz="0" w:space="0" w:color="auto"/>
        <w:bottom w:val="none" w:sz="0" w:space="0" w:color="auto"/>
        <w:right w:val="none" w:sz="0" w:space="0" w:color="auto"/>
      </w:divBdr>
    </w:div>
    <w:div w:id="677276469">
      <w:marLeft w:val="0"/>
      <w:marRight w:val="0"/>
      <w:marTop w:val="0"/>
      <w:marBottom w:val="0"/>
      <w:divBdr>
        <w:top w:val="none" w:sz="0" w:space="0" w:color="auto"/>
        <w:left w:val="none" w:sz="0" w:space="0" w:color="auto"/>
        <w:bottom w:val="none" w:sz="0" w:space="0" w:color="auto"/>
        <w:right w:val="none" w:sz="0" w:space="0" w:color="auto"/>
      </w:divBdr>
    </w:div>
    <w:div w:id="677276470">
      <w:marLeft w:val="0"/>
      <w:marRight w:val="0"/>
      <w:marTop w:val="0"/>
      <w:marBottom w:val="0"/>
      <w:divBdr>
        <w:top w:val="none" w:sz="0" w:space="0" w:color="auto"/>
        <w:left w:val="none" w:sz="0" w:space="0" w:color="auto"/>
        <w:bottom w:val="none" w:sz="0" w:space="0" w:color="auto"/>
        <w:right w:val="none" w:sz="0" w:space="0" w:color="auto"/>
      </w:divBdr>
    </w:div>
    <w:div w:id="677276471">
      <w:marLeft w:val="0"/>
      <w:marRight w:val="0"/>
      <w:marTop w:val="0"/>
      <w:marBottom w:val="0"/>
      <w:divBdr>
        <w:top w:val="none" w:sz="0" w:space="0" w:color="auto"/>
        <w:left w:val="none" w:sz="0" w:space="0" w:color="auto"/>
        <w:bottom w:val="none" w:sz="0" w:space="0" w:color="auto"/>
        <w:right w:val="none" w:sz="0" w:space="0" w:color="auto"/>
      </w:divBdr>
    </w:div>
    <w:div w:id="677276472">
      <w:marLeft w:val="0"/>
      <w:marRight w:val="0"/>
      <w:marTop w:val="0"/>
      <w:marBottom w:val="0"/>
      <w:divBdr>
        <w:top w:val="none" w:sz="0" w:space="0" w:color="auto"/>
        <w:left w:val="none" w:sz="0" w:space="0" w:color="auto"/>
        <w:bottom w:val="none" w:sz="0" w:space="0" w:color="auto"/>
        <w:right w:val="none" w:sz="0" w:space="0" w:color="auto"/>
      </w:divBdr>
    </w:div>
    <w:div w:id="677276473">
      <w:marLeft w:val="0"/>
      <w:marRight w:val="0"/>
      <w:marTop w:val="0"/>
      <w:marBottom w:val="0"/>
      <w:divBdr>
        <w:top w:val="none" w:sz="0" w:space="0" w:color="auto"/>
        <w:left w:val="none" w:sz="0" w:space="0" w:color="auto"/>
        <w:bottom w:val="none" w:sz="0" w:space="0" w:color="auto"/>
        <w:right w:val="none" w:sz="0" w:space="0" w:color="auto"/>
      </w:divBdr>
    </w:div>
    <w:div w:id="677276474">
      <w:marLeft w:val="0"/>
      <w:marRight w:val="0"/>
      <w:marTop w:val="0"/>
      <w:marBottom w:val="0"/>
      <w:divBdr>
        <w:top w:val="none" w:sz="0" w:space="0" w:color="auto"/>
        <w:left w:val="none" w:sz="0" w:space="0" w:color="auto"/>
        <w:bottom w:val="none" w:sz="0" w:space="0" w:color="auto"/>
        <w:right w:val="none" w:sz="0" w:space="0" w:color="auto"/>
      </w:divBdr>
    </w:div>
    <w:div w:id="677276475">
      <w:marLeft w:val="0"/>
      <w:marRight w:val="0"/>
      <w:marTop w:val="0"/>
      <w:marBottom w:val="0"/>
      <w:divBdr>
        <w:top w:val="none" w:sz="0" w:space="0" w:color="auto"/>
        <w:left w:val="none" w:sz="0" w:space="0" w:color="auto"/>
        <w:bottom w:val="none" w:sz="0" w:space="0" w:color="auto"/>
        <w:right w:val="none" w:sz="0" w:space="0" w:color="auto"/>
      </w:divBdr>
    </w:div>
    <w:div w:id="677276476">
      <w:marLeft w:val="0"/>
      <w:marRight w:val="0"/>
      <w:marTop w:val="0"/>
      <w:marBottom w:val="0"/>
      <w:divBdr>
        <w:top w:val="none" w:sz="0" w:space="0" w:color="auto"/>
        <w:left w:val="none" w:sz="0" w:space="0" w:color="auto"/>
        <w:bottom w:val="none" w:sz="0" w:space="0" w:color="auto"/>
        <w:right w:val="none" w:sz="0" w:space="0" w:color="auto"/>
      </w:divBdr>
    </w:div>
    <w:div w:id="677276477">
      <w:marLeft w:val="0"/>
      <w:marRight w:val="0"/>
      <w:marTop w:val="0"/>
      <w:marBottom w:val="0"/>
      <w:divBdr>
        <w:top w:val="none" w:sz="0" w:space="0" w:color="auto"/>
        <w:left w:val="none" w:sz="0" w:space="0" w:color="auto"/>
        <w:bottom w:val="none" w:sz="0" w:space="0" w:color="auto"/>
        <w:right w:val="none" w:sz="0" w:space="0" w:color="auto"/>
      </w:divBdr>
    </w:div>
    <w:div w:id="677276478">
      <w:marLeft w:val="0"/>
      <w:marRight w:val="0"/>
      <w:marTop w:val="0"/>
      <w:marBottom w:val="0"/>
      <w:divBdr>
        <w:top w:val="none" w:sz="0" w:space="0" w:color="auto"/>
        <w:left w:val="none" w:sz="0" w:space="0" w:color="auto"/>
        <w:bottom w:val="none" w:sz="0" w:space="0" w:color="auto"/>
        <w:right w:val="none" w:sz="0" w:space="0" w:color="auto"/>
      </w:divBdr>
    </w:div>
    <w:div w:id="677276479">
      <w:marLeft w:val="0"/>
      <w:marRight w:val="0"/>
      <w:marTop w:val="0"/>
      <w:marBottom w:val="0"/>
      <w:divBdr>
        <w:top w:val="none" w:sz="0" w:space="0" w:color="auto"/>
        <w:left w:val="none" w:sz="0" w:space="0" w:color="auto"/>
        <w:bottom w:val="none" w:sz="0" w:space="0" w:color="auto"/>
        <w:right w:val="none" w:sz="0" w:space="0" w:color="auto"/>
      </w:divBdr>
    </w:div>
    <w:div w:id="677276480">
      <w:marLeft w:val="0"/>
      <w:marRight w:val="0"/>
      <w:marTop w:val="0"/>
      <w:marBottom w:val="0"/>
      <w:divBdr>
        <w:top w:val="none" w:sz="0" w:space="0" w:color="auto"/>
        <w:left w:val="none" w:sz="0" w:space="0" w:color="auto"/>
        <w:bottom w:val="none" w:sz="0" w:space="0" w:color="auto"/>
        <w:right w:val="none" w:sz="0" w:space="0" w:color="auto"/>
      </w:divBdr>
    </w:div>
    <w:div w:id="677276481">
      <w:marLeft w:val="0"/>
      <w:marRight w:val="0"/>
      <w:marTop w:val="0"/>
      <w:marBottom w:val="0"/>
      <w:divBdr>
        <w:top w:val="none" w:sz="0" w:space="0" w:color="auto"/>
        <w:left w:val="none" w:sz="0" w:space="0" w:color="auto"/>
        <w:bottom w:val="none" w:sz="0" w:space="0" w:color="auto"/>
        <w:right w:val="none" w:sz="0" w:space="0" w:color="auto"/>
      </w:divBdr>
    </w:div>
    <w:div w:id="677276482">
      <w:marLeft w:val="0"/>
      <w:marRight w:val="0"/>
      <w:marTop w:val="0"/>
      <w:marBottom w:val="0"/>
      <w:divBdr>
        <w:top w:val="none" w:sz="0" w:space="0" w:color="auto"/>
        <w:left w:val="none" w:sz="0" w:space="0" w:color="auto"/>
        <w:bottom w:val="none" w:sz="0" w:space="0" w:color="auto"/>
        <w:right w:val="none" w:sz="0" w:space="0" w:color="auto"/>
      </w:divBdr>
    </w:div>
    <w:div w:id="677276483">
      <w:marLeft w:val="0"/>
      <w:marRight w:val="0"/>
      <w:marTop w:val="0"/>
      <w:marBottom w:val="0"/>
      <w:divBdr>
        <w:top w:val="none" w:sz="0" w:space="0" w:color="auto"/>
        <w:left w:val="none" w:sz="0" w:space="0" w:color="auto"/>
        <w:bottom w:val="none" w:sz="0" w:space="0" w:color="auto"/>
        <w:right w:val="none" w:sz="0" w:space="0" w:color="auto"/>
      </w:divBdr>
    </w:div>
    <w:div w:id="677276484">
      <w:marLeft w:val="0"/>
      <w:marRight w:val="0"/>
      <w:marTop w:val="0"/>
      <w:marBottom w:val="0"/>
      <w:divBdr>
        <w:top w:val="none" w:sz="0" w:space="0" w:color="auto"/>
        <w:left w:val="none" w:sz="0" w:space="0" w:color="auto"/>
        <w:bottom w:val="none" w:sz="0" w:space="0" w:color="auto"/>
        <w:right w:val="none" w:sz="0" w:space="0" w:color="auto"/>
      </w:divBdr>
    </w:div>
    <w:div w:id="677276485">
      <w:marLeft w:val="0"/>
      <w:marRight w:val="0"/>
      <w:marTop w:val="0"/>
      <w:marBottom w:val="0"/>
      <w:divBdr>
        <w:top w:val="none" w:sz="0" w:space="0" w:color="auto"/>
        <w:left w:val="none" w:sz="0" w:space="0" w:color="auto"/>
        <w:bottom w:val="none" w:sz="0" w:space="0" w:color="auto"/>
        <w:right w:val="none" w:sz="0" w:space="0" w:color="auto"/>
      </w:divBdr>
    </w:div>
    <w:div w:id="677276486">
      <w:marLeft w:val="0"/>
      <w:marRight w:val="0"/>
      <w:marTop w:val="0"/>
      <w:marBottom w:val="0"/>
      <w:divBdr>
        <w:top w:val="none" w:sz="0" w:space="0" w:color="auto"/>
        <w:left w:val="none" w:sz="0" w:space="0" w:color="auto"/>
        <w:bottom w:val="none" w:sz="0" w:space="0" w:color="auto"/>
        <w:right w:val="none" w:sz="0" w:space="0" w:color="auto"/>
      </w:divBdr>
    </w:div>
    <w:div w:id="677276487">
      <w:marLeft w:val="0"/>
      <w:marRight w:val="0"/>
      <w:marTop w:val="0"/>
      <w:marBottom w:val="0"/>
      <w:divBdr>
        <w:top w:val="none" w:sz="0" w:space="0" w:color="auto"/>
        <w:left w:val="none" w:sz="0" w:space="0" w:color="auto"/>
        <w:bottom w:val="none" w:sz="0" w:space="0" w:color="auto"/>
        <w:right w:val="none" w:sz="0" w:space="0" w:color="auto"/>
      </w:divBdr>
    </w:div>
    <w:div w:id="677276488">
      <w:marLeft w:val="0"/>
      <w:marRight w:val="0"/>
      <w:marTop w:val="0"/>
      <w:marBottom w:val="0"/>
      <w:divBdr>
        <w:top w:val="none" w:sz="0" w:space="0" w:color="auto"/>
        <w:left w:val="none" w:sz="0" w:space="0" w:color="auto"/>
        <w:bottom w:val="none" w:sz="0" w:space="0" w:color="auto"/>
        <w:right w:val="none" w:sz="0" w:space="0" w:color="auto"/>
      </w:divBdr>
    </w:div>
    <w:div w:id="677276489">
      <w:marLeft w:val="0"/>
      <w:marRight w:val="0"/>
      <w:marTop w:val="0"/>
      <w:marBottom w:val="0"/>
      <w:divBdr>
        <w:top w:val="none" w:sz="0" w:space="0" w:color="auto"/>
        <w:left w:val="none" w:sz="0" w:space="0" w:color="auto"/>
        <w:bottom w:val="none" w:sz="0" w:space="0" w:color="auto"/>
        <w:right w:val="none" w:sz="0" w:space="0" w:color="auto"/>
      </w:divBdr>
    </w:div>
    <w:div w:id="677276490">
      <w:marLeft w:val="0"/>
      <w:marRight w:val="0"/>
      <w:marTop w:val="0"/>
      <w:marBottom w:val="0"/>
      <w:divBdr>
        <w:top w:val="none" w:sz="0" w:space="0" w:color="auto"/>
        <w:left w:val="none" w:sz="0" w:space="0" w:color="auto"/>
        <w:bottom w:val="none" w:sz="0" w:space="0" w:color="auto"/>
        <w:right w:val="none" w:sz="0" w:space="0" w:color="auto"/>
      </w:divBdr>
    </w:div>
    <w:div w:id="677276491">
      <w:marLeft w:val="0"/>
      <w:marRight w:val="0"/>
      <w:marTop w:val="0"/>
      <w:marBottom w:val="0"/>
      <w:divBdr>
        <w:top w:val="none" w:sz="0" w:space="0" w:color="auto"/>
        <w:left w:val="none" w:sz="0" w:space="0" w:color="auto"/>
        <w:bottom w:val="none" w:sz="0" w:space="0" w:color="auto"/>
        <w:right w:val="none" w:sz="0" w:space="0" w:color="auto"/>
      </w:divBdr>
    </w:div>
    <w:div w:id="677276492">
      <w:marLeft w:val="0"/>
      <w:marRight w:val="0"/>
      <w:marTop w:val="0"/>
      <w:marBottom w:val="0"/>
      <w:divBdr>
        <w:top w:val="none" w:sz="0" w:space="0" w:color="auto"/>
        <w:left w:val="none" w:sz="0" w:space="0" w:color="auto"/>
        <w:bottom w:val="none" w:sz="0" w:space="0" w:color="auto"/>
        <w:right w:val="none" w:sz="0" w:space="0" w:color="auto"/>
      </w:divBdr>
    </w:div>
    <w:div w:id="677276493">
      <w:marLeft w:val="0"/>
      <w:marRight w:val="0"/>
      <w:marTop w:val="0"/>
      <w:marBottom w:val="0"/>
      <w:divBdr>
        <w:top w:val="none" w:sz="0" w:space="0" w:color="auto"/>
        <w:left w:val="none" w:sz="0" w:space="0" w:color="auto"/>
        <w:bottom w:val="none" w:sz="0" w:space="0" w:color="auto"/>
        <w:right w:val="none" w:sz="0" w:space="0" w:color="auto"/>
      </w:divBdr>
    </w:div>
    <w:div w:id="677276494">
      <w:marLeft w:val="0"/>
      <w:marRight w:val="0"/>
      <w:marTop w:val="0"/>
      <w:marBottom w:val="0"/>
      <w:divBdr>
        <w:top w:val="none" w:sz="0" w:space="0" w:color="auto"/>
        <w:left w:val="none" w:sz="0" w:space="0" w:color="auto"/>
        <w:bottom w:val="none" w:sz="0" w:space="0" w:color="auto"/>
        <w:right w:val="none" w:sz="0" w:space="0" w:color="auto"/>
      </w:divBdr>
    </w:div>
    <w:div w:id="677276495">
      <w:marLeft w:val="0"/>
      <w:marRight w:val="0"/>
      <w:marTop w:val="0"/>
      <w:marBottom w:val="0"/>
      <w:divBdr>
        <w:top w:val="none" w:sz="0" w:space="0" w:color="auto"/>
        <w:left w:val="none" w:sz="0" w:space="0" w:color="auto"/>
        <w:bottom w:val="none" w:sz="0" w:space="0" w:color="auto"/>
        <w:right w:val="none" w:sz="0" w:space="0" w:color="auto"/>
      </w:divBdr>
    </w:div>
    <w:div w:id="677276496">
      <w:marLeft w:val="0"/>
      <w:marRight w:val="0"/>
      <w:marTop w:val="0"/>
      <w:marBottom w:val="0"/>
      <w:divBdr>
        <w:top w:val="none" w:sz="0" w:space="0" w:color="auto"/>
        <w:left w:val="none" w:sz="0" w:space="0" w:color="auto"/>
        <w:bottom w:val="none" w:sz="0" w:space="0" w:color="auto"/>
        <w:right w:val="none" w:sz="0" w:space="0" w:color="auto"/>
      </w:divBdr>
    </w:div>
    <w:div w:id="677276497">
      <w:marLeft w:val="0"/>
      <w:marRight w:val="0"/>
      <w:marTop w:val="0"/>
      <w:marBottom w:val="0"/>
      <w:divBdr>
        <w:top w:val="none" w:sz="0" w:space="0" w:color="auto"/>
        <w:left w:val="none" w:sz="0" w:space="0" w:color="auto"/>
        <w:bottom w:val="none" w:sz="0" w:space="0" w:color="auto"/>
        <w:right w:val="none" w:sz="0" w:space="0" w:color="auto"/>
      </w:divBdr>
    </w:div>
    <w:div w:id="677276498">
      <w:marLeft w:val="0"/>
      <w:marRight w:val="0"/>
      <w:marTop w:val="0"/>
      <w:marBottom w:val="0"/>
      <w:divBdr>
        <w:top w:val="none" w:sz="0" w:space="0" w:color="auto"/>
        <w:left w:val="none" w:sz="0" w:space="0" w:color="auto"/>
        <w:bottom w:val="none" w:sz="0" w:space="0" w:color="auto"/>
        <w:right w:val="none" w:sz="0" w:space="0" w:color="auto"/>
      </w:divBdr>
    </w:div>
    <w:div w:id="677276499">
      <w:marLeft w:val="0"/>
      <w:marRight w:val="0"/>
      <w:marTop w:val="0"/>
      <w:marBottom w:val="0"/>
      <w:divBdr>
        <w:top w:val="none" w:sz="0" w:space="0" w:color="auto"/>
        <w:left w:val="none" w:sz="0" w:space="0" w:color="auto"/>
        <w:bottom w:val="none" w:sz="0" w:space="0" w:color="auto"/>
        <w:right w:val="none" w:sz="0" w:space="0" w:color="auto"/>
      </w:divBdr>
    </w:div>
    <w:div w:id="677276500">
      <w:marLeft w:val="0"/>
      <w:marRight w:val="0"/>
      <w:marTop w:val="0"/>
      <w:marBottom w:val="0"/>
      <w:divBdr>
        <w:top w:val="none" w:sz="0" w:space="0" w:color="auto"/>
        <w:left w:val="none" w:sz="0" w:space="0" w:color="auto"/>
        <w:bottom w:val="none" w:sz="0" w:space="0" w:color="auto"/>
        <w:right w:val="none" w:sz="0" w:space="0" w:color="auto"/>
      </w:divBdr>
    </w:div>
    <w:div w:id="677276501">
      <w:marLeft w:val="0"/>
      <w:marRight w:val="0"/>
      <w:marTop w:val="0"/>
      <w:marBottom w:val="0"/>
      <w:divBdr>
        <w:top w:val="none" w:sz="0" w:space="0" w:color="auto"/>
        <w:left w:val="none" w:sz="0" w:space="0" w:color="auto"/>
        <w:bottom w:val="none" w:sz="0" w:space="0" w:color="auto"/>
        <w:right w:val="none" w:sz="0" w:space="0" w:color="auto"/>
      </w:divBdr>
    </w:div>
    <w:div w:id="677276502">
      <w:marLeft w:val="0"/>
      <w:marRight w:val="0"/>
      <w:marTop w:val="0"/>
      <w:marBottom w:val="0"/>
      <w:divBdr>
        <w:top w:val="none" w:sz="0" w:space="0" w:color="auto"/>
        <w:left w:val="none" w:sz="0" w:space="0" w:color="auto"/>
        <w:bottom w:val="none" w:sz="0" w:space="0" w:color="auto"/>
        <w:right w:val="none" w:sz="0" w:space="0" w:color="auto"/>
      </w:divBdr>
    </w:div>
    <w:div w:id="677276503">
      <w:marLeft w:val="0"/>
      <w:marRight w:val="0"/>
      <w:marTop w:val="0"/>
      <w:marBottom w:val="0"/>
      <w:divBdr>
        <w:top w:val="none" w:sz="0" w:space="0" w:color="auto"/>
        <w:left w:val="none" w:sz="0" w:space="0" w:color="auto"/>
        <w:bottom w:val="none" w:sz="0" w:space="0" w:color="auto"/>
        <w:right w:val="none" w:sz="0" w:space="0" w:color="auto"/>
      </w:divBdr>
    </w:div>
    <w:div w:id="677276504">
      <w:marLeft w:val="0"/>
      <w:marRight w:val="0"/>
      <w:marTop w:val="0"/>
      <w:marBottom w:val="0"/>
      <w:divBdr>
        <w:top w:val="none" w:sz="0" w:space="0" w:color="auto"/>
        <w:left w:val="none" w:sz="0" w:space="0" w:color="auto"/>
        <w:bottom w:val="none" w:sz="0" w:space="0" w:color="auto"/>
        <w:right w:val="none" w:sz="0" w:space="0" w:color="auto"/>
      </w:divBdr>
    </w:div>
    <w:div w:id="677276505">
      <w:marLeft w:val="0"/>
      <w:marRight w:val="0"/>
      <w:marTop w:val="0"/>
      <w:marBottom w:val="0"/>
      <w:divBdr>
        <w:top w:val="none" w:sz="0" w:space="0" w:color="auto"/>
        <w:left w:val="none" w:sz="0" w:space="0" w:color="auto"/>
        <w:bottom w:val="none" w:sz="0" w:space="0" w:color="auto"/>
        <w:right w:val="none" w:sz="0" w:space="0" w:color="auto"/>
      </w:divBdr>
    </w:div>
    <w:div w:id="677276506">
      <w:marLeft w:val="0"/>
      <w:marRight w:val="0"/>
      <w:marTop w:val="0"/>
      <w:marBottom w:val="0"/>
      <w:divBdr>
        <w:top w:val="none" w:sz="0" w:space="0" w:color="auto"/>
        <w:left w:val="none" w:sz="0" w:space="0" w:color="auto"/>
        <w:bottom w:val="none" w:sz="0" w:space="0" w:color="auto"/>
        <w:right w:val="none" w:sz="0" w:space="0" w:color="auto"/>
      </w:divBdr>
    </w:div>
    <w:div w:id="677276507">
      <w:marLeft w:val="0"/>
      <w:marRight w:val="0"/>
      <w:marTop w:val="0"/>
      <w:marBottom w:val="0"/>
      <w:divBdr>
        <w:top w:val="none" w:sz="0" w:space="0" w:color="auto"/>
        <w:left w:val="none" w:sz="0" w:space="0" w:color="auto"/>
        <w:bottom w:val="none" w:sz="0" w:space="0" w:color="auto"/>
        <w:right w:val="none" w:sz="0" w:space="0" w:color="auto"/>
      </w:divBdr>
    </w:div>
    <w:div w:id="677276508">
      <w:marLeft w:val="0"/>
      <w:marRight w:val="0"/>
      <w:marTop w:val="0"/>
      <w:marBottom w:val="0"/>
      <w:divBdr>
        <w:top w:val="none" w:sz="0" w:space="0" w:color="auto"/>
        <w:left w:val="none" w:sz="0" w:space="0" w:color="auto"/>
        <w:bottom w:val="none" w:sz="0" w:space="0" w:color="auto"/>
        <w:right w:val="none" w:sz="0" w:space="0" w:color="auto"/>
      </w:divBdr>
    </w:div>
    <w:div w:id="677276509">
      <w:marLeft w:val="0"/>
      <w:marRight w:val="0"/>
      <w:marTop w:val="0"/>
      <w:marBottom w:val="0"/>
      <w:divBdr>
        <w:top w:val="none" w:sz="0" w:space="0" w:color="auto"/>
        <w:left w:val="none" w:sz="0" w:space="0" w:color="auto"/>
        <w:bottom w:val="none" w:sz="0" w:space="0" w:color="auto"/>
        <w:right w:val="none" w:sz="0" w:space="0" w:color="auto"/>
      </w:divBdr>
    </w:div>
    <w:div w:id="677276510">
      <w:marLeft w:val="0"/>
      <w:marRight w:val="0"/>
      <w:marTop w:val="0"/>
      <w:marBottom w:val="0"/>
      <w:divBdr>
        <w:top w:val="none" w:sz="0" w:space="0" w:color="auto"/>
        <w:left w:val="none" w:sz="0" w:space="0" w:color="auto"/>
        <w:bottom w:val="none" w:sz="0" w:space="0" w:color="auto"/>
        <w:right w:val="none" w:sz="0" w:space="0" w:color="auto"/>
      </w:divBdr>
    </w:div>
    <w:div w:id="677276511">
      <w:marLeft w:val="0"/>
      <w:marRight w:val="0"/>
      <w:marTop w:val="0"/>
      <w:marBottom w:val="0"/>
      <w:divBdr>
        <w:top w:val="none" w:sz="0" w:space="0" w:color="auto"/>
        <w:left w:val="none" w:sz="0" w:space="0" w:color="auto"/>
        <w:bottom w:val="none" w:sz="0" w:space="0" w:color="auto"/>
        <w:right w:val="none" w:sz="0" w:space="0" w:color="auto"/>
      </w:divBdr>
    </w:div>
    <w:div w:id="67727651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6493</TotalTime>
  <Pages>133</Pages>
  <Words>-32766</Words>
  <Characters>-32766</Characters>
  <Application>Microsoft Office Outlook</Application>
  <DocSecurity>0</DocSecurity>
  <Lines>0</Lines>
  <Paragraphs>0</Paragraphs>
  <ScaleCrop>false</ScaleCrop>
  <Company>Grizli777</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6</dc:creator>
  <cp:keywords/>
  <dc:description/>
  <cp:lastModifiedBy>Делопроизводство</cp:lastModifiedBy>
  <cp:revision>996</cp:revision>
  <cp:lastPrinted>2014-11-11T10:48:00Z</cp:lastPrinted>
  <dcterms:created xsi:type="dcterms:W3CDTF">2014-08-13T12:02:00Z</dcterms:created>
  <dcterms:modified xsi:type="dcterms:W3CDTF">2015-09-04T10:18:00Z</dcterms:modified>
</cp:coreProperties>
</file>